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e31f" w14:paraId="ce2e31f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853A71">
        <w:rPr>
          <w:noProof/>
        </w:rPr>
        <w:t>1149</w:t>
      </w:r>
      <w:r w:rsidR="00085B56" w:rsidRPr="00C075D4">
        <w:rPr>
          <w:noProof/>
        </w:rPr>
        <w:t>/1</w:t>
      </w:r>
      <w:r w:rsidR="00853A71">
        <w:rPr>
          <w:noProof/>
        </w:rPr>
        <w:t>7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2B758D" w:rsidRPr="00505937">
        <w:rPr>
          <w:lang w:val="pt-BR"/>
        </w:rPr>
        <w:t>KOPIĆ GRADNJA d.o.o.</w:t>
      </w:r>
      <w:r w:rsidR="003C3A73">
        <w:rPr>
          <w:lang w:val="pt-BR"/>
        </w:rPr>
        <w:t xml:space="preserve"> u stečaju</w:t>
      </w:r>
      <w:r w:rsidR="002B758D" w:rsidRPr="00505937">
        <w:rPr>
          <w:lang w:val="pt-BR"/>
        </w:rPr>
        <w:t>, Zagreb, Dobrilina 5, OIB: 31521163257,</w:t>
      </w:r>
      <w:r w:rsidR="0086115E" w:rsidRPr="006B77AD">
        <w:rPr>
          <w:lang w:val="pt-BR"/>
        </w:rPr>
        <w:t xml:space="preserve"> </w:t>
      </w:r>
      <w:r w:rsidR="00E65197">
        <w:rPr>
          <w:lang w:val="pt-BR"/>
        </w:rPr>
        <w:t>1</w:t>
      </w:r>
      <w:r w:rsidR="00C40E07">
        <w:rPr>
          <w:lang w:val="pt-BR"/>
        </w:rPr>
        <w:t>8</w:t>
      </w:r>
      <w:r w:rsidR="00894EE0">
        <w:rPr>
          <w:lang w:val="pt-BR"/>
        </w:rPr>
        <w:t xml:space="preserve">. </w:t>
      </w:r>
      <w:r w:rsidR="00C40E07">
        <w:rPr>
          <w:lang w:val="pt-BR"/>
        </w:rPr>
        <w:t>rujna</w:t>
      </w:r>
      <w:r w:rsidR="001B0780">
        <w:rPr>
          <w:lang w:val="pt-BR"/>
        </w:rPr>
        <w:t xml:space="preserve"> </w:t>
      </w:r>
      <w:r w:rsidR="00673193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B10DF4">
        <w:t>Nikola</w:t>
      </w:r>
      <w:r w:rsidR="00B10DF4" w:rsidRPr="00E40D07">
        <w:t xml:space="preserve"> </w:t>
      </w:r>
      <w:proofErr w:type="spellStart"/>
      <w:r w:rsidR="00B10DF4" w:rsidRPr="00E40D07">
        <w:t>Jakir</w:t>
      </w:r>
      <w:proofErr w:type="spellEnd"/>
      <w:r w:rsidR="00B10DF4" w:rsidRPr="00E40D07">
        <w:t xml:space="preserve"> iz Zagreba, Vojina Bakića </w:t>
      </w:r>
      <w:proofErr w:type="spellStart"/>
      <w:r w:rsidR="00B10DF4" w:rsidRPr="00E40D07">
        <w:t>10</w:t>
      </w:r>
      <w:proofErr w:type="spellEnd"/>
      <w:r w:rsidR="00B10DF4" w:rsidRPr="00E40D07">
        <w:t xml:space="preserve">, </w:t>
      </w:r>
      <w:proofErr w:type="spellStart"/>
      <w:r w:rsidR="00B10DF4" w:rsidRPr="00E40D07">
        <w:t>OIB</w:t>
      </w:r>
      <w:proofErr w:type="spellEnd"/>
      <w:r w:rsidR="00B10DF4" w:rsidRPr="00E40D07">
        <w:t xml:space="preserve">: </w:t>
      </w:r>
      <w:proofErr w:type="spellStart"/>
      <w:r w:rsidR="00B10DF4" w:rsidRPr="00E40D07">
        <w:t>35440503043</w:t>
      </w:r>
      <w:proofErr w:type="spellEnd"/>
      <w:r w:rsidR="002F43D5">
        <w:t xml:space="preserve">,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2031C7">
        <w:t xml:space="preserve"> </w:t>
      </w:r>
      <w:r w:rsidR="00550268">
        <w:t>Jozo Prpić, O</w:t>
      </w:r>
      <w:r w:rsidR="006339DB">
        <w:t>sijek,</w:t>
      </w:r>
      <w:r w:rsidR="000456BD">
        <w:t xml:space="preserve"> Svetog Roka </w:t>
      </w:r>
      <w:proofErr w:type="spellStart"/>
      <w:r w:rsidR="000456BD">
        <w:t>44</w:t>
      </w:r>
      <w:proofErr w:type="spellEnd"/>
      <w:r w:rsidR="000456BD">
        <w:t xml:space="preserve">, </w:t>
      </w:r>
      <w:proofErr w:type="spellStart"/>
      <w:r w:rsidR="000456BD">
        <w:t>OIB</w:t>
      </w:r>
      <w:proofErr w:type="spellEnd"/>
      <w:r w:rsidR="000456BD">
        <w:t xml:space="preserve">: </w:t>
      </w:r>
      <w:proofErr w:type="spellStart"/>
      <w:r w:rsidR="0028332F">
        <w:t>69969627936</w:t>
      </w:r>
      <w:proofErr w:type="spellEnd"/>
      <w:r w:rsidR="00020500" w:rsidRPr="00400A8C">
        <w:t>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E0BAB" w:rsidP="00894EE0" w:rsidR="00A16686">
      <w:pPr>
        <w:ind w:firstLine="708"/>
        <w:jc w:val="both"/>
      </w:pPr>
      <w:r>
        <w:t>S</w:t>
      </w:r>
      <w:r w:rsidR="001F0DCA">
        <w:t>tečajni</w:t>
      </w:r>
      <w:r w:rsidR="001F0DCA" w:rsidRPr="001F0DCA">
        <w:t xml:space="preserve"> upravitelj</w:t>
      </w:r>
      <w:r w:rsidR="00955BBB">
        <w:t xml:space="preserve"> </w:t>
      </w:r>
      <w:r w:rsidR="00A16686">
        <w:t>Nikola</w:t>
      </w:r>
      <w:r w:rsidR="00A16686" w:rsidRPr="00E40D07">
        <w:t xml:space="preserve"> </w:t>
      </w:r>
      <w:proofErr w:type="spellStart"/>
      <w:r w:rsidR="00A16686" w:rsidRPr="00E40D07">
        <w:t>Jakir</w:t>
      </w:r>
      <w:proofErr w:type="spellEnd"/>
      <w:r w:rsidR="00A16686" w:rsidRPr="00E40D07">
        <w:t xml:space="preserve"> iz Zagreba, Vojina Bakića </w:t>
      </w:r>
      <w:proofErr w:type="spellStart"/>
      <w:r w:rsidR="00A16686" w:rsidRPr="00E40D07">
        <w:t>10</w:t>
      </w:r>
      <w:proofErr w:type="spellEnd"/>
      <w:r w:rsidR="00A16686" w:rsidRPr="00E40D07">
        <w:t xml:space="preserve">, </w:t>
      </w:r>
      <w:proofErr w:type="spellStart"/>
      <w:r w:rsidR="00A16686" w:rsidRPr="00E40D07">
        <w:t>OIB</w:t>
      </w:r>
      <w:proofErr w:type="spellEnd"/>
      <w:r w:rsidR="00A16686" w:rsidRPr="00E40D07">
        <w:t xml:space="preserve">: </w:t>
      </w:r>
      <w:proofErr w:type="spellStart"/>
      <w:r w:rsidR="00A16686" w:rsidRPr="00E40D07">
        <w:t>35440503043</w:t>
      </w:r>
      <w:proofErr w:type="spellEnd"/>
      <w:r w:rsidR="00894EE0">
        <w:t>,</w:t>
      </w:r>
      <w:r w:rsidR="00894EE0" w:rsidRPr="00894EE0">
        <w:t xml:space="preserve"> </w:t>
      </w:r>
      <w:r w:rsidR="00955BBB">
        <w:t>je</w:t>
      </w:r>
      <w:r w:rsidR="00486DA9">
        <w:t xml:space="preserve"> </w:t>
      </w:r>
      <w:r w:rsidR="00781CC0">
        <w:t>podnes</w:t>
      </w:r>
      <w:r w:rsidR="00A16686">
        <w:t>k</w:t>
      </w:r>
      <w:r w:rsidR="00781CC0">
        <w:t xml:space="preserve">om od </w:t>
      </w:r>
      <w:proofErr w:type="spellStart"/>
      <w:r w:rsidR="00781CC0">
        <w:t>14</w:t>
      </w:r>
      <w:proofErr w:type="spellEnd"/>
      <w:r w:rsidR="00781CC0">
        <w:t xml:space="preserve">. rujna </w:t>
      </w:r>
      <w:proofErr w:type="spellStart"/>
      <w:r w:rsidR="00781CC0">
        <w:t>2017</w:t>
      </w:r>
      <w:proofErr w:type="spellEnd"/>
      <w:r w:rsidR="00781CC0">
        <w:t xml:space="preserve">. zatražio da ga se razriješi dužnosti stečajnog upravitelja u ovom postupku iz razloga što je rješenjem MInistarstva pravosuđa od </w:t>
      </w:r>
      <w:proofErr w:type="spellStart"/>
      <w:r w:rsidR="00781CC0">
        <w:t>23</w:t>
      </w:r>
      <w:proofErr w:type="spellEnd"/>
      <w:r w:rsidR="00781CC0">
        <w:t xml:space="preserve">. kolovoza </w:t>
      </w:r>
      <w:proofErr w:type="spellStart"/>
      <w:r w:rsidR="00781CC0">
        <w:t>2017</w:t>
      </w:r>
      <w:proofErr w:type="spellEnd"/>
      <w:r w:rsidR="00781CC0">
        <w:t xml:space="preserve">. brisan s </w:t>
      </w:r>
      <w:r w:rsidR="00A16686">
        <w:t>liste A stečajnih upravitelja</w:t>
      </w:r>
      <w:r w:rsidR="00931BD2">
        <w:t>.</w:t>
      </w:r>
    </w:p>
    <w:p w:rsidRDefault="001B255C" w:rsidP="00894EE0" w:rsidR="001B255C">
      <w:pPr>
        <w:ind w:firstLine="708"/>
        <w:jc w:val="both"/>
      </w:pPr>
    </w:p>
    <w:p w:rsidRDefault="00A16686" w:rsidP="006D4B88" w:rsidR="006D4B88">
      <w:pPr>
        <w:ind w:firstLine="708"/>
        <w:jc w:val="both"/>
      </w:pPr>
      <w:r>
        <w:t xml:space="preserve">S obzirom na to da je </w:t>
      </w:r>
      <w:r w:rsidR="00221EAE">
        <w:t>Nikola</w:t>
      </w:r>
      <w:r w:rsidR="00221EAE" w:rsidRPr="00E40D07">
        <w:t xml:space="preserve"> </w:t>
      </w:r>
      <w:proofErr w:type="spellStart"/>
      <w:r w:rsidR="00221EAE" w:rsidRPr="00E40D07">
        <w:t>Jakir</w:t>
      </w:r>
      <w:proofErr w:type="spellEnd"/>
      <w:r w:rsidR="00221EAE" w:rsidRPr="00E40D07">
        <w:t xml:space="preserve"> iz Zagreba, Vojina Bakića </w:t>
      </w:r>
      <w:proofErr w:type="spellStart"/>
      <w:r w:rsidR="00221EAE" w:rsidRPr="00E40D07">
        <w:t>10</w:t>
      </w:r>
      <w:proofErr w:type="spellEnd"/>
      <w:r w:rsidR="00221EAE" w:rsidRPr="00E40D07">
        <w:t xml:space="preserve">, </w:t>
      </w:r>
      <w:proofErr w:type="spellStart"/>
      <w:r w:rsidR="00221EAE" w:rsidRPr="00E40D07">
        <w:t>OIB</w:t>
      </w:r>
      <w:proofErr w:type="spellEnd"/>
      <w:r w:rsidR="00221EAE" w:rsidRPr="00E40D07">
        <w:t xml:space="preserve">: </w:t>
      </w:r>
      <w:proofErr w:type="spellStart"/>
      <w:r w:rsidR="00221EAE" w:rsidRPr="00E40D07">
        <w:t>35440503043</w:t>
      </w:r>
      <w:proofErr w:type="spellEnd"/>
      <w:r w:rsidR="00221EAE">
        <w:t xml:space="preserve">, brisan s liste stečajnih upravitelja, to je, na temelju odredaba čl. </w:t>
      </w:r>
      <w:proofErr w:type="spellStart"/>
      <w:r w:rsidR="00221EAE">
        <w:t>91</w:t>
      </w:r>
      <w:proofErr w:type="spellEnd"/>
      <w:r w:rsidR="00221EAE">
        <w:t xml:space="preserve">. </w:t>
      </w:r>
      <w:r w:rsidR="001F0DCA" w:rsidRPr="001F0DCA">
        <w:t xml:space="preserve">Stečajnog </w:t>
      </w:r>
      <w:r w:rsidR="00955BBB">
        <w:t xml:space="preserve">zakona („Narodne novine“ broj </w:t>
      </w:r>
      <w:proofErr w:type="spellStart"/>
      <w:r w:rsidR="00955BBB">
        <w:t>71</w:t>
      </w:r>
      <w:proofErr w:type="spellEnd"/>
      <w:r w:rsidR="001F0DCA" w:rsidRPr="001F0DCA">
        <w:t>/</w:t>
      </w:r>
      <w:proofErr w:type="spellStart"/>
      <w:r w:rsidR="001F0DCA" w:rsidRPr="001F0DCA">
        <w:t>15</w:t>
      </w:r>
      <w:proofErr w:type="spellEnd"/>
      <w:r w:rsidR="001F0DCA" w:rsidRPr="001F0DCA">
        <w:t>, dalje</w:t>
      </w:r>
      <w:r w:rsidR="004D697D">
        <w:t xml:space="preserve">: </w:t>
      </w:r>
      <w:r w:rsidR="001F0DCA" w:rsidRPr="001F0DCA">
        <w:t xml:space="preserve"> </w:t>
      </w:r>
      <w:proofErr w:type="spellStart"/>
      <w:r w:rsidR="004D697D">
        <w:t>SZ</w:t>
      </w:r>
      <w:proofErr w:type="spellEnd"/>
      <w:r w:rsidR="00767BD1">
        <w:t xml:space="preserve">), </w:t>
      </w:r>
      <w:r w:rsidR="00FB7720">
        <w:t>o</w:t>
      </w:r>
      <w:r w:rsidR="007159D8">
        <w:t xml:space="preserve">dlučeno kao u točki I. izreke ovog rješenja. </w:t>
      </w:r>
    </w:p>
    <w:p w:rsidRDefault="006D4B88" w:rsidP="00894EE0" w:rsidR="006D4B8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 xml:space="preserve">sud je primjenom odredaba čl. </w:t>
      </w:r>
      <w:proofErr w:type="spellStart"/>
      <w:r w:rsidR="00A60DE3">
        <w:t>84</w:t>
      </w:r>
      <w:proofErr w:type="spellEnd"/>
      <w:r w:rsidR="00A60DE3">
        <w:t>. st. 1. u vezi s odredb</w:t>
      </w:r>
      <w:r w:rsidR="00EB508F">
        <w:t xml:space="preserve">om </w:t>
      </w:r>
      <w:r w:rsidR="00A60DE3">
        <w:t xml:space="preserve">čl. </w:t>
      </w:r>
      <w:proofErr w:type="spellStart"/>
      <w:r w:rsidR="00A60DE3">
        <w:t>91</w:t>
      </w:r>
      <w:proofErr w:type="spellEnd"/>
      <w:r w:rsidR="00A60DE3">
        <w:t xml:space="preserve">. st. 8. </w:t>
      </w:r>
      <w:proofErr w:type="spellStart"/>
      <w:r w:rsidR="00EB508F">
        <w:t>SZ</w:t>
      </w:r>
      <w:proofErr w:type="spellEnd"/>
      <w:r w:rsidR="00EB508F">
        <w:t>-a</w:t>
      </w:r>
      <w:r w:rsidR="00A60DE3">
        <w:t xml:space="preserve">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ovog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proofErr w:type="spellStart"/>
      <w:r w:rsidR="00E65197">
        <w:t>1</w:t>
      </w:r>
      <w:r w:rsidR="00F34CFE">
        <w:t>8</w:t>
      </w:r>
      <w:proofErr w:type="spellEnd"/>
      <w:r w:rsidR="009F28A5">
        <w:t xml:space="preserve">. </w:t>
      </w:r>
      <w:r w:rsidR="00F34CFE">
        <w:t>rujna</w:t>
      </w:r>
      <w:r w:rsidR="00254BDA">
        <w:rPr>
          <w:lang w:val="pt-BR"/>
        </w:rPr>
        <w:t xml:space="preserve"> 201</w:t>
      </w:r>
      <w:r w:rsidR="009F6E5A">
        <w:rPr>
          <w:lang w:val="pt-BR"/>
        </w:rPr>
        <w:t>7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E86752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69318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861441" w:rsidR="002015D1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</w:t>
      </w:r>
      <w:r w:rsidR="004D47D1">
        <w:t>ovog rješenja</w:t>
      </w:r>
      <w:r w:rsidRPr="008B00D6">
        <w:t xml:space="preserve">, </w:t>
      </w:r>
      <w:r w:rsidR="004D47D1" w:rsidRPr="0073650D">
        <w:t>može</w:t>
      </w:r>
      <w:r w:rsidR="004D47D1">
        <w:t xml:space="preserve"> se izjaviti žalba</w:t>
      </w:r>
      <w:r w:rsidR="004D47D1" w:rsidRPr="0073650D">
        <w:t xml:space="preserve"> Visokom trgovačkom sudu Republike Hrvatske u roku od 8 dana </w:t>
      </w:r>
      <w:r w:rsidR="004D47D1">
        <w:t>od dostave</w:t>
      </w:r>
      <w:r w:rsidR="004D47D1" w:rsidRPr="0073650D">
        <w:t xml:space="preserve"> rješenja</w:t>
      </w:r>
      <w:r w:rsidR="004D47D1">
        <w:t xml:space="preserve"> (čl. </w:t>
      </w:r>
      <w:proofErr w:type="spellStart"/>
      <w:r w:rsidR="004D47D1">
        <w:t>19</w:t>
      </w:r>
      <w:proofErr w:type="spellEnd"/>
      <w:r w:rsidR="004D47D1">
        <w:t xml:space="preserve">. st. 2. </w:t>
      </w:r>
      <w:proofErr w:type="spellStart"/>
      <w:r w:rsidR="004D47D1">
        <w:t>SZ</w:t>
      </w:r>
      <w:proofErr w:type="spellEnd"/>
      <w:r w:rsidR="004D47D1">
        <w:t>)</w:t>
      </w:r>
      <w:r w:rsidR="004D47D1" w:rsidRPr="0073650D">
        <w:t xml:space="preserve">, a </w:t>
      </w:r>
      <w:r w:rsidR="004D47D1">
        <w:t>podnosi</w:t>
      </w:r>
      <w:r w:rsidR="004D47D1" w:rsidRPr="0073650D">
        <w:t xml:space="preserve"> se putem ovog suda u 2 primjerka.</w:t>
      </w:r>
      <w:r w:rsidR="004D47D1">
        <w:t xml:space="preserve"> </w:t>
      </w:r>
    </w:p>
    <w:p w:rsidRDefault="00861441" w:rsidP="00861441" w:rsidR="0086144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rješenja o razrješenju stečajnog upravitelja pravo na žalbu imaju samo stečajni vjerovnici (čl. </w:t>
      </w:r>
      <w:proofErr w:type="spellStart"/>
      <w:r>
        <w:t>91</w:t>
      </w:r>
      <w:proofErr w:type="spellEnd"/>
      <w:r>
        <w:t xml:space="preserve">. st. 4. </w:t>
      </w:r>
      <w:proofErr w:type="spellStart"/>
      <w:r>
        <w:t>SZ</w:t>
      </w:r>
      <w:proofErr w:type="spellEnd"/>
      <w:r>
        <w:t>).</w:t>
      </w:r>
    </w:p>
    <w:p w:rsidRDefault="004D47D1" w:rsidP="004D47D1" w:rsidR="004D47D1">
      <w:pPr>
        <w:jc w:val="both"/>
      </w:pPr>
      <w:r w:rsidRPr="00C54A6A">
        <w:rPr>
          <w:color w:val="000000"/>
        </w:rPr>
        <w:lastRenderedPageBreak/>
        <w:t>Dostava se smatra obavljenom istekom osmoga dana od dana objave pismena na mrežnoj stranici e-Oglasna ploča sudova</w:t>
      </w:r>
      <w:r>
        <w:rPr>
          <w:color w:val="000000"/>
        </w:rPr>
        <w:t xml:space="preserve"> (čl.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st. 2.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>).</w:t>
      </w:r>
    </w:p>
    <w:p w:rsidRDefault="004D47D1" w:rsidP="004D47D1" w:rsidR="004D47D1">
      <w:pPr>
        <w:jc w:val="both"/>
      </w:pPr>
    </w:p>
    <w:p w:rsidRDefault="00693183" w:rsidP="00693183" w:rsidR="0069318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693183" w:rsidP="00693183" w:rsidR="00BA00B8">
      <w:pPr>
        <w:ind w:left="360"/>
      </w:pPr>
      <w:r>
        <w:t>Petra Čiček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83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853A71">
      <w:rPr>
        <w:noProof/>
      </w:rPr>
      <w:t>1149</w:t>
    </w:r>
    <w:r>
      <w:rPr>
        <w:noProof/>
      </w:rPr>
      <w:t>/1</w:t>
    </w:r>
    <w:r w:rsidR="00853A71">
      <w:rPr>
        <w:noProof/>
      </w:rPr>
      <w:t>7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065"/>
    <w:rsid w:val="00020500"/>
    <w:rsid w:val="000456BD"/>
    <w:rsid w:val="0006358B"/>
    <w:rsid w:val="000854F2"/>
    <w:rsid w:val="00085B56"/>
    <w:rsid w:val="0009227D"/>
    <w:rsid w:val="000C78CF"/>
    <w:rsid w:val="000E2119"/>
    <w:rsid w:val="00100575"/>
    <w:rsid w:val="00116687"/>
    <w:rsid w:val="001350B2"/>
    <w:rsid w:val="00163E44"/>
    <w:rsid w:val="001B0780"/>
    <w:rsid w:val="001B0810"/>
    <w:rsid w:val="001B255C"/>
    <w:rsid w:val="001C7977"/>
    <w:rsid w:val="001E0BAB"/>
    <w:rsid w:val="001F0DCA"/>
    <w:rsid w:val="001F2E2A"/>
    <w:rsid w:val="002015D1"/>
    <w:rsid w:val="002031C7"/>
    <w:rsid w:val="00204508"/>
    <w:rsid w:val="002213AA"/>
    <w:rsid w:val="00221EAE"/>
    <w:rsid w:val="00227F48"/>
    <w:rsid w:val="00230E80"/>
    <w:rsid w:val="00237BC7"/>
    <w:rsid w:val="00243285"/>
    <w:rsid w:val="00254BDA"/>
    <w:rsid w:val="00274106"/>
    <w:rsid w:val="0028332F"/>
    <w:rsid w:val="002878DC"/>
    <w:rsid w:val="002B758D"/>
    <w:rsid w:val="002D4CBC"/>
    <w:rsid w:val="002F43D5"/>
    <w:rsid w:val="003021AC"/>
    <w:rsid w:val="00303C9C"/>
    <w:rsid w:val="00305155"/>
    <w:rsid w:val="003077AF"/>
    <w:rsid w:val="003161BB"/>
    <w:rsid w:val="00371E33"/>
    <w:rsid w:val="003869E3"/>
    <w:rsid w:val="003A083E"/>
    <w:rsid w:val="003B18CF"/>
    <w:rsid w:val="003C3A73"/>
    <w:rsid w:val="00400A8C"/>
    <w:rsid w:val="00423A24"/>
    <w:rsid w:val="004339E3"/>
    <w:rsid w:val="004472CE"/>
    <w:rsid w:val="004647AA"/>
    <w:rsid w:val="00486DA9"/>
    <w:rsid w:val="004918BD"/>
    <w:rsid w:val="00494FF0"/>
    <w:rsid w:val="004C4D71"/>
    <w:rsid w:val="004D47D1"/>
    <w:rsid w:val="004D4B40"/>
    <w:rsid w:val="004D583E"/>
    <w:rsid w:val="004D697D"/>
    <w:rsid w:val="00507BA9"/>
    <w:rsid w:val="00521936"/>
    <w:rsid w:val="0053524A"/>
    <w:rsid w:val="005355D1"/>
    <w:rsid w:val="00550268"/>
    <w:rsid w:val="00573BC8"/>
    <w:rsid w:val="00594295"/>
    <w:rsid w:val="005B07D8"/>
    <w:rsid w:val="005D057F"/>
    <w:rsid w:val="00630ECA"/>
    <w:rsid w:val="006339DB"/>
    <w:rsid w:val="00640F70"/>
    <w:rsid w:val="00662A9A"/>
    <w:rsid w:val="00670217"/>
    <w:rsid w:val="00673193"/>
    <w:rsid w:val="00686FA3"/>
    <w:rsid w:val="00693183"/>
    <w:rsid w:val="006B4ACD"/>
    <w:rsid w:val="006B77AD"/>
    <w:rsid w:val="006D4B88"/>
    <w:rsid w:val="006E6BEC"/>
    <w:rsid w:val="006F4E21"/>
    <w:rsid w:val="0070379F"/>
    <w:rsid w:val="007159D8"/>
    <w:rsid w:val="00716095"/>
    <w:rsid w:val="0073212E"/>
    <w:rsid w:val="0075346C"/>
    <w:rsid w:val="0075702A"/>
    <w:rsid w:val="00762A37"/>
    <w:rsid w:val="00767BD1"/>
    <w:rsid w:val="00781CC0"/>
    <w:rsid w:val="007876EC"/>
    <w:rsid w:val="007B333C"/>
    <w:rsid w:val="007D68C0"/>
    <w:rsid w:val="008445C5"/>
    <w:rsid w:val="00853A71"/>
    <w:rsid w:val="0086115E"/>
    <w:rsid w:val="00861441"/>
    <w:rsid w:val="008657EB"/>
    <w:rsid w:val="00894EE0"/>
    <w:rsid w:val="008D4093"/>
    <w:rsid w:val="008D55C6"/>
    <w:rsid w:val="008D5A9F"/>
    <w:rsid w:val="00907E1E"/>
    <w:rsid w:val="00931BD2"/>
    <w:rsid w:val="00937646"/>
    <w:rsid w:val="009508C1"/>
    <w:rsid w:val="00955BBB"/>
    <w:rsid w:val="00990BF7"/>
    <w:rsid w:val="009A77D9"/>
    <w:rsid w:val="009C4C8E"/>
    <w:rsid w:val="009C58F8"/>
    <w:rsid w:val="009E6687"/>
    <w:rsid w:val="009F28A5"/>
    <w:rsid w:val="009F6C8D"/>
    <w:rsid w:val="009F6E5A"/>
    <w:rsid w:val="00A16686"/>
    <w:rsid w:val="00A22493"/>
    <w:rsid w:val="00A60DE3"/>
    <w:rsid w:val="00A85BD3"/>
    <w:rsid w:val="00AD12E1"/>
    <w:rsid w:val="00B10DF4"/>
    <w:rsid w:val="00B46204"/>
    <w:rsid w:val="00B5517A"/>
    <w:rsid w:val="00B84428"/>
    <w:rsid w:val="00B85BF4"/>
    <w:rsid w:val="00B93BB9"/>
    <w:rsid w:val="00BA00B8"/>
    <w:rsid w:val="00BB1C51"/>
    <w:rsid w:val="00BB4391"/>
    <w:rsid w:val="00BC3FFA"/>
    <w:rsid w:val="00BC5467"/>
    <w:rsid w:val="00BD28EB"/>
    <w:rsid w:val="00BD322D"/>
    <w:rsid w:val="00C075D4"/>
    <w:rsid w:val="00C26347"/>
    <w:rsid w:val="00C33007"/>
    <w:rsid w:val="00C40E07"/>
    <w:rsid w:val="00C53B7E"/>
    <w:rsid w:val="00C947A5"/>
    <w:rsid w:val="00CB25F8"/>
    <w:rsid w:val="00CC2D6E"/>
    <w:rsid w:val="00CC3A6F"/>
    <w:rsid w:val="00CD080D"/>
    <w:rsid w:val="00D01D70"/>
    <w:rsid w:val="00D0668D"/>
    <w:rsid w:val="00D26CB0"/>
    <w:rsid w:val="00D565C9"/>
    <w:rsid w:val="00D821EE"/>
    <w:rsid w:val="00D94837"/>
    <w:rsid w:val="00D95F7A"/>
    <w:rsid w:val="00D96C62"/>
    <w:rsid w:val="00DA46AF"/>
    <w:rsid w:val="00DA4B6E"/>
    <w:rsid w:val="00DB7715"/>
    <w:rsid w:val="00DE1091"/>
    <w:rsid w:val="00DE274E"/>
    <w:rsid w:val="00DE5751"/>
    <w:rsid w:val="00DF2243"/>
    <w:rsid w:val="00DF5C32"/>
    <w:rsid w:val="00E029B4"/>
    <w:rsid w:val="00E351A5"/>
    <w:rsid w:val="00E65197"/>
    <w:rsid w:val="00E67FD5"/>
    <w:rsid w:val="00E710BE"/>
    <w:rsid w:val="00E86752"/>
    <w:rsid w:val="00EA0D6E"/>
    <w:rsid w:val="00EA1F5A"/>
    <w:rsid w:val="00EB508F"/>
    <w:rsid w:val="00ED256C"/>
    <w:rsid w:val="00EE41E8"/>
    <w:rsid w:val="00F135B4"/>
    <w:rsid w:val="00F1797B"/>
    <w:rsid w:val="00F34CFE"/>
    <w:rsid w:val="00F37654"/>
    <w:rsid w:val="00F418B3"/>
    <w:rsid w:val="00FB7720"/>
    <w:rsid w:val="00FC1184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1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1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1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1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1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1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1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1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St-1149/2017-17</izvorni_sadrzaj>
    <derivirana_varijabla naziv="DomainObject.Oznaka_1">St-1149/2017-17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St-1149/2017</izvorni_sadrzaj>
    <derivirana_varijabla naziv="DomainObject.Predmet.OznakaBroj_1">St-1149/2017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KOPIĆ GRADNJA d.o.o.</izvorni_sadrzaj>
    <derivirana_varijabla naziv="DomainObject.Predmet.ProtustrankaFormated_1">  KOPIĆ GRADNJA d.o.o.</derivirana_varijabla>
  </DomainObject.Predmet.ProtustrankaFormated>
  <DomainObject.Predmet.ProtustrankaFormatedOIB>
    <izvorni_sadrzaj>  KOPIĆ GRADNJA d.o.o., OIB 31521163257</izvorni_sadrzaj>
    <derivirana_varijabla naziv="DomainObject.Predmet.ProtustrankaFormatedOIB_1">  KOPIĆ GRADNJA d.o.o., OIB 31521163257</derivirana_varijabla>
  </DomainObject.Predmet.ProtustrankaFormatedOIB>
  <DomainObject.Predmet.ProtustrankaFormatedWithAdress>
    <izvorni_sadrzaj> KOPIĆ GRADNJA d.o.o., Dobrilina 5, 10000 Zagreb</izvorni_sadrzaj>
    <derivirana_varijabla naziv="DomainObject.Predmet.ProtustrankaFormatedWithAdress_1"> KOPIĆ GRADNJA d.o.o., Dobrilina 5, 10000 Zagreb</derivirana_varijabla>
  </DomainObject.Predmet.ProtustrankaFormatedWithAdress>
  <DomainObject.Predmet.ProtustrankaFormatedWithAdressOIB>
    <izvorni_sadrzaj> KOPIĆ GRADNJA d.o.o., OIB 31521163257, Dobrilina 5, 10000 Zagreb</izvorni_sadrzaj>
    <derivirana_varijabla naziv="DomainObject.Predmet.ProtustrankaFormatedWithAdressOIB_1"> KOPIĆ GRADNJA d.o.o., OIB 31521163257, Dobrilina 5, 10000 Zagreb</derivirana_varijabla>
  </DomainObject.Predmet.ProtustrankaFormatedWithAdressOIB>
  <DomainObject.Predmet.ProtustrankaWithAdress>
    <izvorni_sadrzaj>KOPIĆ GRADNJA d.o.o. Dobrilina 5, 10000 Zagreb</izvorni_sadrzaj>
    <derivirana_varijabla naziv="DomainObject.Predmet.ProtustrankaWithAdress_1">KOPIĆ GRADNJA d.o.o. Dobrilina 5, 10000 Zagreb</derivirana_varijabla>
  </DomainObject.Predmet.ProtustrankaWithAdress>
  <DomainObject.Predmet.ProtustrankaWithAdressOIB>
    <izvorni_sadrzaj>KOPIĆ GRADNJA d.o.o., OIB 31521163257, Dobrilina 5, 10000 Zagreb</izvorni_sadrzaj>
    <derivirana_varijabla naziv="DomainObject.Predmet.ProtustrankaWithAdressOIB_1">KOPIĆ GRADNJA d.o.o., OIB 31521163257, Dobrilina 5, 10000 Zagreb</derivirana_varijabla>
  </DomainObject.Predmet.ProtustrankaWithAdressOIB>
  <DomainObject.Predmet.ProtustrankaNazivFormated>
    <izvorni_sadrzaj>KOPIĆ GRADNJA d.o.o.</izvorni_sadrzaj>
    <derivirana_varijabla naziv="DomainObject.Predmet.ProtustrankaNazivFormated_1">KOPIĆ GRADNJA d.o.o.</derivirana_varijabla>
  </DomainObject.Predmet.ProtustrankaNazivFormated>
  <DomainObject.Predmet.ProtustrankaNazivFormatedOIB>
    <izvorni_sadrzaj>KOPIĆ GRADNJA d.o.o., OIB 31521163257</izvorni_sadrzaj>
    <derivirana_varijabla naziv="DomainObject.Predmet.ProtustrankaNazivFormatedOIB_1">KOPIĆ GRADNJA d.o.o., OIB 31521163257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KOPIĆ GRADNJA d.o.o.</item>
    </izvorni_sadrzaj>
    <derivirana_varijabla naziv="DomainObject.Predmet.ProtuStrankaListFormated_1">
      <item>KOPIĆ GRADNJA d.o.o.</item>
    </derivirana_varijabla>
  </DomainObject.Predmet.ProtuStrankaListFormated>
  <DomainObject.Predmet.ProtuStrankaListFormatedOIB>
    <izvorni_sadrzaj>
      <item>KOPIĆ GRADNJA d.o.o., OIB 31521163257</item>
    </izvorni_sadrzaj>
    <derivirana_varijabla naziv="DomainObject.Predmet.ProtuStrankaListFormatedOIB_1">
      <item>KOPIĆ GRADNJA d.o.o., OIB 31521163257</item>
    </derivirana_varijabla>
  </DomainObject.Predmet.ProtuStrankaListFormatedOIB>
  <DomainObject.Predmet.ProtuStrankaListFormatedWithAdress>
    <izvorni_sadrzaj>
      <item>KOPIĆ GRADNJA d.o.o., Dobrilina 5, 10000 Zagreb</item>
    </izvorni_sadrzaj>
    <derivirana_varijabla naziv="DomainObject.Predmet.ProtuStrankaListFormatedWithAdress_1">
      <item>KOPIĆ GRADNJA d.o.o., Dobrilina 5, 10000 Zagreb</item>
    </derivirana_varijabla>
  </DomainObject.Predmet.ProtuStrankaListFormatedWithAdress>
  <DomainObject.Predmet.ProtuStrankaListFormatedWithAdressOIB>
    <izvorni_sadrzaj>
      <item>KOPIĆ GRADNJA d.o.o., OIB 31521163257, Dobrilina 5, 10000 Zagreb</item>
    </izvorni_sadrzaj>
    <derivirana_varijabla naziv="DomainObject.Predmet.ProtuStrankaListFormatedWithAdressOIB_1">
      <item>KOPIĆ GRADNJA d.o.o., OIB 31521163257, Dobrilina 5, 10000 Zagreb</item>
    </derivirana_varijabla>
  </DomainObject.Predmet.ProtuStrankaListFormatedWithAdressOIB>
  <DomainObject.Predmet.ProtuStrankaListNazivFormated>
    <izvorni_sadrzaj>
      <item>KOPIĆ GRADNJA d.o.o.</item>
    </izvorni_sadrzaj>
    <derivirana_varijabla naziv="DomainObject.Predmet.ProtuStrankaListNazivFormated_1">
      <item>KOPIĆ GRADNJA d.o.o.</item>
    </derivirana_varijabla>
  </DomainObject.Predmet.ProtuStrankaListNazivFormated>
  <DomainObject.Predmet.ProtuStrankaListNazivFormatedOIB>
    <izvorni_sadrzaj>
      <item>KOPIĆ GRADNJA d.o.o., OIB 31521163257</item>
    </izvorni_sadrzaj>
    <derivirana_varijabla naziv="DomainObject.Predmet.ProtuStrankaListNazivFormatedOIB_1">
      <item>KOPIĆ GRADNJA d.o.o., OIB 31521163257</item>
    </derivirana_varijabla>
  </DomainObject.Predmet.ProtuStrankaListNazivFormatedOIB>
  <DomainObject.Predmet.OstaliListFormated>
    <izvorni_sadrzaj>
      <item>Ana Brkić</item>
      <item>Raiffeisenbank Austria d.d.</item>
    </izvorni_sadrzaj>
    <derivirana_varijabla naziv="DomainObject.Predmet.OstaliListFormated_1">
      <item>Ana Brkić</item>
      <item>Raiffeisenbank Austria d.d.</item>
    </derivirana_varijabla>
  </DomainObject.Predmet.OstaliListFormated>
  <DomainObject.Predmet.OstaliListFormatedOIB>
    <izvorni_sadrzaj>
      <item>Ana Brkić, OIB 42115184702</item>
      <item>Raiffeisenbank Austria d.d., OIB 53056966535</item>
    </izvorni_sadrzaj>
    <derivirana_varijabla naziv="DomainObject.Predmet.OstaliListFormatedOIB_1">
      <item>Ana Brkić, OIB 42115184702</item>
      <item>Raiffeisenbank Austria d.d., OIB 53056966535</item>
    </derivirana_varijabla>
  </DomainObject.Predmet.OstaliListFormatedOIB>
  <DomainObject.Predmet.OstaliListFormatedWithAdress>
    <izvorni_sadrzaj>
      <item>Ana Brkić, Bersečka Ulica 15, 10000 Zagreb</item>
      <item>Raiffeisenbank Austria d.d., Magazinska cesta 69, 10000 Zagreb</item>
    </izvorni_sadrzaj>
    <derivirana_varijabla naziv="DomainObject.Predmet.OstaliListFormatedWithAdress_1">
      <item>Ana Brkić, Bersečka Ulica 15, 10000 Zagreb</item>
      <item>Raiffeisenbank Austria d.d., Magazinska cesta 69, 10000 Zagreb</item>
    </derivirana_varijabla>
  </DomainObject.Predmet.OstaliListFormatedWithAdress>
  <DomainObject.Predmet.OstaliListFormatedWithAdressOIB>
    <izvorni_sadrzaj>
      <item>Ana Brkić, OIB 42115184702, Bersečka Ulica 15, 10000 Zagreb</item>
      <item>Raiffeisenbank Austria d.d., OIB 53056966535, Magazinska cesta 69, 10000 Zagreb</item>
    </izvorni_sadrzaj>
    <derivirana_varijabla naziv="DomainObject.Predmet.OstaliListFormatedWithAdressOIB_1">
      <item>Ana Brkić, OIB 42115184702, Bersečka Ulica 15,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Ana Brkić</item>
      <item>Raiffeisenbank Austria d.d.</item>
    </izvorni_sadrzaj>
    <derivirana_varijabla naziv="DomainObject.Predmet.OstaliListNazivFormated_1">
      <item>Ana Brkić</item>
      <item>Raiffeisenbank Austria d.d.</item>
    </derivirana_varijabla>
  </DomainObject.Predmet.OstaliListNazivFormated>
  <DomainObject.Predmet.OstaliListNazivFormatedOIB>
    <izvorni_sadrzaj>
      <item>Ana Brkić, OIB 42115184702</item>
      <item>Raiffeisenbank Austria d.d., OIB 53056966535</item>
    </izvorni_sadrzaj>
    <derivirana_varijabla naziv="DomainObject.Predmet.OstaliListNazivFormatedOIB_1">
      <item>Ana Brkić, OIB 42115184702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St-1149/2017-17</izvorni_sadrzaj>
    <derivirana_varijabla naziv="DomainObject.PoslovniBrojDokumenta_1">St-1149/2017-17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KOPIĆ GRADNJA d.o.o.</izvorni_sadrzaj>
    <derivirana_varijabla naziv="DomainObject.Predmet.ProtustrankaIDrugi_1">KOPIĆ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KOPIĆ GRADNJA d.o.o., OIB 31521163257, Dobrilina 5, 10000 Zagreb</izvorni_sadrzaj>
    <derivirana_varijabla naziv="DomainObject.Predmet.ProtustrankaIDrugiAdressOIB_1">KOPIĆ GRADNJA d.o.o., OIB 31521163257, Dobrilina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St-1149/2017-13</izvorni_sadrzaj>
    <derivirana_varijabla naziv="DomainObject.Predmet.OdlukaRjesenje.Oznaka_1">St-1149/2017-13</derivirana_varijabla>
  </DomainObject.Predmet.OdlukaRjesenje.Oznaka>
  <DomainObject.Predmet.SudioniciListNaziv>
    <izvorni_sadrzaj>
      <item>FINA Regionalni centar Zagreb</item>
      <item>KOPIĆ GRADNJA d.o.o.</item>
      <item>Ana Brkić</item>
      <item>Raiffeisenbank Austria d.d.</item>
    </izvorni_sadrzaj>
    <derivirana_varijabla naziv="DomainObject.Predmet.SudioniciListNaziv_1">
      <item>FINA Regionalni centar Zagreb</item>
      <item>KOPIĆ GRADNJA d.o.o.</item>
      <item>Ana Brkić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KOPIĆ GRADNJA d.o.o., OIB 31521163257, Dobrilina 5,10000 Zagreb</item>
      <item>Ana Brkić, OIB 42115184702, Bersečka Ulica 15,10000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KOPIĆ GRADNJA d.o.o., OIB 31521163257, Dobrilina 5,10000 Zagreb</item>
      <item>Ana Brkić, OIB 42115184702, Bersečka Ulica 15,10000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31521163257</item>
      <item>, OIB 42115184702</item>
      <item>, OIB 53056966535</item>
    </izvorni_sadrzaj>
    <derivirana_varijabla naziv="DomainObject.Predmet.SudioniciListNazivOIB_1">
      <item>, OIB 85821130368</item>
      <item>, OIB 31521163257</item>
      <item>, OIB 42115184702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1650</properties:Characters>
  <properties:Lines>52</properties:Lines>
  <properties:Paragraphs>23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Petra Čiček</cp:lastModifiedBy>
  <cp:lastPrinted>2017-09-19T06:56:00Z</cp:lastPrinted>
  <dcterms:modified xmlns:xsi="http://www.w3.org/2001/XMLSchema-instance" xsi:type="dcterms:W3CDTF">2017-09-19T06:56:00Z</dcterms:modified>
  <cp:revision>144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St-1149/2017-17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