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2bff3" w14:paraId="762bff3" w:rsidRDefault="00481B49" w:rsidR="001E0E34" w:rsidRPr="00F47E3D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E34" w:rsidR="001E0E34" w:rsidRPr="00F47E3D">
      <w:r w:rsidRPr="00F47E3D">
        <w:t xml:space="preserve">  REPUBLIKA HRVATSKA </w:t>
      </w:r>
    </w:p>
    <w:p w:rsidRDefault="00182231" w:rsidR="00182231" w:rsidRPr="00F47E3D">
      <w:r w:rsidRPr="00F47E3D">
        <w:t>TRGOVAČKI SUD U ZAGREBU</w:t>
      </w:r>
    </w:p>
    <w:p w:rsidRDefault="00182231" w:rsidR="001E0E34" w:rsidRPr="00F47E3D">
      <w:r w:rsidRPr="00F47E3D">
        <w:t>Zagreb, Amruševa 2/II</w:t>
      </w:r>
      <w:r w:rsidRPr="00F47E3D">
        <w:tab/>
      </w:r>
      <w:r w:rsidR="001E0E34" w:rsidRPr="00F47E3D">
        <w:tab/>
      </w:r>
      <w:r w:rsidR="001E0E34" w:rsidRPr="00F47E3D">
        <w:tab/>
      </w:r>
      <w:r w:rsidR="001E0E34" w:rsidRPr="00F47E3D">
        <w:tab/>
      </w:r>
      <w:r w:rsidR="00ED6590">
        <w:tab/>
      </w:r>
      <w:r w:rsidR="00ED6590">
        <w:tab/>
        <w:t>31-ST -</w:t>
      </w:r>
      <w:r w:rsidR="00BC1C40">
        <w:t>332/10-325</w:t>
      </w:r>
    </w:p>
    <w:p w:rsidRDefault="001E0E34" w:rsidP="00E67818" w:rsidR="001E0E34" w:rsidRPr="00F47E3D"/>
    <w:p w:rsidRDefault="001E0E34" w:rsidP="00C862FE" w:rsidR="00C862FE" w:rsidRPr="00F47E3D">
      <w:pPr>
        <w:jc w:val="center"/>
        <w:rPr>
          <w:bCs/>
        </w:rPr>
      </w:pPr>
      <w:r w:rsidRPr="00F47E3D">
        <w:tab/>
      </w:r>
    </w:p>
    <w:p w:rsidRDefault="00C862FE" w:rsidP="001E0E34" w:rsidR="001E0E34" w:rsidRPr="00F47E3D">
      <w:r w:rsidRPr="00F47E3D">
        <w:rPr>
          <w:bCs/>
        </w:rPr>
        <w:tab/>
      </w:r>
      <w:r w:rsidR="00D51C43" w:rsidRPr="00F47E3D">
        <w:rPr>
          <w:bCs/>
        </w:rPr>
        <w:t>TRGOVAČKI SUD U ZAGREBU</w:t>
      </w:r>
      <w:r w:rsidR="00D51C43" w:rsidRPr="00F47E3D">
        <w:t xml:space="preserve"> po sucu toga suda Nadi Kraljić kao stečajnom sucu u stečajnom predmetu stečajnog dužnika </w:t>
      </w:r>
      <w:r w:rsidR="003B41C9" w:rsidRPr="00953E1B">
        <w:t>KAMENSKO d.d.</w:t>
      </w:r>
      <w:r w:rsidR="003B41C9" w:rsidRPr="007F6E65">
        <w:t xml:space="preserve">– u stečaju, Zagreb, </w:t>
      </w:r>
      <w:r w:rsidR="003B41C9">
        <w:t xml:space="preserve">Reljkovićeva 8, </w:t>
      </w:r>
      <w:r w:rsidR="003B41C9" w:rsidRPr="007F6E65">
        <w:t>MBS:</w:t>
      </w:r>
      <w:r w:rsidR="003B41C9" w:rsidRPr="00953E1B">
        <w:t xml:space="preserve"> </w:t>
      </w:r>
      <w:r w:rsidR="003B41C9">
        <w:t xml:space="preserve">080104137 </w:t>
      </w:r>
      <w:r w:rsidR="003B41C9" w:rsidRPr="007F6E65">
        <w:t xml:space="preserve"> OIB:</w:t>
      </w:r>
      <w:r w:rsidR="003B41C9" w:rsidRPr="00953E1B">
        <w:t xml:space="preserve"> </w:t>
      </w:r>
      <w:r w:rsidR="003B41C9">
        <w:t xml:space="preserve">37768168177 </w:t>
      </w:r>
      <w:r w:rsidR="00D51C43" w:rsidRPr="00F47E3D">
        <w:t xml:space="preserve">dana </w:t>
      </w:r>
      <w:r w:rsidR="003B41C9">
        <w:t>20</w:t>
      </w:r>
      <w:r w:rsidR="00152C5D">
        <w:t xml:space="preserve">. travnja </w:t>
      </w:r>
      <w:r w:rsidR="00481B49">
        <w:t xml:space="preserve"> 2016.</w:t>
      </w:r>
      <w:r w:rsidR="00D51C43" w:rsidRPr="00F47E3D">
        <w:t xml:space="preserve">  godine </w:t>
      </w:r>
      <w:r w:rsidR="001E0E34" w:rsidRPr="00F47E3D">
        <w:t xml:space="preserve">donio je slijedeći </w:t>
      </w:r>
    </w:p>
    <w:p w:rsidRDefault="001E0E34" w:rsidP="001E0E34" w:rsidR="001E0E34" w:rsidRPr="00F47E3D"/>
    <w:p w:rsidRDefault="001E0E34" w:rsidP="001E0E34" w:rsidR="001E0E34" w:rsidRPr="00F47E3D">
      <w:pPr>
        <w:jc w:val="center"/>
      </w:pPr>
      <w:r w:rsidRPr="00F47E3D">
        <w:t xml:space="preserve">Z A K L J U Č A K </w:t>
      </w:r>
    </w:p>
    <w:p w:rsidRDefault="00DB477B" w:rsidP="00DB477B" w:rsidR="001E0E34" w:rsidRPr="00F47E3D">
      <w:r w:rsidRPr="00F47E3D">
        <w:tab/>
        <w:t xml:space="preserve"> </w:t>
      </w:r>
    </w:p>
    <w:p w:rsidRDefault="00DB477B" w:rsidP="003B41C9" w:rsidR="00ED6590" w:rsidRPr="00152C5D">
      <w:pPr>
        <w:ind w:firstLine="708"/>
        <w:rPr>
          <w:color w:val="000000"/>
        </w:rPr>
      </w:pPr>
      <w:r w:rsidRPr="00F47E3D">
        <w:t>Nalaže se stečajnom upravitelju da preda k</w:t>
      </w:r>
      <w:r w:rsidR="003D69DE" w:rsidRPr="00F47E3D">
        <w:t>upcu</w:t>
      </w:r>
      <w:r w:rsidR="00423C6F" w:rsidRPr="00423C6F">
        <w:t xml:space="preserve"> </w:t>
      </w:r>
      <w:r w:rsidR="003B41C9" w:rsidRPr="0054426C">
        <w:t>ANNI AUREI d.o.o.</w:t>
      </w:r>
      <w:r w:rsidR="003B41C9">
        <w:t xml:space="preserve"> Križevci, Kralja Tomislava 45  MBS: </w:t>
      </w:r>
      <w:r w:rsidR="003B41C9" w:rsidRPr="0054426C">
        <w:t>070138981</w:t>
      </w:r>
      <w:r w:rsidR="003B41C9">
        <w:t xml:space="preserve"> OIB: </w:t>
      </w:r>
      <w:r w:rsidR="003B41C9" w:rsidRPr="0054426C">
        <w:t>28487572886</w:t>
      </w:r>
      <w:r w:rsidR="003B41C9">
        <w:t xml:space="preserve"> </w:t>
      </w:r>
      <w:r w:rsidRPr="00F47E3D">
        <w:t>nekretninu</w:t>
      </w:r>
      <w:r w:rsidR="003B41C9">
        <w:t xml:space="preserve"> dužnika </w:t>
      </w:r>
      <w:r w:rsidR="00ED6590" w:rsidRPr="00152C5D">
        <w:rPr>
          <w:bCs/>
        </w:rPr>
        <w:t>što u naravi čini:</w:t>
      </w:r>
    </w:p>
    <w:p w:rsidRDefault="003B41C9" w:rsidP="003B41C9" w:rsidR="003B41C9" w:rsidRPr="00561253">
      <w:pPr>
        <w:ind w:firstLine="708"/>
        <w:jc w:val="both"/>
      </w:pPr>
      <w:r>
        <w:t>A)</w:t>
      </w:r>
      <w:r>
        <w:tab/>
        <w:t xml:space="preserve">kuća pop.br.2262 i dvorište u Reljkovićevoj 8 površine 5968 m2 ili 1 jutro i 59,4 čhv kčbr. 5212 upisano u z.k. uložak  5448 k.o. Grad Zagreb </w:t>
      </w:r>
    </w:p>
    <w:p w:rsidRDefault="003B41C9" w:rsidP="003B41C9" w:rsidR="003B41C9" w:rsidRPr="000E21B6">
      <w:pPr>
        <w:jc w:val="both"/>
      </w:pPr>
      <w:r>
        <w:tab/>
        <w:t xml:space="preserve">B) </w:t>
      </w:r>
      <w:r>
        <w:tab/>
        <w:t>¾ nekretnine upisane u zk.ul. 6325, kčbr. 5218/1 k.o. Grad Zagreb, ukupne površine 514 m2 ili 142,9 čhv, opisana kao: kuća u Reljkovićevoj ul. 10 i dvorište</w:t>
      </w:r>
    </w:p>
    <w:p w:rsidRDefault="00022E9C" w:rsidP="00022E9C" w:rsidR="00022E9C"/>
    <w:p w:rsidRDefault="001E0E34" w:rsidP="002A15BD" w:rsidR="001E0E34" w:rsidRPr="00F47E3D">
      <w:pPr>
        <w:jc w:val="center"/>
      </w:pPr>
      <w:r w:rsidRPr="00F47E3D">
        <w:t>Obrazloženje</w:t>
      </w:r>
    </w:p>
    <w:p w:rsidRDefault="001E0E34" w:rsidP="001E0E34" w:rsidR="001E0E34" w:rsidRPr="00F47E3D">
      <w:pPr>
        <w:jc w:val="center"/>
      </w:pPr>
    </w:p>
    <w:p w:rsidRDefault="001E0E34" w:rsidP="001E0E34" w:rsidR="001E0E34" w:rsidRPr="00F47E3D">
      <w:r w:rsidRPr="00F47E3D">
        <w:tab/>
        <w:t>Rješenje o</w:t>
      </w:r>
      <w:r w:rsidR="00C862FE" w:rsidRPr="00F47E3D">
        <w:t xml:space="preserve"> dosudi ovog suda broj St-</w:t>
      </w:r>
      <w:r w:rsidR="003B41C9">
        <w:t>332/10</w:t>
      </w:r>
      <w:r w:rsidR="00ED6590">
        <w:t xml:space="preserve"> </w:t>
      </w:r>
      <w:r w:rsidR="00D51C43" w:rsidRPr="00F47E3D">
        <w:t xml:space="preserve"> od </w:t>
      </w:r>
      <w:r w:rsidR="003B41C9">
        <w:t>11. ožujka 2016.</w:t>
      </w:r>
      <w:r w:rsidR="00ED6590">
        <w:t xml:space="preserve"> </w:t>
      </w:r>
      <w:r w:rsidR="00D51C43" w:rsidRPr="00F47E3D">
        <w:t xml:space="preserve"> godine </w:t>
      </w:r>
      <w:r w:rsidRPr="00F47E3D">
        <w:t xml:space="preserve">postalo je pravomoćno dana </w:t>
      </w:r>
      <w:r w:rsidR="003B41C9">
        <w:t>1. travnja 2016.</w:t>
      </w:r>
      <w:r w:rsidR="005B1A92">
        <w:t xml:space="preserve"> </w:t>
      </w:r>
      <w:r w:rsidR="00D51C43" w:rsidRPr="00F47E3D">
        <w:t xml:space="preserve"> </w:t>
      </w:r>
      <w:r w:rsidR="00C862FE" w:rsidRPr="00F47E3D">
        <w:t xml:space="preserve"> </w:t>
      </w:r>
      <w:r w:rsidR="00ED6590">
        <w:t>godine i kupac je položio</w:t>
      </w:r>
      <w:r w:rsidRPr="00F47E3D">
        <w:t xml:space="preserve"> </w:t>
      </w:r>
      <w:r w:rsidR="003D69DE" w:rsidRPr="00F47E3D">
        <w:t xml:space="preserve">kupovninu </w:t>
      </w:r>
      <w:r w:rsidR="00D51C43" w:rsidRPr="00F47E3D">
        <w:t xml:space="preserve">određenu u rješenju o dosudi od </w:t>
      </w:r>
      <w:r w:rsidR="003B41C9">
        <w:t>11. ožujka 2016.</w:t>
      </w:r>
      <w:r w:rsidR="00A9454B">
        <w:t xml:space="preserve"> </w:t>
      </w:r>
      <w:r w:rsidR="00D51C43" w:rsidRPr="00F47E3D">
        <w:t xml:space="preserve"> godine, </w:t>
      </w:r>
      <w:r w:rsidR="007E6BE0" w:rsidRPr="00F47E3D">
        <w:t xml:space="preserve">te je stoga valjalo temeljem čl. </w:t>
      </w:r>
      <w:smartTag w:element="metricconverter" w:uri="urn:schemas-microsoft-com:office:smarttags">
        <w:smartTagPr>
          <w:attr w:val="108 st" w:name="ProductID"/>
        </w:smartTagPr>
        <w:r w:rsidR="007E6BE0" w:rsidRPr="00F47E3D">
          <w:t>108 st</w:t>
        </w:r>
      </w:smartTag>
      <w:r w:rsidR="007E6BE0" w:rsidRPr="00F47E3D">
        <w:t xml:space="preserve">. 4 Ovršnog zakona donijeti zaključak o predaji. </w:t>
      </w:r>
    </w:p>
    <w:p w:rsidRDefault="001E0E34" w:rsidP="001E0E34" w:rsidR="001E0E34" w:rsidRPr="00F47E3D"/>
    <w:p w:rsidRDefault="001E0E34" w:rsidP="001E0E34" w:rsidR="001E0E34" w:rsidRPr="00F47E3D">
      <w:pPr>
        <w:jc w:val="center"/>
      </w:pPr>
      <w:r w:rsidRPr="00F47E3D">
        <w:t xml:space="preserve">U Zagrebu, </w:t>
      </w:r>
      <w:r w:rsidR="003B41C9">
        <w:t>20</w:t>
      </w:r>
      <w:r w:rsidR="00152C5D">
        <w:t>. travnja</w:t>
      </w:r>
      <w:r w:rsidR="00481B49">
        <w:t xml:space="preserve"> </w:t>
      </w:r>
      <w:r w:rsidR="00A9454B">
        <w:t xml:space="preserve"> 2015. </w:t>
      </w:r>
      <w:r w:rsidR="00D51C43" w:rsidRPr="00F47E3D">
        <w:t xml:space="preserve"> </w:t>
      </w:r>
      <w:r w:rsidR="00C862FE" w:rsidRPr="00F47E3D">
        <w:t xml:space="preserve"> </w:t>
      </w:r>
    </w:p>
    <w:p w:rsidRDefault="001E0E34" w:rsidP="003D69DE" w:rsidR="001E0E34" w:rsidRPr="00F47E3D"/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Pr="00F47E3D">
        <w:t xml:space="preserve">STEČAJNI SUDAC </w:t>
      </w:r>
    </w:p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Pr="00F47E3D">
        <w:t>Nada Kraljić</w:t>
      </w:r>
      <w:r w:rsidR="00C413F0">
        <w:t>,v.r.</w:t>
      </w:r>
      <w:r w:rsidRPr="00F47E3D">
        <w:t xml:space="preserve"> </w:t>
      </w:r>
    </w:p>
    <w:p w:rsidRDefault="00F71DF6" w:rsidP="001E0E34" w:rsidR="00F71DF6" w:rsidRPr="00F47E3D"/>
    <w:p w:rsidRDefault="00C413F0" w:rsidR="00C413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413F0" w:rsidP="00C413F0" w:rsidR="00C413F0">
      <w:pPr>
        <w:ind w:firstLine="708" w:left="5664"/>
      </w:pPr>
      <w:r>
        <w:t>Vinka Mihalinčić</w:t>
      </w:r>
    </w:p>
    <w:p w:rsidRDefault="00C413F0" w:rsidP="00C413F0" w:rsidR="00C413F0" w:rsidRPr="00C413F0">
      <w:pPr>
        <w:ind w:firstLine="360"/>
      </w:pPr>
    </w:p>
    <w:sectPr w:rsidSect="00E67818" w:rsidR="00C413F0" w:rsidRPr="00C413F0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C50EC8"/>
    <w:multiLevelType w:val="hybridMultilevel"/>
    <w:tmpl w:val="27B84B46"/>
    <w:lvl w:tplc="15CA3A0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3BA561E"/>
    <w:multiLevelType w:val="hybridMultilevel"/>
    <w:tmpl w:val="226E4B2A"/>
    <w:lvl w:tplc="E9F644BA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2">
    <w:nsid w:val="716B7919"/>
    <w:multiLevelType w:val="hybridMultilevel"/>
    <w:tmpl w:val="9446A584"/>
    <w:lvl w:tplc="08C0061A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225AC"/>
    <w:rsid w:val="00022E9C"/>
    <w:rsid w:val="00027B40"/>
    <w:rsid w:val="00035E93"/>
    <w:rsid w:val="00040D47"/>
    <w:rsid w:val="00041213"/>
    <w:rsid w:val="000505C9"/>
    <w:rsid w:val="000C3D74"/>
    <w:rsid w:val="000D1C33"/>
    <w:rsid w:val="000F5ECF"/>
    <w:rsid w:val="00111909"/>
    <w:rsid w:val="00111B95"/>
    <w:rsid w:val="00122BC6"/>
    <w:rsid w:val="00124B1E"/>
    <w:rsid w:val="00126425"/>
    <w:rsid w:val="00130436"/>
    <w:rsid w:val="0013148B"/>
    <w:rsid w:val="0014142F"/>
    <w:rsid w:val="0014697C"/>
    <w:rsid w:val="00152C5D"/>
    <w:rsid w:val="0015317A"/>
    <w:rsid w:val="00170B99"/>
    <w:rsid w:val="00170F2A"/>
    <w:rsid w:val="001724BE"/>
    <w:rsid w:val="0017557F"/>
    <w:rsid w:val="00181B7D"/>
    <w:rsid w:val="00181F36"/>
    <w:rsid w:val="00182231"/>
    <w:rsid w:val="00192FDC"/>
    <w:rsid w:val="00194ADD"/>
    <w:rsid w:val="001A1CFD"/>
    <w:rsid w:val="001A1D22"/>
    <w:rsid w:val="001A3FB5"/>
    <w:rsid w:val="001B51F5"/>
    <w:rsid w:val="001C0371"/>
    <w:rsid w:val="001C17FF"/>
    <w:rsid w:val="001D1A7D"/>
    <w:rsid w:val="001D328C"/>
    <w:rsid w:val="001D76A9"/>
    <w:rsid w:val="001E0E34"/>
    <w:rsid w:val="001E7F01"/>
    <w:rsid w:val="001F1D88"/>
    <w:rsid w:val="001F5D78"/>
    <w:rsid w:val="0020298B"/>
    <w:rsid w:val="00202AE7"/>
    <w:rsid w:val="00203A13"/>
    <w:rsid w:val="00206A55"/>
    <w:rsid w:val="00215098"/>
    <w:rsid w:val="002265B7"/>
    <w:rsid w:val="00231261"/>
    <w:rsid w:val="00235B9E"/>
    <w:rsid w:val="00245D64"/>
    <w:rsid w:val="002637DE"/>
    <w:rsid w:val="002638BA"/>
    <w:rsid w:val="002701B7"/>
    <w:rsid w:val="00271BAB"/>
    <w:rsid w:val="0027567A"/>
    <w:rsid w:val="0028723B"/>
    <w:rsid w:val="00290D55"/>
    <w:rsid w:val="002A15BD"/>
    <w:rsid w:val="002A660B"/>
    <w:rsid w:val="002A6699"/>
    <w:rsid w:val="002B1DD9"/>
    <w:rsid w:val="002B240F"/>
    <w:rsid w:val="002B6AE6"/>
    <w:rsid w:val="002C4516"/>
    <w:rsid w:val="002C46B2"/>
    <w:rsid w:val="002C4795"/>
    <w:rsid w:val="002D1239"/>
    <w:rsid w:val="002E6D78"/>
    <w:rsid w:val="002F1045"/>
    <w:rsid w:val="002F1D29"/>
    <w:rsid w:val="002F290E"/>
    <w:rsid w:val="002F3BC7"/>
    <w:rsid w:val="0030334E"/>
    <w:rsid w:val="0030645C"/>
    <w:rsid w:val="00336C05"/>
    <w:rsid w:val="00337276"/>
    <w:rsid w:val="00340B1A"/>
    <w:rsid w:val="00341FC8"/>
    <w:rsid w:val="003453C8"/>
    <w:rsid w:val="00345948"/>
    <w:rsid w:val="00352B0A"/>
    <w:rsid w:val="003569FF"/>
    <w:rsid w:val="003573E1"/>
    <w:rsid w:val="00367BB9"/>
    <w:rsid w:val="0037223E"/>
    <w:rsid w:val="00375EAD"/>
    <w:rsid w:val="00383FFE"/>
    <w:rsid w:val="00390F40"/>
    <w:rsid w:val="00393B1F"/>
    <w:rsid w:val="00397A6F"/>
    <w:rsid w:val="003A1305"/>
    <w:rsid w:val="003B2055"/>
    <w:rsid w:val="003B41C9"/>
    <w:rsid w:val="003D69DE"/>
    <w:rsid w:val="003E14B6"/>
    <w:rsid w:val="00403A0C"/>
    <w:rsid w:val="00411420"/>
    <w:rsid w:val="00423C6F"/>
    <w:rsid w:val="0043554B"/>
    <w:rsid w:val="00442DF4"/>
    <w:rsid w:val="004506A0"/>
    <w:rsid w:val="004533E7"/>
    <w:rsid w:val="004700AF"/>
    <w:rsid w:val="00470FAC"/>
    <w:rsid w:val="004721E6"/>
    <w:rsid w:val="004741F1"/>
    <w:rsid w:val="0047712D"/>
    <w:rsid w:val="00480E7A"/>
    <w:rsid w:val="00481000"/>
    <w:rsid w:val="00481B49"/>
    <w:rsid w:val="00482BA7"/>
    <w:rsid w:val="00485538"/>
    <w:rsid w:val="004B47FC"/>
    <w:rsid w:val="004C65B1"/>
    <w:rsid w:val="004D0BFF"/>
    <w:rsid w:val="004D2539"/>
    <w:rsid w:val="004D34DF"/>
    <w:rsid w:val="004F5066"/>
    <w:rsid w:val="00513B56"/>
    <w:rsid w:val="00520467"/>
    <w:rsid w:val="00525B5D"/>
    <w:rsid w:val="005326D2"/>
    <w:rsid w:val="0054417F"/>
    <w:rsid w:val="00545EF5"/>
    <w:rsid w:val="00550B1A"/>
    <w:rsid w:val="00553904"/>
    <w:rsid w:val="0055587D"/>
    <w:rsid w:val="00580F5B"/>
    <w:rsid w:val="005860C4"/>
    <w:rsid w:val="005907A0"/>
    <w:rsid w:val="005B1A92"/>
    <w:rsid w:val="005B2B1A"/>
    <w:rsid w:val="005B2C02"/>
    <w:rsid w:val="005C3929"/>
    <w:rsid w:val="005E0F25"/>
    <w:rsid w:val="005E5E2A"/>
    <w:rsid w:val="005E6BEE"/>
    <w:rsid w:val="005E6F36"/>
    <w:rsid w:val="005F08FD"/>
    <w:rsid w:val="005F0DB2"/>
    <w:rsid w:val="00621876"/>
    <w:rsid w:val="00622641"/>
    <w:rsid w:val="00624C1B"/>
    <w:rsid w:val="00632778"/>
    <w:rsid w:val="00640BB5"/>
    <w:rsid w:val="00651AE7"/>
    <w:rsid w:val="00657BCA"/>
    <w:rsid w:val="006611E0"/>
    <w:rsid w:val="00663850"/>
    <w:rsid w:val="00663FE9"/>
    <w:rsid w:val="006658D6"/>
    <w:rsid w:val="00674441"/>
    <w:rsid w:val="00674CEF"/>
    <w:rsid w:val="0068393F"/>
    <w:rsid w:val="006A01A8"/>
    <w:rsid w:val="006B6770"/>
    <w:rsid w:val="006C1755"/>
    <w:rsid w:val="006C48A9"/>
    <w:rsid w:val="006D7383"/>
    <w:rsid w:val="006E65A1"/>
    <w:rsid w:val="006F15D5"/>
    <w:rsid w:val="006F4760"/>
    <w:rsid w:val="006F6BED"/>
    <w:rsid w:val="00711433"/>
    <w:rsid w:val="00721F26"/>
    <w:rsid w:val="00730147"/>
    <w:rsid w:val="007676E6"/>
    <w:rsid w:val="00770DC0"/>
    <w:rsid w:val="00774428"/>
    <w:rsid w:val="0077520A"/>
    <w:rsid w:val="00783D65"/>
    <w:rsid w:val="00787F10"/>
    <w:rsid w:val="007910D0"/>
    <w:rsid w:val="00793B9B"/>
    <w:rsid w:val="007961F5"/>
    <w:rsid w:val="007A42C8"/>
    <w:rsid w:val="007B1EFF"/>
    <w:rsid w:val="007B475E"/>
    <w:rsid w:val="007B6FF9"/>
    <w:rsid w:val="007D6552"/>
    <w:rsid w:val="007E2E5E"/>
    <w:rsid w:val="007E31AF"/>
    <w:rsid w:val="007E43F4"/>
    <w:rsid w:val="007E6BE0"/>
    <w:rsid w:val="00806988"/>
    <w:rsid w:val="00832BB0"/>
    <w:rsid w:val="0084485A"/>
    <w:rsid w:val="008552D8"/>
    <w:rsid w:val="008672B7"/>
    <w:rsid w:val="00877E60"/>
    <w:rsid w:val="00893E1F"/>
    <w:rsid w:val="008B5D60"/>
    <w:rsid w:val="008C6230"/>
    <w:rsid w:val="008E0FE3"/>
    <w:rsid w:val="008E10AB"/>
    <w:rsid w:val="008E53D7"/>
    <w:rsid w:val="008E676A"/>
    <w:rsid w:val="009003AA"/>
    <w:rsid w:val="009300D1"/>
    <w:rsid w:val="009329E7"/>
    <w:rsid w:val="00933442"/>
    <w:rsid w:val="009361E7"/>
    <w:rsid w:val="00951FE9"/>
    <w:rsid w:val="0098097C"/>
    <w:rsid w:val="00985634"/>
    <w:rsid w:val="00990571"/>
    <w:rsid w:val="0099101E"/>
    <w:rsid w:val="009B22C5"/>
    <w:rsid w:val="009B557C"/>
    <w:rsid w:val="009C7E47"/>
    <w:rsid w:val="009D2473"/>
    <w:rsid w:val="009D3C0B"/>
    <w:rsid w:val="009E4DC8"/>
    <w:rsid w:val="009F335A"/>
    <w:rsid w:val="00A018FC"/>
    <w:rsid w:val="00A1172A"/>
    <w:rsid w:val="00A22EF4"/>
    <w:rsid w:val="00A53241"/>
    <w:rsid w:val="00A7444F"/>
    <w:rsid w:val="00A873FA"/>
    <w:rsid w:val="00A9454B"/>
    <w:rsid w:val="00AA7E0A"/>
    <w:rsid w:val="00AB386F"/>
    <w:rsid w:val="00AB516A"/>
    <w:rsid w:val="00AB7CE1"/>
    <w:rsid w:val="00AF21A8"/>
    <w:rsid w:val="00B017EB"/>
    <w:rsid w:val="00B13A35"/>
    <w:rsid w:val="00B17A89"/>
    <w:rsid w:val="00B251FE"/>
    <w:rsid w:val="00B27198"/>
    <w:rsid w:val="00B4186D"/>
    <w:rsid w:val="00B53AF1"/>
    <w:rsid w:val="00B56BC8"/>
    <w:rsid w:val="00B827F7"/>
    <w:rsid w:val="00B92339"/>
    <w:rsid w:val="00BB13B8"/>
    <w:rsid w:val="00BB254B"/>
    <w:rsid w:val="00BB5ECD"/>
    <w:rsid w:val="00BB7EE2"/>
    <w:rsid w:val="00BC1C40"/>
    <w:rsid w:val="00BC1EEE"/>
    <w:rsid w:val="00BC4DCB"/>
    <w:rsid w:val="00BC577E"/>
    <w:rsid w:val="00BC61E3"/>
    <w:rsid w:val="00BD6A1A"/>
    <w:rsid w:val="00BE0921"/>
    <w:rsid w:val="00BE5245"/>
    <w:rsid w:val="00BE7375"/>
    <w:rsid w:val="00BE7CB5"/>
    <w:rsid w:val="00BF7763"/>
    <w:rsid w:val="00C01742"/>
    <w:rsid w:val="00C25D08"/>
    <w:rsid w:val="00C260A3"/>
    <w:rsid w:val="00C26880"/>
    <w:rsid w:val="00C413F0"/>
    <w:rsid w:val="00C52F42"/>
    <w:rsid w:val="00C537AC"/>
    <w:rsid w:val="00C54D86"/>
    <w:rsid w:val="00C55421"/>
    <w:rsid w:val="00C6177B"/>
    <w:rsid w:val="00C72525"/>
    <w:rsid w:val="00C862FE"/>
    <w:rsid w:val="00C97B0E"/>
    <w:rsid w:val="00CA6282"/>
    <w:rsid w:val="00CB45B2"/>
    <w:rsid w:val="00CB607C"/>
    <w:rsid w:val="00CC6DA1"/>
    <w:rsid w:val="00CC7576"/>
    <w:rsid w:val="00CD391F"/>
    <w:rsid w:val="00CD67AB"/>
    <w:rsid w:val="00CE059C"/>
    <w:rsid w:val="00CE77F7"/>
    <w:rsid w:val="00CF241F"/>
    <w:rsid w:val="00D018C9"/>
    <w:rsid w:val="00D07441"/>
    <w:rsid w:val="00D10855"/>
    <w:rsid w:val="00D20986"/>
    <w:rsid w:val="00D227DA"/>
    <w:rsid w:val="00D329D4"/>
    <w:rsid w:val="00D40209"/>
    <w:rsid w:val="00D4477C"/>
    <w:rsid w:val="00D51C43"/>
    <w:rsid w:val="00D67074"/>
    <w:rsid w:val="00D7703D"/>
    <w:rsid w:val="00D83677"/>
    <w:rsid w:val="00D972CD"/>
    <w:rsid w:val="00DA3A98"/>
    <w:rsid w:val="00DB41A4"/>
    <w:rsid w:val="00DB421B"/>
    <w:rsid w:val="00DB477B"/>
    <w:rsid w:val="00DB5316"/>
    <w:rsid w:val="00DC1442"/>
    <w:rsid w:val="00DC2695"/>
    <w:rsid w:val="00DC2A58"/>
    <w:rsid w:val="00E02E10"/>
    <w:rsid w:val="00E101B9"/>
    <w:rsid w:val="00E22A2E"/>
    <w:rsid w:val="00E2774C"/>
    <w:rsid w:val="00E311FB"/>
    <w:rsid w:val="00E31235"/>
    <w:rsid w:val="00E40CB9"/>
    <w:rsid w:val="00E417BA"/>
    <w:rsid w:val="00E65FFB"/>
    <w:rsid w:val="00E67818"/>
    <w:rsid w:val="00E93CE1"/>
    <w:rsid w:val="00EA0B3B"/>
    <w:rsid w:val="00EA7225"/>
    <w:rsid w:val="00EA7770"/>
    <w:rsid w:val="00EB7C63"/>
    <w:rsid w:val="00EC2861"/>
    <w:rsid w:val="00ED6590"/>
    <w:rsid w:val="00ED6A65"/>
    <w:rsid w:val="00EF06C7"/>
    <w:rsid w:val="00EF143C"/>
    <w:rsid w:val="00EF4568"/>
    <w:rsid w:val="00F10FD8"/>
    <w:rsid w:val="00F1325E"/>
    <w:rsid w:val="00F13944"/>
    <w:rsid w:val="00F32408"/>
    <w:rsid w:val="00F3611F"/>
    <w:rsid w:val="00F47E3D"/>
    <w:rsid w:val="00F615B0"/>
    <w:rsid w:val="00F71DF6"/>
    <w:rsid w:val="00F758EA"/>
    <w:rsid w:val="00F773F5"/>
    <w:rsid w:val="00F949F7"/>
    <w:rsid w:val="00FA059B"/>
    <w:rsid w:val="00FC7CB2"/>
    <w:rsid w:val="00FD0337"/>
    <w:rsid w:val="00FD2F4C"/>
    <w:rsid w:val="00FE5EBA"/>
    <w:rsid w:val="00FF05D8"/>
    <w:rsid w:val="00FF296C"/>
    <w:rsid w:val="00FF33C4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13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13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3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3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3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13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13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3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3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3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2010.</izvorni_sadrzaj>
    <derivirana_varijabla naziv="DomainObject.Predmet.DatumOsnivanja_1">14.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tečajnog postupka</izvorni_sadrzaj>
    <derivirana_varijabla naziv="DomainObject.Predmet.Opis_1">Prijedlog za otvaranje 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St-332/2010</izvorni_sadrzaj>
    <derivirana_varijabla naziv="DomainObject.Predmet.OznakaBroj_1">St-332/2010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ST-270/2010. - 7.
ST-375/2010. - 12.</izvorni_sadrzaj>
    <derivirana_varijabla naziv="DomainObject.Predmet.PrimjedbaSuca_1">Veza:
ST-270/2010. - 7.
ST-375/2010. - 12.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KAMENSKO d.d.</izvorni_sadrzaj>
    <derivirana_varijabla naziv="DomainObject.Predmet.ProtustrankaFormated_1">  KAMENSKO d.d.</derivirana_varijabla>
  </DomainObject.Predmet.ProtustrankaFormated>
  <DomainObject.Predmet.ProtustrankaFormatedOIB>
    <izvorni_sadrzaj>  KAMENSKO d.d., OIB 37768168177</izvorni_sadrzaj>
    <derivirana_varijabla naziv="DomainObject.Predmet.ProtustrankaFormatedOIB_1">  KAMENSKO d.d., OIB 37768168177</derivirana_varijabla>
  </DomainObject.Predmet.ProtustrankaFormatedOIB>
  <DomainObject.Predmet.ProtustrankaFormatedWithAdress>
    <izvorni_sadrzaj> KAMENSKO d.d., RELJKOVIĆEVA 8, 10000 Zagreb</izvorni_sadrzaj>
    <derivirana_varijabla naziv="DomainObject.Predmet.ProtustrankaFormatedWithAdress_1"> KAMENSKO d.d., RELJKOVIĆEVA 8, 10000 Zagreb</derivirana_varijabla>
  </DomainObject.Predmet.ProtustrankaFormatedWithAdress>
  <DomainObject.Predmet.ProtustrankaFormatedWithAdressOIB>
    <izvorni_sadrzaj> KAMENSKO d.d., OIB 37768168177, RELJKOVIĆEVA 8, 10000 Zagreb</izvorni_sadrzaj>
    <derivirana_varijabla naziv="DomainObject.Predmet.ProtustrankaFormatedWithAdressOIB_1"> KAMENSKO d.d., OIB 37768168177, RELJKOVIĆEVA 8, 10000 Zagreb</derivirana_varijabla>
  </DomainObject.Predmet.ProtustrankaFormatedWithAdressOIB>
  <DomainObject.Predmet.ProtustrankaWithAdress>
    <izvorni_sadrzaj>KAMENSKO d.d. RELJKOVIĆEVA 8, 10000 Zagreb</izvorni_sadrzaj>
    <derivirana_varijabla naziv="DomainObject.Predmet.ProtustrankaWithAdress_1">KAMENSKO d.d. RELJKOVIĆEVA 8, 10000 Zagreb</derivirana_varijabla>
  </DomainObject.Predmet.ProtustrankaWithAdress>
  <DomainObject.Predmet.ProtustrankaWithAdressOIB>
    <izvorni_sadrzaj>KAMENSKO d.d., OIB 37768168177, RELJKOVIĆEVA 8, 10000 Zagreb</izvorni_sadrzaj>
    <derivirana_varijabla naziv="DomainObject.Predmet.ProtustrankaWithAdressOIB_1">KAMENSKO d.d., OIB 37768168177, RELJKOVIĆEVA 8, 10000 Zagreb</derivirana_varijabla>
  </DomainObject.Predmet.ProtustrankaWithAdressOIB>
  <DomainObject.Predmet.ProtustrankaNazivFormated>
    <izvorni_sadrzaj>KAMENSKO d.d.</izvorni_sadrzaj>
    <derivirana_varijabla naziv="DomainObject.Predmet.ProtustrankaNazivFormated_1">KAMENSKO d.d.</derivirana_varijabla>
  </DomainObject.Predmet.ProtustrankaNazivFormated>
  <DomainObject.Predmet.ProtustrankaNazivFormatedOIB>
    <izvorni_sadrzaj>KAMENSKO d.d., OIB 37768168177</izvorni_sadrzaj>
    <derivirana_varijabla naziv="DomainObject.Predmet.ProtustrankaNazivFormatedOIB_1">KAMENSKO d.d., OIB 37768168177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J.H. CLISSOLD &amp; SON LTD. zastupanog po punomoćniku Matej Klaričić; ANNI AUREI društvo s ograničenom odgovornošću za građenje i usluge</izvorni_sadrzaj>
    <derivirana_varijabla naziv="DomainObject.Predmet.StrankaFormated_1">  J.H. CLISSOLD &amp; SON LTD. zastupanog po punomoćniku Matej Klaričić; ANNI AUREI društvo s ograničenom odgovornošću za građenje i usluge</derivirana_varijabla>
  </DomainObject.Predmet.StrankaFormated>
  <DomainObject.Predmet.StrankaFormatedOIB>
    <izvorni_sadrzaj>  J.H. CLISSOLD &amp; SON LTD. zastupanog po punomoćniku Matej Klaričić; ANNI AUREI društvo s ograničenom odgovornošću za građenje i usluge, OIB 28487572886</izvorni_sadrzaj>
    <derivirana_varijabla naziv="DomainObject.Predmet.StrankaFormatedOIB_1">  J.H. CLISSOLD &amp; SON LTD. zastupanog po punomoćniku Matej Klaričić; ANNI AUREI društvo s ograničenom odgovornošću za građenje i usluge, OIB 28487572886</derivirana_varijabla>
  </DomainObject.Predmet.StrankaFormatedOIB>
  <DomainObject.Predmet.StrankaFormatedWithAdress>
    <izvorni_sadrzaj> J.H. CLISSOLD &amp; SON LTD., OTLEY ROAD, BRADFORD, WEST YORKSHIRE BD3 ODH, OLDGATE MILL, NORTH WING zastupanog po punomoćniku Matej Klaričić; ANNI AUREI društvo s ograničenom odgovornošću za građenje i usluge, Ulica kralja Tomislava 45, 48260 Križevci</izvorni_sadrzaj>
    <derivirana_varijabla naziv="DomainObject.Predmet.StrankaFormatedWithAdress_1"> J.H. CLISSOLD &amp; SON LTD., OTLEY ROAD, BRADFORD, WEST YORKSHIRE BD3 ODH, OLDGATE MILL, NORTH WING zastupanog po punomoćniku Matej Klaričić; ANNI AUREI društvo s ograničenom odgovornošću za građenje i usluge, Ulica kralja Tomislava 45, 48260 Križevci</derivirana_varijabla>
  </DomainObject.Predmet.StrankaFormatedWithAdress>
  <DomainObject.Predmet.StrankaFormatedWithAdressOIB>
    <izvorni_sadrzaj> J.H. CLISSOLD &amp; SON LTD., OTLEY ROAD, BRADFORD, WEST YORKSHIRE BD3 ODH, OLDGATE MILL, NORTH WING zastupanog po punomoćniku Matej Klaričić; ANNI AUREI društvo s ograničenom odgovornošću za građenje i usluge, OIB 28487572886, Ulica kralja Tomislava 45, 48260 Križevci</izvorni_sadrzaj>
    <derivirana_varijabla naziv="DomainObject.Predmet.StrankaFormatedWithAdressOIB_1"> J.H. CLISSOLD &amp; SON LTD., OTLEY ROAD, BRADFORD, WEST YORKSHIRE BD3 ODH, OLDGATE MILL, NORTH WING zastupanog po punomoćniku Matej Klaričić; ANNI AUREI društvo s ograničenom odgovornošću za građenje i usluge, OIB 28487572886, Ulica kralja Tomislava 45, 48260 Križevci</derivirana_varijabla>
  </DomainObject.Predmet.StrankaFormatedWithAdressOIB>
  <DomainObject.Predmet.StrankaWithAdress>
    <izvorni_sadrzaj>J.H. CLISSOLD &amp; SON LTD. OTLEY ROAD, BRADFORD, WEST YORKSHIRE BD3 ODH,OLDGATE MILL, NORTH WING,ANNI AUREI društvo s ograničenom odgovornošću za građenje i usluge Ulica kralja Tomislava 45,48260 Križevci</izvorni_sadrzaj>
    <derivirana_varijabla naziv="DomainObject.Predmet.StrankaWithAdress_1">J.H. CLISSOLD &amp; SON LTD. OTLEY ROAD, BRADFORD, WEST YORKSHIRE BD3 ODH,OLDGATE MILL, NORTH WING,ANNI AUREI društvo s ograničenom odgovornošću za građenje i usluge Ulica kralja Tomislava 45,48260 Križevci</derivirana_varijabla>
  </DomainObject.Predmet.StrankaWithAdress>
  <DomainObject.Predmet.StrankaWithAdressOIB>
    <izvorni_sadrzaj>J.H. CLISSOLD &amp; SON LTD., OTLEY ROAD, BRADFORD, WEST YORKSHIRE BD3 ODH,OLDGATE MILL, NORTH WING,ANNI AUREI društvo s ograničenom odgovornošću za građenje i usluge, OIB 28487572886, Ulica kralja Tomislava 45,48260 Križevci</izvorni_sadrzaj>
    <derivirana_varijabla naziv="DomainObject.Predmet.StrankaWithAdressOIB_1">J.H. CLISSOLD &amp; SON LTD., OTLEY ROAD, BRADFORD, WEST YORKSHIRE BD3 ODH,OLDGATE MILL, NORTH WING,ANNI AUREI društvo s ograničenom odgovornošću za građenje i usluge, OIB 28487572886, Ulica kralja Tomislava 45,48260 Križevci</derivirana_varijabla>
  </DomainObject.Predmet.StrankaWithAdressOIB>
  <DomainObject.Predmet.StrankaNazivFormated>
    <izvorni_sadrzaj>J.H. CLISSOLD &amp; SON LTD.,ANNI AUREI društvo s ograničenom odgovornošću za građenje i usluge</izvorni_sadrzaj>
    <derivirana_varijabla naziv="DomainObject.Predmet.StrankaNazivFormated_1">J.H. CLISSOLD &amp; SON LTD.,ANNI AUREI društvo s ograničenom odgovornošću za građenje i usluge</derivirana_varijabla>
  </DomainObject.Predmet.StrankaNazivFormated>
  <DomainObject.Predmet.StrankaNazivFormatedOIB>
    <izvorni_sadrzaj>J.H. CLISSOLD &amp; SON LTD.,ANNI AUREI društvo s ograničenom odgovornošću za građenje i usluge, OIB 28487572886</izvorni_sadrzaj>
    <derivirana_varijabla naziv="DomainObject.Predmet.StrankaNazivFormatedOIB_1">J.H. CLISSOLD &amp; SON LTD.,ANNI AUREI društvo s ograničenom odgovornošću za građenje i usluge, OIB 28487572886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J.H. CLISSOLD &amp; SON LTD. zastupanog po punomoćniku Matej Klaričić</item>
      <item>ANNI AUREI društvo s ograničenom odgovornošću za građenje i usluge</item>
    </izvorni_sadrzaj>
    <derivirana_varijabla naziv="DomainObject.Predmet.StrankaListFormated_1">
      <item>J.H. CLISSOLD &amp; SON LTD. zastupanog po punomoćniku Matej Klaričić</item>
      <item>ANNI AUREI društvo s ograničenom odgovornošću za građenje i usluge</item>
    </derivirana_varijabla>
  </DomainObject.Predmet.StrankaListFormated>
  <DomainObject.Predmet.StrankaListFormatedOIB>
    <izvorni_sadrzaj>
      <item>J.H. CLISSOLD &amp; SON LTD. zastupanog po punomoćniku Matej Klaričić</item>
      <item>ANNI AUREI društvo s ograničenom odgovornošću za građenje i usluge, OIB 28487572886</item>
    </izvorni_sadrzaj>
    <derivirana_varijabla naziv="DomainObject.Predmet.StrankaListFormatedOIB_1">
      <item>J.H. CLISSOLD &amp; SON LTD. zastupanog po punomoćniku Matej Klaričić</item>
      <item>ANNI AUREI društvo s ograničenom odgovornošću za građenje i usluge, OIB 28487572886</item>
    </derivirana_varijabla>
  </DomainObject.Predmet.StrankaListFormatedOIB>
  <DomainObject.Predmet.StrankaListFormatedWithAdress>
    <izvorni_sadrzaj>
      <item>J.H. CLISSOLD &amp; SON LTD., OTLEY ROAD, BRADFORD, WEST YORKSHIRE BD3 ODH, OLDGATE MILL, NORTH WING zastupanog po punomoćniku Matej Klaričić</item>
      <item>ANNI AUREI društvo s ograničenom odgovornošću za građenje i usluge, Ulica kralja Tomislava 45, 48260 Križevci</item>
    </izvorni_sadrzaj>
    <derivirana_varijabla naziv="DomainObject.Predmet.StrankaListFormatedWithAdress_1">
      <item>J.H. CLISSOLD &amp; SON LTD., OTLEY ROAD, BRADFORD, WEST YORKSHIRE BD3 ODH, OLDGATE MILL, NORTH WING zastupanog po punomoćniku Matej Klaričić</item>
      <item>ANNI AUREI društvo s ograničenom odgovornošću za građenje i usluge, Ulica kralja Tomislava 45, 48260 Križevci</item>
    </derivirana_varijabla>
  </DomainObject.Predmet.StrankaListFormatedWithAdress>
  <DomainObject.Predmet.StrankaListFormatedWithAdressOIB>
    <izvorni_sadrzaj>
      <item>J.H. CLISSOLD &amp; SON LTD., OTLEY ROAD, BRADFORD, WEST YORKSHIRE BD3 ODH, OLDGATE MILL, NORTH WING zastupanog po punomoćniku Matej Klaričić</item>
      <item>ANNI AUREI društvo s ograničenom odgovornošću za građenje i usluge, OIB 28487572886, Ulica kralja Tomislava 45, 48260 Križevci</item>
    </izvorni_sadrzaj>
    <derivirana_varijabla naziv="DomainObject.Predmet.StrankaListFormatedWithAdressOIB_1">
      <item>J.H. CLISSOLD &amp; SON LTD., OTLEY ROAD, BRADFORD, WEST YORKSHIRE BD3 ODH, OLDGATE MILL, NORTH WING zastupanog po punomoćniku Matej Klaričić</item>
      <item>ANNI AUREI društvo s ograničenom odgovornošću za građenje i usluge, OIB 28487572886, Ulica kralja Tomislava 45, 48260 Križevci</item>
    </derivirana_varijabla>
  </DomainObject.Predmet.StrankaListFormatedWithAdressOIB>
  <DomainObject.Predmet.StrankaListNazivFormated>
    <izvorni_sadrzaj>
      <item>J.H. CLISSOLD &amp; SON LTD.</item>
      <item>ANNI AUREI društvo s ograničenom odgovornošću za građenje i usluge</item>
    </izvorni_sadrzaj>
    <derivirana_varijabla naziv="DomainObject.Predmet.StrankaListNazivFormated_1">
      <item>J.H. CLISSOLD &amp; SON LTD.</item>
      <item>ANNI AUREI društvo s ograničenom odgovornošću za građenje i usluge</item>
    </derivirana_varijabla>
  </DomainObject.Predmet.StrankaListNazivFormated>
  <DomainObject.Predmet.StrankaListNazivFormatedOIB>
    <izvorni_sadrzaj>
      <item>J.H. CLISSOLD &amp; SON LTD.</item>
      <item>ANNI AUREI društvo s ograničenom odgovornošću za građenje i usluge, OIB 28487572886</item>
    </izvorni_sadrzaj>
    <derivirana_varijabla naziv="DomainObject.Predmet.StrankaListNazivFormatedOIB_1">
      <item>J.H. CLISSOLD &amp; SON LTD.</item>
      <item>ANNI AUREI društvo s ograničenom odgovornošću za građenje i usluge, OIB 28487572886</item>
    </derivirana_varijabla>
  </DomainObject.Predmet.StrankaListNazivFormatedOIB>
  <DomainObject.Predmet.ProtuStrankaListFormated>
    <izvorni_sadrzaj>
      <item>KAMENSKO d.d.</item>
    </izvorni_sadrzaj>
    <derivirana_varijabla naziv="DomainObject.Predmet.ProtuStrankaListFormated_1">
      <item>KAMENSKO d.d.</item>
    </derivirana_varijabla>
  </DomainObject.Predmet.ProtuStrankaListFormated>
  <DomainObject.Predmet.ProtuStrankaListFormatedOIB>
    <izvorni_sadrzaj>
      <item>KAMENSKO d.d., OIB 37768168177</item>
    </izvorni_sadrzaj>
    <derivirana_varijabla naziv="DomainObject.Predmet.ProtuStrankaListFormatedOIB_1">
      <item>KAMENSKO d.d., OIB 37768168177</item>
    </derivirana_varijabla>
  </DomainObject.Predmet.ProtuStrankaListFormatedOIB>
  <DomainObject.Predmet.ProtuStrankaListFormatedWithAdress>
    <izvorni_sadrzaj>
      <item>KAMENSKO d.d., RELJKOVIĆEVA 8, 10000 Zagreb</item>
    </izvorni_sadrzaj>
    <derivirana_varijabla naziv="DomainObject.Predmet.ProtuStrankaListFormatedWithAdress_1">
      <item>KAMENSKO d.d., RELJKOVIĆEVA 8, 10000 Zagreb</item>
    </derivirana_varijabla>
  </DomainObject.Predmet.ProtuStrankaListFormatedWithAdress>
  <DomainObject.Predmet.ProtuStrankaListFormatedWithAdressOIB>
    <izvorni_sadrzaj>
      <item>KAMENSKO d.d., OIB 37768168177, RELJKOVIĆEVA 8, 10000 Zagreb</item>
    </izvorni_sadrzaj>
    <derivirana_varijabla naziv="DomainObject.Predmet.ProtuStrankaListFormatedWithAdressOIB_1">
      <item>KAMENSKO d.d., OIB 37768168177, RELJKOVIĆEVA 8, 10000 Zagreb</item>
    </derivirana_varijabla>
  </DomainObject.Predmet.ProtuStrankaListFormatedWithAdressOIB>
  <DomainObject.Predmet.ProtuStrankaListNazivFormated>
    <izvorni_sadrzaj>
      <item>KAMENSKO d.d.</item>
    </izvorni_sadrzaj>
    <derivirana_varijabla naziv="DomainObject.Predmet.ProtuStrankaListNazivFormated_1">
      <item>KAMENSKO d.d.</item>
    </derivirana_varijabla>
  </DomainObject.Predmet.ProtuStrankaListNazivFormated>
  <DomainObject.Predmet.ProtuStrankaListNazivFormatedOIB>
    <izvorni_sadrzaj>
      <item>KAMENSKO d.d., OIB 37768168177</item>
    </izvorni_sadrzaj>
    <derivirana_varijabla naziv="DomainObject.Predmet.ProtuStrankaListNazivFormatedOIB_1">
      <item>KAMENSKO d.d., OIB 37768168177</item>
    </derivirana_varijabla>
  </DomainObject.Predmet.ProtuStrankaListNazivFormatedOIB>
  <DomainObject.Predmet.OstaliListFormated>
    <izvorni_sadrzaj>
      <item>Matej Klaričić punomoćnik sudionika u postupku J.H. CLISSOLD &amp; SON LTD.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</izvorni_sadrzaj>
    <derivirana_varijabla naziv="DomainObject.Predmet.OstaliListFormated_1">
      <item>Matej Klaričić punomoćnik sudionika u postupku J.H. CLISSOLD &amp; SON LTD.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</derivirana_varijabla>
  </DomainObject.Predmet.OstaliListFormated>
  <DomainObject.Predmet.OstaliListFormatedOIB>
    <izvorni_sadrzaj>
      <item>Matej Klaričić punomoćnik sudionika u postupku J.H. CLISSOLD &amp; SON LTD.</item>
      <item>ZAGREBAČKA BANKA DIONIČKO DRUŠTVO, OIB 92963223473</item>
      <item>Antun Crlenjak, OIB 39256803465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Delić, OIB 58605278777</item>
      <item>PARTNER BANKA d.d. ZAGREB, OIB 71221608291</item>
      <item>Vlatka Cikač, OIB 09243509020</item>
    </izvorni_sadrzaj>
    <derivirana_varijabla naziv="DomainObject.Predmet.OstaliListFormatedOIB_1">
      <item>Matej Klaričić punomoćnik sudionika u postupku J.H. CLISSOLD &amp; SON LTD.</item>
      <item>ZAGREBAČKA BANKA DIONIČKO DRUŠTVO, OIB 92963223473</item>
      <item>Antun Crlenjak, OIB 39256803465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Delić, OIB 58605278777</item>
      <item>PARTNER BANKA d.d. ZAGREB, OIB 71221608291</item>
      <item>Vlatka Cikač, OIB 09243509020</item>
    </derivirana_varijabla>
  </DomainObject.Predmet.OstaliListFormatedOIB>
  <DomainObject.Predmet.OstaliListFormatedWithAdress>
    <izvorni_sadrzaj>
      <item>Matej Klaričić, Strossmayerov trg 7, 10000 Zagreb punomoćnik sudionika u postupku J.H. CLISSOLD &amp; SON LTD.</item>
      <item>ZAGREBAČKA BANKA DIONIČKO DRUŠTVO, Paromlinska cesta 2, 10000 Zagreb</item>
      <item>Antun Crlenjak, PODGORSKA 7, 10000 Zagreb</item>
      <item>Zdravko Mitak, Zelenjak 53, 10000 Zagreb</item>
      <item>GRAD ZAGREB, TRG S. RADIĆA 1, 10000 Zagreb</item>
      <item>ZAŠTITA ZAGREB d.d., Savska cesta 163/b, 10000 Zagreb</item>
      <item>HEP - TOPLINARSTVO d.o.o., Miševečka 15A, 10000 Zagreb</item>
      <item>R H -MINISTARSTVO FINANCIJA, Katančićeva  5, 10000 Zagreb</item>
      <item>ĐURĐA KRNJAK, PRELČEVA 6, 10360 SESVETE</item>
      <item>Darko Delić, I FERENŠČICA 27, 10000 Zagreb</item>
      <item>PARTNER BANKA d.d. ZAGREB, Vončinina 2, Zagreb</item>
      <item>Vlatka Cikač, PIČMANOVA 1, 10000 Zagreb</item>
    </izvorni_sadrzaj>
    <derivirana_varijabla naziv="DomainObject.Predmet.OstaliListFormatedWithAdress_1">
      <item>Matej Klaričić, Strossmayerov trg 7, 10000 Zagreb punomoćnik sudionika u postupku J.H. CLISSOLD &amp; SON LTD.</item>
      <item>ZAGREBAČKA BANKA DIONIČKO DRUŠTVO, Paromlinska cesta 2, 10000 Zagreb</item>
      <item>Antun Crlenjak, PODGORSKA 7, 10000 Zagreb</item>
      <item>Zdravko Mitak, Zelenjak 53, 10000 Zagreb</item>
      <item>GRAD ZAGREB, TRG S. RADIĆA 1, 10000 Zagreb</item>
      <item>ZAŠTITA ZAGREB d.d., Savska cesta 163/b, 10000 Zagreb</item>
      <item>HEP - TOPLINARSTVO d.o.o., Miševečka 15A, 10000 Zagreb</item>
      <item>R H -MINISTARSTVO FINANCIJA, Katančićeva  5, 10000 Zagreb</item>
      <item>ĐURĐA KRNJAK, PRELČEVA 6, 10360 SESVETE</item>
      <item>Darko Delić, I FERENŠČICA 27, 10000 Zagreb</item>
      <item>PARTNER BANKA d.d. ZAGREB, Vončinina 2, Zagreb</item>
      <item>Vlatka Cikač, PIČMANOVA 1, 10000 Zagreb</item>
    </derivirana_varijabla>
  </DomainObject.Predmet.OstaliListFormatedWithAdress>
  <DomainObject.Predmet.OstaliListFormatedWithAdressOIB>
    <izvorni_sadrzaj>
      <item>Matej Klaričić, Strossmayerov trg 7, 10000 Zagreb punomoćnik sudionika u postupku J.H. CLISSOLD &amp; SON LTD.</item>
      <item>ZAGREBAČKA BANKA DIONIČKO DRUŠTVO, OIB 92963223473, Paromlinska cesta 2, 10000 Zagreb</item>
      <item>Antun Crlenjak, OIB 39256803465, PODGORSKA 7, 10000 Zagreb</item>
      <item>Zdravko Mitak, OIB 25916717450, Zelenjak 53, 10000 Zagreb</item>
      <item>GRAD ZAGREB, OIB 61817894937, TRG S. RADIĆA 1, 10000 Zagreb</item>
      <item>ZAŠTITA ZAGREB d.d., OIB 68204597981, Savska cesta 163/b, 10000 Zagreb</item>
      <item>HEP - TOPLINARSTVO d.o.o., OIB 15907062900, Miševečka 15A, 10000 Zagreb</item>
      <item>R H -MINISTARSTVO FINANCIJA, OIB 18683136487, Katančićeva  5, 10000 Zagreb</item>
      <item>ĐURĐA KRNJAK, PRELČEVA 6, 10360 SESVETE</item>
      <item>Darko Delić, OIB 58605278777, I FERENŠČICA 27, 10000 Zagreb</item>
      <item>PARTNER BANKA d.d. ZAGREB, OIB 71221608291, Vončinina 2, Zagreb</item>
      <item>Vlatka Cikač, OIB 09243509020, PIČMANOVA 1, 10000 Zagreb</item>
    </izvorni_sadrzaj>
    <derivirana_varijabla naziv="DomainObject.Predmet.OstaliListFormatedWithAdressOIB_1">
      <item>Matej Klaričić, Strossmayerov trg 7, 10000 Zagreb punomoćnik sudionika u postupku J.H. CLISSOLD &amp; SON LTD.</item>
      <item>ZAGREBAČKA BANKA DIONIČKO DRUŠTVO, OIB 92963223473, Paromlinska cesta 2, 10000 Zagreb</item>
      <item>Antun Crlenjak, OIB 39256803465, PODGORSKA 7, 10000 Zagreb</item>
      <item>Zdravko Mitak, OIB 25916717450, Zelenjak 53, 10000 Zagreb</item>
      <item>GRAD ZAGREB, OIB 61817894937, TRG S. RADIĆA 1, 10000 Zagreb</item>
      <item>ZAŠTITA ZAGREB d.d., OIB 68204597981, Savska cesta 163/b, 10000 Zagreb</item>
      <item>HEP - TOPLINARSTVO d.o.o., OIB 15907062900, Miševečka 15A, 10000 Zagreb</item>
      <item>R H -MINISTARSTVO FINANCIJA, OIB 18683136487, Katančićeva  5, 10000 Zagreb</item>
      <item>ĐURĐA KRNJAK, PRELČEVA 6, 10360 SESVETE</item>
      <item>Darko Delić, OIB 58605278777, I FERENŠČICA 27, 10000 Zagreb</item>
      <item>PARTNER BANKA d.d. ZAGREB, OIB 71221608291, Vončinina 2, Zagreb</item>
      <item>Vlatka Cikač, OIB 09243509020, PIČMANOVA 1, 10000 Zagreb</item>
    </derivirana_varijabla>
  </DomainObject.Predmet.OstaliListFormatedWithAdressOIB>
  <DomainObject.Predmet.OstaliListNazivFormated>
    <izvorni_sadrzaj>
      <item>Matej Klaričić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</izvorni_sadrzaj>
    <derivirana_varijabla naziv="DomainObject.Predmet.OstaliListNazivFormated_1">
      <item>Matej Klaričić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</derivirana_varijabla>
  </DomainObject.Predmet.OstaliListNazivFormated>
  <DomainObject.Predmet.OstaliListNazivFormatedOIB>
    <izvorni_sadrzaj>
      <item>Matej Klaričić</item>
      <item>ZAGREBAČKA BANKA DIONIČKO DRUŠTVO, OIB 92963223473</item>
      <item>Antun Crlenjak, OIB 39256803465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Delić, OIB 58605278777</item>
      <item>PARTNER BANKA d.d. ZAGREB, OIB 71221608291</item>
      <item>Vlatka Cikač, OIB 09243509020</item>
    </izvorni_sadrzaj>
    <derivirana_varijabla naziv="DomainObject.Predmet.OstaliListNazivFormatedOIB_1">
      <item>Matej Klaričić</item>
      <item>ZAGREBAČKA BANKA DIONIČKO DRUŠTVO, OIB 92963223473</item>
      <item>Antun Crlenjak, OIB 39256803465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Delić, OIB 58605278777</item>
      <item>PARTNER BANKA d.d. ZAGREB, OIB 71221608291</item>
      <item>Vlatka Cikač, OIB 09243509020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J.H. CLISSOLD &amp; SON LTD. i dr.</izvorni_sadrzaj>
    <derivirana_varijabla naziv="DomainObject.Predmet.StrankaIDrugi_1">J.H. CLISSOLD &amp; SON LTD. i dr.</derivirana_varijabla>
  </DomainObject.Predmet.StrankaIDrugi>
  <DomainObject.Predmet.ProtustrankaIDrugi>
    <izvorni_sadrzaj>KAMENSKO d.d.</izvorni_sadrzaj>
    <derivirana_varijabla naziv="DomainObject.Predmet.ProtustrankaIDrugi_1">KAMENSKO d.d.</derivirana_varijabla>
  </DomainObject.Predmet.ProtustrankaIDrugi>
  <DomainObject.Predmet.StrankaIDrugiAdressOIB>
    <izvorni_sadrzaj>J.H. CLISSOLD &amp; SON LTD., OTLEY ROAD, BRADFORD, WEST YORKSHIRE BD3 ODH, OLDGATE MILL, NORTH WING i dr.</izvorni_sadrzaj>
    <derivirana_varijabla naziv="DomainObject.Predmet.StrankaIDrugiAdressOIB_1">J.H. CLISSOLD &amp; SON LTD., OTLEY ROAD, BRADFORD, WEST YORKSHIRE BD3 ODH, OLDGATE MILL, NORTH WING i dr.</derivirana_varijabla>
  </DomainObject.Predmet.StrankaIDrugiAdressOIB>
  <DomainObject.Predmet.ProtustrankaIDrugiAdressOIB>
    <izvorni_sadrzaj>KAMENSKO d.d., OIB 37768168177, RELJKOVIĆEVA 8, 10000 Zagreb</izvorni_sadrzaj>
    <derivirana_varijabla naziv="DomainObject.Predmet.ProtustrankaIDrugiAdressOIB_1">KAMENSKO d.d., OIB 37768168177, RELJKOVIĆEVA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KAMENSKO d.d.</item>
      <item>Matej Klaričić</item>
      <item>J.H. CLISSOLD &amp; SON LTD.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  <item>ANNI AUREI društvo s ograničenom odgovornošću za građenje i usluge</item>
    </izvorni_sadrzaj>
    <derivirana_varijabla naziv="DomainObject.Predmet.SudioniciListNaziv_1">
      <item>KAMENSKO d.d.</item>
      <item>Matej Klaričić</item>
      <item>J.H. CLISSOLD &amp; SON LTD.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  <item>ANNI AUREI društvo s ograničenom odgovornošću za građenje i usluge</item>
    </derivirana_varijabla>
  </DomainObject.Predmet.SudioniciListNaziv>
  <DomainObject.Predmet.SudioniciListAdressOIB>
    <izvorni_sadrzaj>
      <item>KAMENSKO d.d., OIB 37768168177, RELJKOVIĆEVA 8,10000 Zagreb</item>
      <item>Matej Klaričić, Strossmayerov trg 7,10000 Zagreb</item>
      <item>J.H. CLISSOLD &amp; SON LTD., OTLEY ROAD, BRADFORD, WEST YORKSHIRE BD3 ODH,OLDGATE MILL, NORTH WING</item>
      <item>ZAGREBAČKA BANKA DIONIČKO DRUŠTVO, OIB 92963223473, Paromlinska cesta 2,10000 Zagreb</item>
      <item>Antun Crlenjak, OIB 39256803465, PODGORSKA 7,10000 Zagreb</item>
      <item>Zdravko Mitak, OIB 25916717450, Zelenjak 53,10000 Zagreb</item>
      <item>GRAD ZAGREB, OIB 61817894937, TRG S. RADIĆA 1,10000 Zagreb</item>
      <item>ZAŠTITA ZAGREB d.d., OIB 68204597981, Savska cesta 163/b,10000 Zagreb</item>
      <item>HEP - TOPLINARSTVO d.o.o., OIB 15907062900, Miševečka 15A,10000 Zagreb</item>
      <item>R H -MINISTARSTVO FINANCIJA, OIB 18683136487, Katančićeva  5,10000 Zagreb</item>
      <item>ĐURĐA KRNJAK, PRELČEVA 6,10360 SESVETE</item>
      <item>Darko Delić, OIB 58605278777, I FERENŠČICA 27,10000 Zagreb</item>
      <item>PARTNER BANKA d.d. ZAGREB, OIB 71221608291, Vončinina 2,Zagreb</item>
      <item>Vlatka Cikač, OIB 09243509020, PIČMANOVA 1,10000 Zagreb</item>
      <item>ANNI AUREI društvo s ograničenom odgovornošću za građenje i usluge, OIB 28487572886, Ulica kralja Tomislava 45,48260 Križevci</item>
    </izvorni_sadrzaj>
    <derivirana_varijabla naziv="DomainObject.Predmet.SudioniciListAdressOIB_1">
      <item>KAMENSKO d.d., OIB 37768168177, RELJKOVIĆEVA 8,10000 Zagreb</item>
      <item>Matej Klaričić, Strossmayerov trg 7,10000 Zagreb</item>
      <item>J.H. CLISSOLD &amp; SON LTD., OTLEY ROAD, BRADFORD, WEST YORKSHIRE BD3 ODH,OLDGATE MILL, NORTH WING</item>
      <item>ZAGREBAČKA BANKA DIONIČKO DRUŠTVO, OIB 92963223473, Paromlinska cesta 2,10000 Zagreb</item>
      <item>Antun Crlenjak, OIB 39256803465, PODGORSKA 7,10000 Zagreb</item>
      <item>Zdravko Mitak, OIB 25916717450, Zelenjak 53,10000 Zagreb</item>
      <item>GRAD ZAGREB, OIB 61817894937, TRG S. RADIĆA 1,10000 Zagreb</item>
      <item>ZAŠTITA ZAGREB d.d., OIB 68204597981, Savska cesta 163/b,10000 Zagreb</item>
      <item>HEP - TOPLINARSTVO d.o.o., OIB 15907062900, Miševečka 15A,10000 Zagreb</item>
      <item>R H -MINISTARSTVO FINANCIJA, OIB 18683136487, Katančićeva  5,10000 Zagreb</item>
      <item>ĐURĐA KRNJAK, PRELČEVA 6,10360 SESVETE</item>
      <item>Darko Delić, OIB 58605278777, I FERENŠČICA 27,10000 Zagreb</item>
      <item>PARTNER BANKA d.d. ZAGREB, OIB 71221608291, Vončinina 2,Zagreb</item>
      <item>Vlatka Cikač, OIB 09243509020, PIČMANOVA 1,10000 Zagreb</item>
      <item>ANNI AUREI društvo s ograničenom odgovornošću za građenje i usluge, OIB 28487572886, Ulica kralja Tomislava 45,48260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37768168177</item>
      <item>, OIB null</item>
      <item>, OIB null</item>
      <item>, OIB 92963223473</item>
      <item>, OIB 39256803465</item>
      <item>, OIB 25916717450</item>
      <item>, OIB 61817894937</item>
      <item>, OIB 68204597981</item>
      <item>, OIB 15907062900</item>
      <item>, OIB 18683136487</item>
      <item>, OIB null</item>
      <item>, OIB 58605278777</item>
      <item>, OIB 71221608291</item>
      <item>, OIB 09243509020</item>
      <item>, OIB 28487572886</item>
    </izvorni_sadrzaj>
    <derivirana_varijabla naziv="DomainObject.Predmet.SudioniciListNazivOIB_1">
      <item>, OIB 37768168177</item>
      <item>, OIB null</item>
      <item>, OIB null</item>
      <item>, OIB 92963223473</item>
      <item>, OIB 39256803465</item>
      <item>, OIB 25916717450</item>
      <item>, OIB 61817894937</item>
      <item>, OIB 68204597981</item>
      <item>, OIB 15907062900</item>
      <item>, OIB 18683136487</item>
      <item>, OIB null</item>
      <item>, OIB 58605278777</item>
      <item>, OIB 71221608291</item>
      <item>, OIB 09243509020</item>
      <item>, OIB 28487572886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201</properties:Words>
  <properties:Characters>1034</properties:Characters>
  <properties:Lines>33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2016-04-20T12:54:00Z</dcterms:created>
  <dc:creator>kraljicn</dc:creator>
  <cp:lastModifiedBy>Vinka Mihalinčić</cp:lastModifiedBy>
  <cp:lastPrinted>2014-03-07T13:25:00Z</cp:lastPrinted>
  <dcterms:modified xmlns:xsi="http://www.w3.org/2001/XMLSchema-instance" xsi:type="dcterms:W3CDTF">2016-04-21T06:52:00Z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