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c46a" w14:paraId="91dc46a" w:rsidRDefault="0071560D" w:rsidP="001940FB" w:rsidR="0071560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9E2E3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1560D" w:rsidP="00AA6BCF" w:rsidR="0071560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1560D" w:rsidR="0071560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1560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1560D" w:rsidP="0071560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1560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1560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135E8" w:rsidRPr="006135E8">
        <w:rPr>
          <w:rFonts w:cs="Calibri" w:hAnsi="Calibri" w:ascii="Calibri"/>
        </w:rPr>
        <w:t>DARKO KATIĆ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1560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6135E8" w:rsidRPr="006135E8">
        <w:rPr>
          <w:rFonts w:cs="Calibri" w:hAnsi="Calibri" w:ascii="Calibri"/>
        </w:rPr>
        <w:t xml:space="preserve">57.597,03 </w:t>
      </w:r>
      <w:r w:rsidR="00783BFB" w:rsidRPr="00783BFB">
        <w:rPr>
          <w:rFonts w:cs="Calibri" w:hAnsi="Calibri" w:ascii="Calibri"/>
        </w:rPr>
        <w:t xml:space="preserve">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135E8" w:rsidRPr="006135E8">
        <w:rPr>
          <w:rFonts w:cs="Calibri" w:hAnsi="Calibri" w:ascii="Calibri"/>
        </w:rPr>
        <w:t>54.197,03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135E8" w:rsidRPr="006135E8">
        <w:rPr>
          <w:rFonts w:cs="Calibri" w:hAnsi="Calibri" w:ascii="Calibri"/>
        </w:rPr>
        <w:t>3.400,00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1560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1560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1560D" w:rsidRPr="0071560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1560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35E8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6135E8">
              <w:rPr>
                <w:rFonts w:cs="Calibri" w:hAnsi="Calibri" w:ascii="Calibri"/>
              </w:rPr>
              <w:t>DARKO KATIĆ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6135E8">
              <w:rPr>
                <w:rFonts w:cs="Calibri" w:hAnsi="Calibri" w:ascii="Calibri"/>
              </w:rPr>
              <w:t xml:space="preserve">Vinkovačka 31, </w:t>
            </w:r>
            <w:r w:rsidRPr="00254005">
              <w:rPr>
                <w:rFonts w:cs="Calibri" w:hAnsi="Calibri" w:ascii="Calibri"/>
                <w:color w:val="000000"/>
              </w:rPr>
              <w:t>Split</w:t>
            </w:r>
            <w:r w:rsidR="00575392" w:rsidRPr="00254005">
              <w:rPr>
                <w:rFonts w:cs="Calibri" w:hAnsi="Calibri" w:ascii="Calibri"/>
                <w:color w:val="000000"/>
              </w:rPr>
              <w:t>,</w:t>
            </w:r>
            <w:r w:rsidR="003C5AF8" w:rsidRPr="00254005">
              <w:rPr>
                <w:rFonts w:cs="Calibri"/>
                <w:color w:val="000000"/>
              </w:rPr>
              <w:t xml:space="preserve"> </w:t>
            </w:r>
            <w:r w:rsidR="003A5883" w:rsidRPr="00254005">
              <w:rPr>
                <w:rFonts w:cs="Calibri" w:hAnsi="Calibri" w:ascii="Calibri"/>
                <w:color w:val="000000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6135E8">
              <w:rPr>
                <w:rFonts w:cs="Calibri" w:hAnsi="Calibri" w:ascii="Calibri"/>
              </w:rPr>
              <w:t>13290232780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35E8" w:rsidP="003643C3" w:rsidR="003643C3" w:rsidRPr="00595806">
            <w:pPr>
              <w:rPr>
                <w:rFonts w:cs="Calibri" w:hAnsi="Calibri" w:ascii="Calibri"/>
                <w:color w:val="FF0000"/>
              </w:rPr>
            </w:pPr>
            <w:r w:rsidRPr="006135E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6135E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135E8">
              <w:rPr>
                <w:rFonts w:cs="Calibri" w:hAnsi="Calibri" w:ascii="Calibri"/>
              </w:rPr>
              <w:t>57.597,03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6135E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135E8">
              <w:rPr>
                <w:rFonts w:cs="Calibri" w:hAnsi="Calibri" w:ascii="Calibri"/>
              </w:rPr>
              <w:t>54.197,03</w:t>
            </w:r>
            <w:r>
              <w:rPr>
                <w:rFonts w:cs="Calibri" w:hAnsi="Calibri" w:ascii="Calibri"/>
              </w:rPr>
              <w:t xml:space="preserve">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6135E8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135E8">
              <w:rPr>
                <w:rFonts w:cs="Calibri" w:hAnsi="Calibri" w:ascii="Calibri"/>
              </w:rPr>
              <w:t>3.400,00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71560D" w:rsidP="00AA6BCF" w:rsidR="0071560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D59B8" w:rsidP="004D59B8" w:rsidR="004D59B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46AD4" w:rsidP="004D59B8" w:rsidR="004D59B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59B8" w:rsidP="004D59B8" w:rsidR="004D59B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D59B8" w:rsidP="004D59B8" w:rsidR="004D59B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D59B8" w:rsidP="004D59B8" w:rsidR="004D59B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D59B8" w:rsidP="004D59B8" w:rsidR="004D59B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D59B8" w:rsidP="004D59B8" w:rsidR="004D59B8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6E7" w:rsidR="00BB76E7">
      <w:pPr>
        <w:spacing w:after="0"/>
      </w:pPr>
      <w:r>
        <w:separator/>
      </w:r>
    </w:p>
  </w:endnote>
  <w:endnote w:id="0" w:type="continuationSeparator">
    <w:p w:rsidRDefault="00BB76E7" w:rsidR="00BB76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F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6E7" w:rsidR="00BB76E7">
      <w:pPr>
        <w:spacing w:after="0"/>
      </w:pPr>
      <w:r>
        <w:separator/>
      </w:r>
    </w:p>
  </w:footnote>
  <w:footnote w:id="0" w:type="continuationSeparator">
    <w:p w:rsidRDefault="00BB76E7" w:rsidR="00BB76E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F2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5DCA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005"/>
    <w:rsid w:val="002549F7"/>
    <w:rsid w:val="0025595F"/>
    <w:rsid w:val="00263BFD"/>
    <w:rsid w:val="0026729A"/>
    <w:rsid w:val="002810CF"/>
    <w:rsid w:val="00283156"/>
    <w:rsid w:val="002832DD"/>
    <w:rsid w:val="00283C48"/>
    <w:rsid w:val="00284130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676"/>
    <w:rsid w:val="004648E0"/>
    <w:rsid w:val="004656E7"/>
    <w:rsid w:val="00472FCB"/>
    <w:rsid w:val="00473F2A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59B8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5DF0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1D72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35E8"/>
    <w:rsid w:val="00617876"/>
    <w:rsid w:val="00617C8B"/>
    <w:rsid w:val="006207AE"/>
    <w:rsid w:val="006234B7"/>
    <w:rsid w:val="0062585C"/>
    <w:rsid w:val="006264E2"/>
    <w:rsid w:val="00632A9E"/>
    <w:rsid w:val="00636308"/>
    <w:rsid w:val="00636615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60D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2E38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6363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B76E7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6AD4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3AC4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4452"/>
    <w:rsid w:val="00EB5932"/>
    <w:rsid w:val="00EB7D78"/>
    <w:rsid w:val="00EB7DDE"/>
    <w:rsid w:val="00EC5D21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059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73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F2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F2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F2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F2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73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F2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F2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F2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F2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1A6B9-A933-4F7A-B3DD-C1B20FA86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1430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St-651/2017-75 / Podnesak - Podnesak (-75.docx)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