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81f9" w14:paraId="8dc81f9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6147D5">
        <w:rPr>
          <w:b/>
        </w:rPr>
        <w:t>1</w:t>
      </w:r>
      <w:r w:rsidR="0071588C">
        <w:rPr>
          <w:b/>
        </w:rPr>
        <w:t>6</w:t>
      </w:r>
      <w:r w:rsidR="00E01E1A">
        <w:rPr>
          <w:b/>
        </w:rPr>
        <w:t>/201</w:t>
      </w:r>
      <w:r w:rsidR="005139A9">
        <w:rPr>
          <w:b/>
        </w:rPr>
        <w:t>6-</w:t>
      </w:r>
      <w:r w:rsidR="0071588C">
        <w:rPr>
          <w:b/>
        </w:rPr>
        <w:t>11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6F77B0" w:rsidRPr="00C66F48">
        <w:t xml:space="preserve">po </w:t>
      </w:r>
      <w:r w:rsidR="00A86D52">
        <w:t xml:space="preserve">sudskoj </w:t>
      </w:r>
      <w:r w:rsidR="006F77B0" w:rsidRPr="00C66F48">
        <w:t xml:space="preserve">savjetnici </w:t>
      </w:r>
      <w:r w:rsidR="00A0449D">
        <w:t>Andrei Krstanović</w:t>
      </w:r>
      <w:r w:rsidRPr="00EF79D7">
        <w:t xml:space="preserve">, </w:t>
      </w:r>
      <w:r w:rsidR="0071588C">
        <w:t>kao sucu pojedincu, u pravnoj stvari predlagatelja – potrošača Antuna Konig iz Čepina, B. Radić 14, OIB: 84123615978, radi stečaja potrošača, radi stečaja potrošača</w:t>
      </w:r>
      <w:r w:rsidRPr="00EF79D7">
        <w:t xml:space="preserve">, izvan ročišta, dana </w:t>
      </w:r>
      <w:r w:rsidR="0071588C">
        <w:t>15</w:t>
      </w:r>
      <w:r w:rsidRPr="00EF79D7">
        <w:t xml:space="preserve">. </w:t>
      </w:r>
      <w:r w:rsidR="0071588C">
        <w:t>rujna</w:t>
      </w:r>
      <w:r>
        <w:t xml:space="preserve"> </w:t>
      </w:r>
      <w:r w:rsidRPr="00EF79D7">
        <w:t>201</w:t>
      </w:r>
      <w:r w:rsidR="00A0449D">
        <w:t>7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 xml:space="preserve">predlagatelju – potrošaču </w:t>
      </w:r>
      <w:r w:rsidR="003F062F">
        <w:t>Antunu Konig iz Čepina, B. Radić 14, OIB: 84123615978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862AA2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DF06E4">
        <w:rPr>
          <w:b/>
        </w:rPr>
        <w:t>10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6147D5" w:rsidRPr="006147D5">
        <w:t xml:space="preserve"> </w:t>
      </w:r>
      <w:r w:rsidR="00862AA2" w:rsidRPr="00862AA2">
        <w:rPr>
          <w:b/>
        </w:rPr>
        <w:t>10029153506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862AA2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862AA2" w:rsidRPr="00862AA2">
        <w:rPr>
          <w:b/>
        </w:rPr>
        <w:t>10030594553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862AA2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DF06E4">
        <w:rPr>
          <w:b/>
        </w:rPr>
        <w:t>100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862AA2" w:rsidRPr="00862AA2">
        <w:rPr>
          <w:b/>
        </w:rPr>
        <w:t>10029153506</w:t>
      </w:r>
      <w:r>
        <w:t xml:space="preserve">, </w:t>
      </w:r>
    </w:p>
    <w:p w:rsidRDefault="00E01E1A" w:rsidP="00862AA2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862AA2" w:rsidRPr="00862AA2">
        <w:rPr>
          <w:b/>
        </w:rPr>
        <w:t>10030594553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6147D5">
        <w:t>predlagatelj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894FAA">
        <w:t>o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71588C">
        <w:t>15</w:t>
      </w:r>
      <w:r w:rsidR="005131B4">
        <w:t xml:space="preserve">. </w:t>
      </w:r>
      <w:r w:rsidR="0071588C">
        <w:t>rujna</w:t>
      </w:r>
      <w:r w:rsidRPr="00BA5AEB">
        <w:t xml:space="preserve"> 201</w:t>
      </w:r>
      <w:r w:rsidR="00A0449D">
        <w:t>7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6F77B0" w:rsidP="006F77B0" w:rsidR="006F77B0" w:rsidRPr="00C85E22">
      <w:pPr>
        <w:ind w:left="5664"/>
        <w:jc w:val="center"/>
      </w:pPr>
      <w:r w:rsidRPr="00C85E22">
        <w:t>SUDSKA SAVJETNICA</w:t>
      </w:r>
    </w:p>
    <w:p w:rsidRDefault="00A0449D" w:rsidP="006F77B0" w:rsidR="006F77B0" w:rsidRPr="00C85E22">
      <w:pPr>
        <w:ind w:left="5664"/>
        <w:jc w:val="center"/>
      </w:pPr>
      <w:r>
        <w:t>ANDREA KRSTANOVIĆ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2E73BD">
        <w:t>nadležnom Županijskom</w:t>
      </w:r>
      <w:r w:rsidRPr="00BA5AEB">
        <w:t xml:space="preserve"> 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894FAA" w:rsidP="00894FAA" w:rsidR="00AD51A6">
      <w:pPr>
        <w:pStyle w:val="Odlomakpopisa"/>
        <w:numPr>
          <w:ilvl w:val="0"/>
          <w:numId w:val="12"/>
        </w:numPr>
        <w:jc w:val="both"/>
      </w:pPr>
      <w:r>
        <w:t>predlagatelju</w:t>
      </w:r>
      <w:r w:rsidR="00DF06E4">
        <w:t xml:space="preserve"> </w:t>
      </w:r>
      <w:r>
        <w:t>–</w:t>
      </w:r>
      <w:r w:rsidR="00DF06E4">
        <w:t xml:space="preserve"> potrošaču</w:t>
      </w:r>
      <w:r>
        <w:t xml:space="preserve"> osobno</w:t>
      </w:r>
    </w:p>
    <w:p w:rsidRDefault="00894FAA" w:rsidP="00894FAA" w:rsidR="00894FAA" w:rsidRPr="00BA5AEB">
      <w:pPr>
        <w:pStyle w:val="Odlomakpopisa"/>
        <w:jc w:val="both"/>
      </w:pPr>
      <w:r>
        <w:t>i putem e-oglasne ploče suda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1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71588C" w:rsidR="0071588C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71588C">
      <w:rPr>
        <w:b/>
      </w:rPr>
      <w:t>15  Sp-16/2016-11</w:t>
    </w: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E0764"/>
    <w:multiLevelType w:val="hybridMultilevel"/>
    <w:tmpl w:val="C56082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5045"/>
    <w:rsid w:val="00056512"/>
    <w:rsid w:val="00057F1F"/>
    <w:rsid w:val="000642DC"/>
    <w:rsid w:val="0008310E"/>
    <w:rsid w:val="000A08E6"/>
    <w:rsid w:val="000C68FB"/>
    <w:rsid w:val="000D04E6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755E"/>
    <w:rsid w:val="002C716D"/>
    <w:rsid w:val="002E113D"/>
    <w:rsid w:val="002E1626"/>
    <w:rsid w:val="002E73BD"/>
    <w:rsid w:val="00360602"/>
    <w:rsid w:val="00371DAB"/>
    <w:rsid w:val="0037289F"/>
    <w:rsid w:val="003D0998"/>
    <w:rsid w:val="003F062F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3E6C"/>
    <w:rsid w:val="004F49AD"/>
    <w:rsid w:val="00502103"/>
    <w:rsid w:val="0051120F"/>
    <w:rsid w:val="005131B4"/>
    <w:rsid w:val="005139A9"/>
    <w:rsid w:val="00527047"/>
    <w:rsid w:val="00584745"/>
    <w:rsid w:val="00587BFD"/>
    <w:rsid w:val="005A1DFF"/>
    <w:rsid w:val="005B1927"/>
    <w:rsid w:val="005C3900"/>
    <w:rsid w:val="006147D5"/>
    <w:rsid w:val="006257BB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588C"/>
    <w:rsid w:val="00717CF0"/>
    <w:rsid w:val="00726553"/>
    <w:rsid w:val="00746305"/>
    <w:rsid w:val="00777169"/>
    <w:rsid w:val="00791857"/>
    <w:rsid w:val="007A445D"/>
    <w:rsid w:val="007A6B16"/>
    <w:rsid w:val="007E5082"/>
    <w:rsid w:val="00824DC6"/>
    <w:rsid w:val="008335E5"/>
    <w:rsid w:val="00834676"/>
    <w:rsid w:val="00847648"/>
    <w:rsid w:val="008572D2"/>
    <w:rsid w:val="00862AA2"/>
    <w:rsid w:val="00864ECA"/>
    <w:rsid w:val="00894FAA"/>
    <w:rsid w:val="008A0737"/>
    <w:rsid w:val="008D5CE9"/>
    <w:rsid w:val="00904036"/>
    <w:rsid w:val="00921EAF"/>
    <w:rsid w:val="0093519F"/>
    <w:rsid w:val="0095512E"/>
    <w:rsid w:val="00970E51"/>
    <w:rsid w:val="009B0A42"/>
    <w:rsid w:val="009C557C"/>
    <w:rsid w:val="00A0374C"/>
    <w:rsid w:val="00A0449D"/>
    <w:rsid w:val="00A15A54"/>
    <w:rsid w:val="00A37129"/>
    <w:rsid w:val="00A42D44"/>
    <w:rsid w:val="00A5012F"/>
    <w:rsid w:val="00A537C6"/>
    <w:rsid w:val="00A86D52"/>
    <w:rsid w:val="00AD51A6"/>
    <w:rsid w:val="00AE1EE5"/>
    <w:rsid w:val="00B04EBE"/>
    <w:rsid w:val="00B960ED"/>
    <w:rsid w:val="00B979F9"/>
    <w:rsid w:val="00BE3D7B"/>
    <w:rsid w:val="00BF68FF"/>
    <w:rsid w:val="00C0510A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67E3A"/>
    <w:rsid w:val="00D7176F"/>
    <w:rsid w:val="00D8346A"/>
    <w:rsid w:val="00DC7E64"/>
    <w:rsid w:val="00DF06E4"/>
    <w:rsid w:val="00E01E1A"/>
    <w:rsid w:val="00E06EBC"/>
    <w:rsid w:val="00E31425"/>
    <w:rsid w:val="00E31846"/>
    <w:rsid w:val="00E50C8F"/>
    <w:rsid w:val="00E84402"/>
    <w:rsid w:val="00EB162E"/>
    <w:rsid w:val="00EC15B2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E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E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E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E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E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E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E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E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Konig</izvorni_sadrzaj>
    <derivirana_varijabla naziv="DomainObject.Predmet.StrankaFormated_1">  Antun Konig</derivirana_varijabla>
  </DomainObject.Predmet.StrankaFormated>
  <DomainObject.Predmet.StrankaFormatedOIB>
    <izvorni_sadrzaj>  Antun Konig, OIB 84123615978</izvorni_sadrzaj>
    <derivirana_varijabla naziv="DomainObject.Predmet.StrankaFormatedOIB_1">  Antun Konig, OIB 84123615978</derivirana_varijabla>
  </DomainObject.Predmet.StrankaFormatedOIB>
  <DomainObject.Predmet.StrankaFormatedWithAdress>
    <izvorni_sadrzaj> Antun Konig, Braće Radić 14, 31431 Čepin</izvorni_sadrzaj>
    <derivirana_varijabla naziv="DomainObject.Predmet.StrankaFormatedWithAdress_1"> Antun Konig, Braće Radić 14, 31431 Čepin</derivirana_varijabla>
  </DomainObject.Predmet.StrankaFormatedWithAdress>
  <DomainObject.Predmet.StrankaFormatedWithAdressOIB>
    <izvorni_sadrzaj> Antun Konig, OIB 84123615978, Braće Radić 14, 31431 Čepin</izvorni_sadrzaj>
    <derivirana_varijabla naziv="DomainObject.Predmet.StrankaFormatedWithAdressOIB_1"> Antun Konig, OIB 84123615978, Braće Radić 14, 31431 Čepin</derivirana_varijabla>
  </DomainObject.Predmet.StrankaFormatedWithAdressOIB>
  <DomainObject.Predmet.StrankaWithAdress>
    <izvorni_sadrzaj>Antun Konig Braće Radić 14,31431 Čepin</izvorni_sadrzaj>
    <derivirana_varijabla naziv="DomainObject.Predmet.StrankaWithAdress_1">Antun Konig Braće Radić 14,31431 Čepin</derivirana_varijabla>
  </DomainObject.Predmet.StrankaWithAdress>
  <DomainObject.Predmet.StrankaWithAdressOIB>
    <izvorni_sadrzaj>Antun Konig, OIB 84123615978, Braće Radić 14,31431 Čepin</izvorni_sadrzaj>
    <derivirana_varijabla naziv="DomainObject.Predmet.StrankaWithAdressOIB_1">Antun Konig, OIB 84123615978, Braće Radić 14,31431 Čepin</derivirana_varijabla>
  </DomainObject.Predmet.StrankaWithAdressOIB>
  <DomainObject.Predmet.StrankaNazivFormated>
    <izvorni_sadrzaj>Antun Konig</izvorni_sadrzaj>
    <derivirana_varijabla naziv="DomainObject.Predmet.StrankaNazivFormated_1">Antun Konig</derivirana_varijabla>
  </DomainObject.Predmet.StrankaNazivFormated>
  <DomainObject.Predmet.StrankaNazivFormatedOIB>
    <izvorni_sadrzaj>Antun Konig, OIB 84123615978</izvorni_sadrzaj>
    <derivirana_varijabla naziv="DomainObject.Predmet.StrankaNazivFormatedOIB_1">Antun Konig, OIB 84123615978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Konig</item>
    </izvorni_sadrzaj>
    <derivirana_varijabla naziv="DomainObject.Predmet.StrankaListFormated_1">
      <item>Antun Konig</item>
    </derivirana_varijabla>
  </DomainObject.Predmet.StrankaListFormated>
  <DomainObject.Predmet.StrankaListFormatedOIB>
    <izvorni_sadrzaj>
      <item>Antun Konig, OIB 84123615978</item>
    </izvorni_sadrzaj>
    <derivirana_varijabla naziv="DomainObject.Predmet.StrankaListFormatedOIB_1">
      <item>Antun Konig, OIB 84123615978</item>
    </derivirana_varijabla>
  </DomainObject.Predmet.StrankaListFormatedOIB>
  <DomainObject.Predmet.StrankaListFormatedWithAdress>
    <izvorni_sadrzaj>
      <item>Antun Konig, Braće Radić 14, 31431 Čepin</item>
    </izvorni_sadrzaj>
    <derivirana_varijabla naziv="DomainObject.Predmet.StrankaListFormatedWithAdress_1">
      <item>Antun Konig, Braće Radić 14, 31431 Čepin</item>
    </derivirana_varijabla>
  </DomainObject.Predmet.StrankaListFormatedWithAdress>
  <DomainObject.Predmet.StrankaListFormatedWithAdressOIB>
    <izvorni_sadrzaj>
      <item>Antun Konig, OIB 84123615978, Braće Radić 14, 31431 Čepin</item>
    </izvorni_sadrzaj>
    <derivirana_varijabla naziv="DomainObject.Predmet.StrankaListFormatedWithAdressOIB_1">
      <item>Antun Konig, OIB 84123615978, Braće Radić 14, 31431 Čepin</item>
    </derivirana_varijabla>
  </DomainObject.Predmet.StrankaListFormatedWithAdressOIB>
  <DomainObject.Predmet.StrankaListNazivFormated>
    <izvorni_sadrzaj>
      <item>Antun Konig</item>
    </izvorni_sadrzaj>
    <derivirana_varijabla naziv="DomainObject.Predmet.StrankaListNazivFormated_1">
      <item>Antun Konig</item>
    </derivirana_varijabla>
  </DomainObject.Predmet.StrankaListNazivFormated>
  <DomainObject.Predmet.StrankaListNazivFormatedOIB>
    <izvorni_sadrzaj>
      <item>Antun Konig, OIB 84123615978</item>
    </izvorni_sadrzaj>
    <derivirana_varijabla naziv="DomainObject.Predmet.StrankaListNazivFormatedOIB_1">
      <item>Antun Konig, OIB 84123615978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Konig</izvorni_sadrzaj>
    <derivirana_varijabla naziv="DomainObject.Predmet.StrankaIDrugi_1">Antun Konig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Konig, OIB 84123615978, Braće Radić 14, 31431 Čepin</izvorni_sadrzaj>
    <derivirana_varijabla naziv="DomainObject.Predmet.StrankaIDrugiAdressOIB_1">Antun Konig, OIB 84123615978, Braće Radić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16. veljače 2017.</izvorni_sadrzaj>
    <derivirana_varijabla naziv="DomainObject.Predmet.OdlukaRjesenje.DatumPravomocnosti_1">16. veljače 2017.</derivirana_varijabla>
  </DomainObject.Predmet.OdlukaRjesenje.DatumPravomocnosti>
  <DomainObject.Predmet.OdlukaRjesenje.Oznaka>
    <izvorni_sadrzaj>Sp-16/2016-3</izvorni_sadrzaj>
    <derivirana_varijabla naziv="DomainObject.Predmet.OdlukaRjesenje.Oznaka_1">Sp-16/2016-3</derivirana_varijabla>
  </DomainObject.Predmet.OdlukaRjesenje.Oznaka>
  <DomainObject.Predmet.SudioniciListNaziv>
    <izvorni_sadrzaj>
      <item>Antun Konig</item>
    </izvorni_sadrzaj>
    <derivirana_varijabla naziv="DomainObject.Predmet.SudioniciListNaziv_1">
      <item>Antun Konig</item>
    </derivirana_varijabla>
  </DomainObject.Predmet.SudioniciListNaziv>
  <DomainObject.Predmet.SudioniciListAdressOIB>
    <izvorni_sadrzaj>
      <item>Antun Konig, OIB 84123615978, Braće Radić 14,31431 Čepin</item>
    </izvorni_sadrzaj>
    <derivirana_varijabla naziv="DomainObject.Predmet.SudioniciListAdressOIB_1">
      <item>Antun Konig, OIB 84123615978, Braće Radić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84123615978</item>
    </izvorni_sadrzaj>
    <derivirana_varijabla naziv="DomainObject.Predmet.SudioniciListNazivOIB_1">
      <item>, OIB 84123615978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2575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2017-09-15T07:59:00Z</dcterms:created>
  <dc:creator>liscicd</dc:creator>
  <cp:lastModifiedBy>Tonkica Topić</cp:lastModifiedBy>
  <cp:lastPrinted>2016-04-20T11:39:00Z</cp:lastPrinted>
  <dcterms:modified xmlns:xsi="http://www.w3.org/2001/XMLSchema-instance" xsi:type="dcterms:W3CDTF">2017-09-15T08:03:00Z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