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5e49" w14:paraId="b145e49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r w:rsidRPr="004335BB">
        <w:rPr>
          <w:lang w:val="hr-HR"/>
        </w:rPr>
        <w:t>Posl. br. 1 St</w:t>
      </w:r>
      <w:r w:rsidR="00462E04" w:rsidRPr="004335BB">
        <w:rPr>
          <w:lang w:val="hr-HR"/>
        </w:rPr>
        <w:t>-</w:t>
      </w:r>
      <w:r w:rsidR="00211003">
        <w:rPr>
          <w:lang w:val="hr-HR"/>
        </w:rPr>
        <w:t>761</w:t>
      </w:r>
      <w:r w:rsidR="00462E04" w:rsidRPr="004335BB">
        <w:rPr>
          <w:lang w:val="hr-HR"/>
        </w:rPr>
        <w:t>/</w:t>
      </w:r>
      <w:r w:rsidR="00CC44C2">
        <w:rPr>
          <w:lang w:val="hr-HR"/>
        </w:rPr>
        <w:t>2016-</w:t>
      </w:r>
      <w:r w:rsidR="00211003">
        <w:rPr>
          <w:lang w:val="hr-HR"/>
        </w:rPr>
        <w:t>72</w:t>
      </w: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211003" w:rsidR="0021100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4335BB">
        <w:t xml:space="preserve">  </w:t>
      </w:r>
      <w:r w:rsidR="00211003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11003" w:rsidP="00211003" w:rsidR="00211003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211003" w:rsidP="00211003" w:rsidR="0021100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6655DC" w:rsidP="00211003" w:rsidR="006655DC" w:rsidRPr="004335BB">
      <w:pPr>
        <w:jc w:val="both"/>
        <w:rPr>
          <w:lang w:val="hr-HR"/>
        </w:rPr>
      </w:pPr>
    </w:p>
    <w:p w:rsidRDefault="006655DC" w:rsidP="006655DC" w:rsidR="006655DC" w:rsidRPr="0023721E">
      <w:pPr>
        <w:jc w:val="both"/>
        <w:rPr>
          <w:lang w:val="hr-HR"/>
        </w:rPr>
      </w:pPr>
    </w:p>
    <w:p w:rsidRDefault="006655DC" w:rsidP="00820DF4" w:rsidR="006655DC" w:rsidRPr="0023721E">
      <w:pPr>
        <w:ind w:firstLine="708"/>
        <w:jc w:val="both"/>
        <w:rPr>
          <w:lang w:val="hr-HR"/>
        </w:rPr>
      </w:pPr>
      <w:r w:rsidRPr="0023721E">
        <w:rPr>
          <w:lang w:val="hr-HR"/>
        </w:rPr>
        <w:t xml:space="preserve">Trgovački sud u Zadru po </w:t>
      </w:r>
      <w:r w:rsidR="006A5EF4">
        <w:rPr>
          <w:lang w:val="hr-HR"/>
        </w:rPr>
        <w:t xml:space="preserve">sutkinji </w:t>
      </w:r>
      <w:r w:rsidRPr="0023721E">
        <w:rPr>
          <w:lang w:val="hr-HR"/>
        </w:rPr>
        <w:t xml:space="preserve">Ardeni Bajlo u stečajnom postupku nad </w:t>
      </w:r>
      <w:r w:rsidR="000A4D2B">
        <w:rPr>
          <w:lang w:val="hr-HR"/>
        </w:rPr>
        <w:t xml:space="preserve">stečajnim dužnikom </w:t>
      </w:r>
      <w:r w:rsidR="00211003" w:rsidRPr="00836618">
        <w:t xml:space="preserve">Stečajna masa iza </w:t>
      </w:r>
      <w:r w:rsidR="00211003">
        <w:t>KRŠEVAN</w:t>
      </w:r>
      <w:r w:rsidR="00211003" w:rsidRPr="00836618">
        <w:t xml:space="preserve"> d.o.o. u stečaju, </w:t>
      </w:r>
      <w:r w:rsidR="00211003">
        <w:t>Zadar</w:t>
      </w:r>
      <w:r w:rsidR="00211003" w:rsidRPr="00836618">
        <w:t xml:space="preserve">, </w:t>
      </w:r>
      <w:r w:rsidR="00211003">
        <w:t>Ante Starčevića 25a</w:t>
      </w:r>
      <w:r w:rsidR="00211003" w:rsidRPr="00836618">
        <w:t>, OIB</w:t>
      </w:r>
      <w:r w:rsidR="00211003" w:rsidRPr="00F55508">
        <w:t>:45323543528</w:t>
      </w:r>
      <w:r w:rsidR="000A4D2B" w:rsidRPr="001106D1">
        <w:t xml:space="preserve">, </w:t>
      </w:r>
      <w:r w:rsidR="00A33237" w:rsidRPr="00B41AAE">
        <w:t xml:space="preserve">zastupanom po stečajnom upravitelju </w:t>
      </w:r>
      <w:r w:rsidR="00211003">
        <w:t>Željku Vrkiću</w:t>
      </w:r>
      <w:r w:rsidR="0023721E" w:rsidRPr="0023721E">
        <w:rPr>
          <w:lang w:val="hr-HR"/>
        </w:rPr>
        <w:t xml:space="preserve">, </w:t>
      </w:r>
      <w:r w:rsidR="004335BB" w:rsidRPr="0023721E">
        <w:rPr>
          <w:lang w:val="hr-HR"/>
        </w:rPr>
        <w:t xml:space="preserve">dana </w:t>
      </w:r>
      <w:r w:rsidR="0076635C">
        <w:rPr>
          <w:lang w:val="hr-HR"/>
        </w:rPr>
        <w:t>27</w:t>
      </w:r>
      <w:r w:rsidR="00A33237">
        <w:rPr>
          <w:lang w:val="hr-HR"/>
        </w:rPr>
        <w:t xml:space="preserve">. </w:t>
      </w:r>
      <w:r w:rsidR="00211003">
        <w:rPr>
          <w:lang w:val="hr-HR"/>
        </w:rPr>
        <w:t>veljače 2018</w:t>
      </w:r>
      <w:r w:rsidR="004335BB" w:rsidRPr="0023721E">
        <w:rPr>
          <w:lang w:val="hr-HR"/>
        </w:rPr>
        <w:t xml:space="preserve">., </w:t>
      </w:r>
      <w:r w:rsidRPr="0023721E">
        <w:rPr>
          <w:lang w:val="hr-HR"/>
        </w:rPr>
        <w:t xml:space="preserve">donio je </w:t>
      </w:r>
    </w:p>
    <w:p w:rsidRDefault="006655DC" w:rsidP="006655DC" w:rsidR="006655DC" w:rsidRPr="0023721E">
      <w:pPr>
        <w:jc w:val="both"/>
        <w:rPr>
          <w:b/>
          <w:bCs/>
          <w:lang w:val="hr-HR"/>
        </w:rPr>
      </w:pPr>
    </w:p>
    <w:p w:rsidRDefault="006655DC" w:rsidP="006655DC" w:rsidR="006655DC" w:rsidRPr="0023721E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1528DF" w:rsidP="006655DC" w:rsidR="001528DF" w:rsidRPr="0023721E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0A6077" w:rsidP="00C04F75" w:rsidR="000A6077" w:rsidRPr="0023721E">
      <w:pPr>
        <w:jc w:val="both"/>
        <w:rPr>
          <w:lang w:val="hr-HR"/>
        </w:rPr>
      </w:pPr>
    </w:p>
    <w:p w:rsidRDefault="000A6077" w:rsidP="000A6077" w:rsidR="006655DC" w:rsidRPr="00820DF4">
      <w:pPr>
        <w:jc w:val="both"/>
        <w:rPr>
          <w:b/>
          <w:lang w:val="hr-HR"/>
        </w:rPr>
      </w:pPr>
      <w:r w:rsidRPr="0023721E">
        <w:rPr>
          <w:lang w:val="hr-HR"/>
        </w:rPr>
        <w:t xml:space="preserve">         II. </w:t>
      </w:r>
      <w:r w:rsidR="006655DC" w:rsidRPr="0023721E">
        <w:rPr>
          <w:lang w:val="hr-HR"/>
        </w:rPr>
        <w:t xml:space="preserve">Ovlašćuje se </w:t>
      </w:r>
      <w:r w:rsidR="000A4D2B">
        <w:rPr>
          <w:lang w:val="hr-HR"/>
        </w:rPr>
        <w:t>kupac</w:t>
      </w:r>
      <w:r w:rsidR="00C74EE5">
        <w:rPr>
          <w:lang w:val="hr-HR"/>
        </w:rPr>
        <w:t xml:space="preserve"> </w:t>
      </w:r>
      <w:r w:rsidR="00211003">
        <w:rPr>
          <w:rFonts w:eastAsia="Arial Unicode MS"/>
        </w:rPr>
        <w:t>Jozi Nejašmiću, Split, Getaldićeva 23, OIB:</w:t>
      </w:r>
      <w:r w:rsidR="00211003" w:rsidRPr="00CC44C2">
        <w:rPr>
          <w:rFonts w:cs="Arial" w:hAnsi="Arial" w:ascii="Arial"/>
          <w:color w:val="003366"/>
          <w:sz w:val="18"/>
          <w:szCs w:val="18"/>
        </w:rPr>
        <w:t xml:space="preserve"> </w:t>
      </w:r>
      <w:r w:rsidR="00211003">
        <w:t>54958878051</w:t>
      </w:r>
      <w:r w:rsidR="004335BB" w:rsidRPr="0023721E">
        <w:rPr>
          <w:lang w:val="hr-HR"/>
        </w:rPr>
        <w:t xml:space="preserve">, </w:t>
      </w:r>
      <w:r w:rsidR="006655DC" w:rsidRPr="0023721E">
        <w:rPr>
          <w:lang w:val="hr-HR"/>
        </w:rPr>
        <w:t xml:space="preserve">da </w:t>
      </w:r>
      <w:r w:rsidR="00820DF4" w:rsidRPr="00820DF4">
        <w:rPr>
          <w:lang w:val="hr-HR"/>
        </w:rPr>
        <w:t xml:space="preserve">u upisnik </w:t>
      </w:r>
      <w:r w:rsidR="0076635C">
        <w:rPr>
          <w:lang w:val="hr-HR"/>
        </w:rPr>
        <w:t xml:space="preserve">vozila </w:t>
      </w:r>
      <w:r w:rsidR="008914C4">
        <w:rPr>
          <w:lang w:val="hr-HR"/>
        </w:rPr>
        <w:t>vozilo</w:t>
      </w:r>
      <w:r w:rsidR="0076635C">
        <w:rPr>
          <w:lang w:val="hr-HR"/>
        </w:rPr>
        <w:t xml:space="preserve"> Citroen C3 Picasso 1.6 HDI, broj Šasije: VF7SH9HXC9T574715</w:t>
      </w:r>
      <w:r w:rsidR="0076635C">
        <w:t>, godina proizvodnje 2009., boja bijela</w:t>
      </w:r>
      <w:r w:rsidR="00820DF4" w:rsidRPr="00820DF4">
        <w:rPr>
          <w:lang w:val="hr-HR"/>
        </w:rPr>
        <w:t xml:space="preserve"> upiše kao svoje vlasništvo.</w:t>
      </w:r>
    </w:p>
    <w:p w:rsidRDefault="000A6077" w:rsidP="000A6077" w:rsidR="000A6077" w:rsidRPr="0023721E">
      <w:pPr>
        <w:jc w:val="both"/>
        <w:rPr>
          <w:lang w:val="hr-HR"/>
        </w:rPr>
      </w:pPr>
    </w:p>
    <w:p w:rsidRDefault="000A6077" w:rsidP="00A33237" w:rsidR="000A6077" w:rsidRPr="00A33237">
      <w:pPr>
        <w:pStyle w:val="Odlomakpopisa"/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A33237">
        <w:rPr>
          <w:lang w:val="hr-HR"/>
        </w:rPr>
        <w:t xml:space="preserve">Određuje se brisanje </w:t>
      </w:r>
      <w:r w:rsidR="00E915FE" w:rsidRPr="00A33237">
        <w:rPr>
          <w:lang w:val="hr-HR"/>
        </w:rPr>
        <w:t xml:space="preserve">svih </w:t>
      </w:r>
      <w:r w:rsidRPr="00A33237">
        <w:rPr>
          <w:lang w:val="hr-HR"/>
        </w:rPr>
        <w:t>razlučn</w:t>
      </w:r>
      <w:r w:rsidR="00E915FE" w:rsidRPr="00A33237">
        <w:rPr>
          <w:lang w:val="hr-HR"/>
        </w:rPr>
        <w:t>ih</w:t>
      </w:r>
      <w:r w:rsidRPr="00A33237">
        <w:rPr>
          <w:lang w:val="hr-HR"/>
        </w:rPr>
        <w:t xml:space="preserve"> prava </w:t>
      </w:r>
      <w:r w:rsidR="00E915FE" w:rsidRPr="00A33237">
        <w:rPr>
          <w:lang w:val="hr-HR"/>
        </w:rPr>
        <w:t xml:space="preserve">i ostalih tereta </w:t>
      </w:r>
      <w:r w:rsidRPr="00A33237">
        <w:rPr>
          <w:lang w:val="hr-HR"/>
        </w:rPr>
        <w:t>sa</w:t>
      </w:r>
      <w:r w:rsidR="00820DF4" w:rsidRPr="00A33237">
        <w:rPr>
          <w:lang w:val="hr-HR"/>
        </w:rPr>
        <w:t xml:space="preserve"> pokretnine i to</w:t>
      </w:r>
      <w:r w:rsidR="004335BB" w:rsidRPr="00A33237">
        <w:rPr>
          <w:lang w:val="hr-HR"/>
        </w:rPr>
        <w:t xml:space="preserve"> </w:t>
      </w:r>
      <w:r w:rsidR="00CC44C2">
        <w:rPr>
          <w:lang w:val="hr-HR"/>
        </w:rPr>
        <w:t>osobnog</w:t>
      </w:r>
      <w:r w:rsidR="00C74EE5" w:rsidRPr="00A33237">
        <w:rPr>
          <w:lang w:val="hr-HR"/>
        </w:rPr>
        <w:t xml:space="preserve"> vozila</w:t>
      </w:r>
      <w:r w:rsidR="00CC44C2">
        <w:t xml:space="preserve"> </w:t>
      </w:r>
      <w:r w:rsidR="00211003">
        <w:rPr>
          <w:lang w:val="hr-HR"/>
        </w:rPr>
        <w:t>Citroen C3 Picasso 1.6 HDI, broj Šasije: VF7SH9HXC9T574715</w:t>
      </w:r>
      <w:r w:rsidR="00211003">
        <w:t>, godina proizvodnje 2009., boja bijela</w:t>
      </w:r>
      <w:r w:rsidR="00A33237" w:rsidRPr="00A33237">
        <w:rPr>
          <w:lang w:val="hr-HR"/>
        </w:rPr>
        <w:t>.</w:t>
      </w:r>
    </w:p>
    <w:p w:rsidRDefault="00A33237" w:rsidP="00A33237" w:rsidR="00A33237" w:rsidRPr="00A33237">
      <w:pPr>
        <w:pStyle w:val="Odlomakpopisa"/>
        <w:ind w:left="1260"/>
        <w:jc w:val="both"/>
        <w:rPr>
          <w:b/>
          <w:lang w:val="hr-HR"/>
        </w:rPr>
      </w:pPr>
    </w:p>
    <w:p w:rsidRDefault="006655DC" w:rsidP="006655DC" w:rsidR="006655DC" w:rsidRPr="0023721E">
      <w:pPr>
        <w:jc w:val="center"/>
        <w:rPr>
          <w:lang w:val="hr-HR"/>
        </w:rPr>
      </w:pPr>
      <w:r w:rsidRPr="0023721E">
        <w:rPr>
          <w:lang w:val="hr-HR"/>
        </w:rPr>
        <w:t>Obrazloženje</w:t>
      </w:r>
    </w:p>
    <w:p w:rsidRDefault="006655DC" w:rsidP="006655DC" w:rsidR="006655DC" w:rsidRPr="0023721E">
      <w:pPr>
        <w:jc w:val="center"/>
        <w:rPr>
          <w:lang w:val="hr-HR"/>
        </w:rPr>
      </w:pPr>
    </w:p>
    <w:p w:rsidRDefault="003123B3" w:rsidP="000A4D2B" w:rsidR="000A4D2B">
      <w:pPr>
        <w:pStyle w:val="Tijeloteksta"/>
      </w:pPr>
      <w:r w:rsidRPr="0023721E">
        <w:tab/>
        <w:t>Prema izvješću stečajn</w:t>
      </w:r>
      <w:r w:rsidR="00A33237">
        <w:t>og</w:t>
      </w:r>
      <w:r w:rsidRPr="0023721E">
        <w:t xml:space="preserve"> upravitelj</w:t>
      </w:r>
      <w:r w:rsidR="00A33237">
        <w:t>a</w:t>
      </w:r>
      <w:r w:rsidR="000A4D2B">
        <w:t xml:space="preserve"> stečajnog dužnika</w:t>
      </w:r>
      <w:r w:rsidR="00C74EE5">
        <w:t xml:space="preserve"> </w:t>
      </w:r>
      <w:r w:rsidR="00211003" w:rsidRPr="00836618">
        <w:t xml:space="preserve">Stečajna masa iza </w:t>
      </w:r>
      <w:r w:rsidR="00211003">
        <w:t>KRŠEVAN</w:t>
      </w:r>
      <w:r w:rsidR="00211003" w:rsidRPr="00836618">
        <w:t xml:space="preserve"> d.o.o. u stečaju, </w:t>
      </w:r>
      <w:r w:rsidR="00211003">
        <w:t>Zadar</w:t>
      </w:r>
      <w:r w:rsidR="00A33237" w:rsidRPr="0023721E">
        <w:t xml:space="preserve"> </w:t>
      </w:r>
      <w:r w:rsidR="0075070E" w:rsidRPr="0023721E">
        <w:t xml:space="preserve">proizlazi da je </w:t>
      </w:r>
      <w:r w:rsidR="000A6077" w:rsidRPr="0023721E">
        <w:t xml:space="preserve">kupac </w:t>
      </w:r>
      <w:r w:rsidR="00211003">
        <w:rPr>
          <w:rFonts w:eastAsia="Arial Unicode MS"/>
        </w:rPr>
        <w:t>Jozi Nejašmiću, Split</w:t>
      </w:r>
      <w:r w:rsidR="000A4D2B">
        <w:t xml:space="preserve"> </w:t>
      </w:r>
      <w:r w:rsidR="006A5EF4">
        <w:t xml:space="preserve">u cijelosti </w:t>
      </w:r>
      <w:r w:rsidR="00CC44C2">
        <w:t>uplatio</w:t>
      </w:r>
      <w:r w:rsidR="000A4D2B">
        <w:t xml:space="preserve"> kupovninu </w:t>
      </w:r>
      <w:r w:rsidR="000A4D2B" w:rsidRPr="002E4F6A">
        <w:t>za navedeno vozilo iz točke I. ovog zaključka</w:t>
      </w:r>
      <w:r w:rsidR="000A4D2B">
        <w:t>.</w:t>
      </w:r>
      <w:r w:rsidR="000A4D2B" w:rsidRPr="00C30D8B">
        <w:t xml:space="preserve">        </w:t>
      </w:r>
    </w:p>
    <w:p w:rsidRDefault="000A4D2B" w:rsidP="000A4D2B" w:rsidR="000A4D2B" w:rsidRPr="00C30D8B">
      <w:pPr>
        <w:pStyle w:val="Tijeloteksta"/>
        <w:ind w:firstLine="708"/>
      </w:pPr>
      <w:r w:rsidRPr="00C30D8B">
        <w:t>Obzirom da su ispunjeni uvjeti iz čl.</w:t>
      </w:r>
      <w:r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0A4D2B" w:rsidP="005D4AD9" w:rsidR="000A4D2B">
      <w:pPr>
        <w:rPr>
          <w:lang w:val="hr-HR"/>
        </w:rPr>
      </w:pPr>
    </w:p>
    <w:p w:rsidRDefault="006655DC" w:rsidP="000A4D2B" w:rsidR="006655DC" w:rsidRPr="004335BB">
      <w:pPr>
        <w:jc w:val="center"/>
        <w:rPr>
          <w:lang w:val="hr-HR"/>
        </w:rPr>
      </w:pPr>
      <w:r w:rsidRPr="004335BB">
        <w:rPr>
          <w:lang w:val="hr-HR"/>
        </w:rPr>
        <w:t xml:space="preserve">U Zadru, dana </w:t>
      </w:r>
      <w:r w:rsidR="0076635C">
        <w:rPr>
          <w:lang w:val="hr-HR"/>
        </w:rPr>
        <w:t>27</w:t>
      </w:r>
      <w:r w:rsidR="00A33237">
        <w:rPr>
          <w:lang w:val="hr-HR"/>
        </w:rPr>
        <w:t xml:space="preserve">. </w:t>
      </w:r>
      <w:r w:rsidR="00211003">
        <w:rPr>
          <w:lang w:val="hr-HR"/>
        </w:rPr>
        <w:t>veljače 2018</w:t>
      </w:r>
      <w:r w:rsidRPr="004335BB">
        <w:rPr>
          <w:lang w:val="hr-HR"/>
        </w:rPr>
        <w:t>.</w:t>
      </w:r>
    </w:p>
    <w:p w:rsidRDefault="006655DC" w:rsidP="006655DC" w:rsidR="006655DC" w:rsidRPr="004335BB">
      <w:pPr>
        <w:jc w:val="center"/>
        <w:rPr>
          <w:lang w:val="hr-HR"/>
        </w:rPr>
      </w:pPr>
    </w:p>
    <w:p w:rsidRDefault="006655DC" w:rsidP="006655DC" w:rsidR="006655DC" w:rsidRPr="004335BB">
      <w:pPr>
        <w:jc w:val="center"/>
        <w:rPr>
          <w:lang w:val="hr-HR"/>
        </w:rPr>
      </w:pPr>
    </w:p>
    <w:p w:rsidRDefault="00211003" w:rsidP="00211003" w:rsidR="00CC5249" w:rsidRPr="004335BB">
      <w:pPr>
        <w:ind w:left="5664"/>
        <w:jc w:val="both"/>
        <w:rPr>
          <w:lang w:val="hr-HR"/>
        </w:rPr>
      </w:pPr>
      <w:r>
        <w:rPr>
          <w:lang w:val="hr-HR"/>
        </w:rPr>
        <w:t xml:space="preserve">         </w:t>
      </w:r>
      <w:r>
        <w:rPr>
          <w:lang w:val="hr-HR"/>
        </w:rPr>
        <w:tab/>
      </w:r>
      <w:r>
        <w:rPr>
          <w:lang w:val="hr-HR"/>
        </w:rPr>
        <w:tab/>
        <w:t>Sutkinja</w:t>
      </w:r>
      <w:r w:rsidR="00CB6089" w:rsidRPr="004335BB">
        <w:rPr>
          <w:lang w:val="hr-HR"/>
        </w:rPr>
        <w:t xml:space="preserve">                                                       </w:t>
      </w:r>
      <w:r w:rsidR="006655DC" w:rsidRPr="004335BB">
        <w:rPr>
          <w:lang w:val="hr-HR"/>
        </w:rPr>
        <w:t xml:space="preserve">      </w:t>
      </w:r>
      <w:r w:rsidR="00333C54" w:rsidRPr="004335BB">
        <w:rPr>
          <w:lang w:val="hr-HR"/>
        </w:rPr>
        <w:t xml:space="preserve">              </w:t>
      </w:r>
      <w:r w:rsidR="00CC5249" w:rsidRPr="004335BB">
        <w:rPr>
          <w:lang w:val="hr-HR"/>
        </w:rPr>
        <w:t xml:space="preserve">                 </w:t>
      </w:r>
    </w:p>
    <w:p w:rsidRDefault="00CC5249" w:rsidP="00211003" w:rsidR="00690F2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                    </w:t>
      </w:r>
      <w:r w:rsidR="00577B81" w:rsidRPr="004335BB">
        <w:rPr>
          <w:lang w:val="hr-HR"/>
        </w:rPr>
        <w:t xml:space="preserve">                                                                          </w:t>
      </w:r>
      <w:r w:rsidR="00211003">
        <w:rPr>
          <w:lang w:val="hr-HR"/>
        </w:rPr>
        <w:tab/>
      </w:r>
      <w:r w:rsidR="00211003">
        <w:rPr>
          <w:lang w:val="hr-HR"/>
        </w:rPr>
        <w:tab/>
      </w:r>
      <w:r w:rsidR="00211003">
        <w:rPr>
          <w:lang w:val="hr-HR"/>
        </w:rPr>
        <w:tab/>
      </w:r>
      <w:r w:rsidR="00333C54" w:rsidRPr="004335BB">
        <w:rPr>
          <w:lang w:val="hr-HR"/>
        </w:rPr>
        <w:t xml:space="preserve">Ardena </w:t>
      </w:r>
      <w:r w:rsidR="00CB6089" w:rsidRPr="004335BB">
        <w:rPr>
          <w:lang w:val="hr-HR"/>
        </w:rPr>
        <w:t>Bajlo</w:t>
      </w:r>
    </w:p>
    <w:p w:rsidRDefault="00277101" w:rsidP="006655DC" w:rsidR="00277101" w:rsidRPr="004335BB">
      <w:pPr>
        <w:jc w:val="both"/>
        <w:rPr>
          <w:lang w:val="hr-HR"/>
        </w:rPr>
      </w:pPr>
    </w:p>
    <w:p w:rsidRDefault="00211003" w:rsidP="006655DC" w:rsidR="006655DC" w:rsidRPr="004335BB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>
      <w:pPr>
        <w:jc w:val="both"/>
        <w:rPr>
          <w:lang w:val="hr-HR"/>
        </w:rPr>
      </w:pPr>
      <w:r w:rsidRPr="004335BB">
        <w:rPr>
          <w:lang w:val="hr-HR"/>
        </w:rPr>
        <w:t>Protiv ovog zaključka nije dopuštena žalba.</w:t>
      </w:r>
    </w:p>
    <w:p w:rsidRDefault="004335BB" w:rsidP="006655DC" w:rsidR="004335BB" w:rsidRPr="004335BB">
      <w:pPr>
        <w:jc w:val="both"/>
        <w:rPr>
          <w:lang w:val="hr-HR"/>
        </w:rPr>
      </w:pP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DNA: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>- stečaj</w:t>
      </w:r>
      <w:r w:rsidR="006B50C5">
        <w:rPr>
          <w:lang w:val="hr-HR"/>
        </w:rPr>
        <w:t>nom dužniku po steč. uprav</w:t>
      </w:r>
      <w:r w:rsidR="00A33237">
        <w:rPr>
          <w:lang w:val="hr-HR"/>
        </w:rPr>
        <w:t>.</w:t>
      </w:r>
    </w:p>
    <w:p w:rsidRDefault="007839E0" w:rsidP="007839E0" w:rsidR="007839E0" w:rsidRPr="004335BB">
      <w:pPr>
        <w:jc w:val="both"/>
        <w:rPr>
          <w:lang w:val="hr-HR"/>
        </w:rPr>
      </w:pPr>
      <w:r w:rsidRPr="004335BB">
        <w:rPr>
          <w:lang w:val="hr-HR"/>
        </w:rPr>
        <w:t xml:space="preserve">- Na </w:t>
      </w:r>
      <w:r w:rsidR="004335BB">
        <w:rPr>
          <w:lang w:val="hr-HR"/>
        </w:rPr>
        <w:t>e-</w:t>
      </w:r>
      <w:r w:rsidRPr="004335BB">
        <w:rPr>
          <w:lang w:val="hr-HR"/>
        </w:rPr>
        <w:t>oglasnu ploču suda</w:t>
      </w:r>
    </w:p>
    <w:p w:rsidRDefault="007839E0" w:rsidP="007839E0" w:rsidR="007839E0" w:rsidRPr="00457DD8">
      <w:pPr>
        <w:jc w:val="both"/>
        <w:rPr>
          <w:lang w:val="hr-HR"/>
        </w:rPr>
      </w:pPr>
      <w:r w:rsidRPr="004335BB">
        <w:rPr>
          <w:lang w:val="hr-HR"/>
        </w:rPr>
        <w:t xml:space="preserve">- kupcu </w:t>
      </w:r>
      <w:r w:rsidR="00211003">
        <w:rPr>
          <w:rFonts w:eastAsia="Arial Unicode MS"/>
        </w:rPr>
        <w:t>Jozi Nejašmiću, Split, Getaldićeva 23</w:t>
      </w:r>
      <w:r w:rsidR="00310033">
        <w:rPr>
          <w:rFonts w:eastAsia="Arial Unicode MS"/>
          <w:lang w:val="hr-HR"/>
        </w:rPr>
        <w:t>,</w:t>
      </w:r>
    </w:p>
    <w:p w:rsidRDefault="007839E0" w:rsidP="00B74379" w:rsidR="00277101" w:rsidRPr="004335BB">
      <w:pPr>
        <w:jc w:val="both"/>
        <w:rPr>
          <w:lang w:val="hr-HR"/>
        </w:rPr>
      </w:pPr>
      <w:r w:rsidRPr="004335BB">
        <w:rPr>
          <w:lang w:val="hr-HR"/>
        </w:rPr>
        <w:t>- u spis.</w:t>
      </w: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4D2B"/>
    <w:rsid w:val="000A6077"/>
    <w:rsid w:val="00144209"/>
    <w:rsid w:val="00150472"/>
    <w:rsid w:val="001528DF"/>
    <w:rsid w:val="001C708C"/>
    <w:rsid w:val="00211003"/>
    <w:rsid w:val="0023721E"/>
    <w:rsid w:val="00254DBA"/>
    <w:rsid w:val="00277101"/>
    <w:rsid w:val="00310033"/>
    <w:rsid w:val="003123B3"/>
    <w:rsid w:val="00333C54"/>
    <w:rsid w:val="00370520"/>
    <w:rsid w:val="004335BB"/>
    <w:rsid w:val="00457DD8"/>
    <w:rsid w:val="00462E04"/>
    <w:rsid w:val="00481B09"/>
    <w:rsid w:val="0048639C"/>
    <w:rsid w:val="00577B81"/>
    <w:rsid w:val="005D4AD9"/>
    <w:rsid w:val="005F0321"/>
    <w:rsid w:val="00601137"/>
    <w:rsid w:val="00635979"/>
    <w:rsid w:val="006655DC"/>
    <w:rsid w:val="00690F20"/>
    <w:rsid w:val="006A5EF4"/>
    <w:rsid w:val="006B50C5"/>
    <w:rsid w:val="00701CB9"/>
    <w:rsid w:val="00734A02"/>
    <w:rsid w:val="0075070E"/>
    <w:rsid w:val="00751B6C"/>
    <w:rsid w:val="0076635C"/>
    <w:rsid w:val="00773738"/>
    <w:rsid w:val="007839E0"/>
    <w:rsid w:val="00784224"/>
    <w:rsid w:val="007C42A9"/>
    <w:rsid w:val="007C5024"/>
    <w:rsid w:val="007E3BB3"/>
    <w:rsid w:val="00820DF4"/>
    <w:rsid w:val="00827F21"/>
    <w:rsid w:val="00835560"/>
    <w:rsid w:val="008914C4"/>
    <w:rsid w:val="00941C8A"/>
    <w:rsid w:val="009973EC"/>
    <w:rsid w:val="00A33237"/>
    <w:rsid w:val="00A3399D"/>
    <w:rsid w:val="00B01BC3"/>
    <w:rsid w:val="00B74379"/>
    <w:rsid w:val="00C04F75"/>
    <w:rsid w:val="00C74EE5"/>
    <w:rsid w:val="00C877DF"/>
    <w:rsid w:val="00CB6089"/>
    <w:rsid w:val="00CC44C2"/>
    <w:rsid w:val="00CC5249"/>
    <w:rsid w:val="00CD43A5"/>
    <w:rsid w:val="00D07974"/>
    <w:rsid w:val="00D402E7"/>
    <w:rsid w:val="00D846FD"/>
    <w:rsid w:val="00DF16EA"/>
    <w:rsid w:val="00E513A5"/>
    <w:rsid w:val="00E915FE"/>
    <w:rsid w:val="00EB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1100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21100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A4D2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3323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1100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30.10.17.
STEČAJNA MASA</izvorni_sadrzaj>
    <derivirana_varijabla naziv="DomainObject.Predmet.PrimjedbaSuca_1">BRISAN 30.10.17.
STEČAJNA MASA</derivirana_varijabla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St-761/2016-60</izvorni_sadrzaj>
    <derivirana_varijabla naziv="DomainObject.Predmet.OdlukaRjesenje.Oznaka_1">St-761/2016-60</derivirana_varijabla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1204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2018-02-27T07:02:00Z</dcterms:created>
  <dc:creator>Ardena Bajlo</dc:creator>
  <cp:lastModifiedBy>Ante Rubelj</cp:lastModifiedBy>
  <cp:lastPrinted>2017-08-31T09:34:00Z</cp:lastPrinted>
  <dcterms:modified xmlns:xsi="http://www.w3.org/2001/XMLSchema-instance" xsi:type="dcterms:W3CDTF">2018-02-27T10:40:00Z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(1St-761-16 -72 zaključak o predaji i brisanju -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