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cba96" w14:paraId="95cba96" w:rsidRDefault="00D919B3" w:rsidP="00FB07B7" w:rsidR="00D919B3" w:rsidRPr="00230A83">
      <w:pPr>
        <w:tabs>
          <w:tab w:pos="1020" w:val="left"/>
        </w:tabs>
        <w15:collapsed w:val="false"/>
        <w:rPr>
          <w:rFonts w:hAnsi="Times New Roman" w:ascii="Times New Roman"/>
          <w:lang w:eastAsia="hr-HR"/>
        </w:rPr>
      </w:pPr>
      <w:bookmarkStart w:name="_GoBack" w:id="0"/>
      <w:bookmarkEnd w:id="0"/>
      <w:r>
        <w:rPr>
          <w:rFonts w:hAnsi="Times New Roman" w:ascii="Times New Roman"/>
          <w:lang w:eastAsia="hr-HR"/>
        </w:rPr>
        <w:tab/>
      </w:r>
      <w:hyperlink r:id="rId9" w:history="true">
        <w:r w:rsidR="00D5542F">
          <w:rPr>
            <w:noProof/>
            <w:lang w:eastAsia="hr-HR"/>
          </w:rPr>
          <w:pict>
            <v:shapetype id="_x0000_t75" coordsize="21600,21600" path="m@4@5l@4@11@9@11@9@5xe" o:preferrelative="t" o:spt="75.0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o:connecttype="rect" gradientshapeok="t"/>
              <o:lock v:ext="edit" aspectratio="t"/>
            </v:shapetype>
            <v:shape o:button="t" o:spid="_x0000_i1025" id="Slika 1" style="width:43pt;height:56.5pt;visibility:visible" alt="http://tbn0.google.com/images?q=tbn:8lIypWC5bJjP1M:http://www.hnv.org.yu/images/grb-rh.jpg" href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" type="#_x0000_t75">
              <v:fill o:detectmouseclick="t"/>
              <v:imagedata r:id="rId10" o:title=""/>
            </v:shape>
          </w:pict>
        </w:r>
      </w:hyperlink>
    </w:p>
    <w:p w:rsidRDefault="00D919B3" w:rsidP="00230A83" w:rsidR="00D919B3" w:rsidRPr="00230A83">
      <w:pPr>
        <w:rPr>
          <w:rFonts w:hAnsi="Times New Roman" w:ascii="Times New Roman"/>
          <w:b/>
          <w:sz w:val="20"/>
          <w:szCs w:val="20"/>
          <w:lang w:eastAsia="hr-HR"/>
        </w:rPr>
      </w:pPr>
      <w:r w:rsidRPr="00230A83">
        <w:rPr>
          <w:rFonts w:hAnsi="Times New Roman" w:ascii="Times New Roman"/>
          <w:b/>
          <w:sz w:val="20"/>
          <w:szCs w:val="20"/>
          <w:lang w:eastAsia="hr-HR"/>
        </w:rPr>
        <w:t xml:space="preserve">         REPUBLIKA HRVATSKA</w:t>
      </w:r>
    </w:p>
    <w:p w:rsidRDefault="00D919B3" w:rsidP="00230A83" w:rsidR="00D919B3" w:rsidRPr="00230A83">
      <w:pPr>
        <w:rPr>
          <w:rFonts w:hAnsi="Times New Roman" w:ascii="Times New Roman"/>
          <w:b/>
          <w:sz w:val="20"/>
          <w:szCs w:val="20"/>
          <w:lang w:eastAsia="hr-HR"/>
        </w:rPr>
      </w:pPr>
      <w:r w:rsidRPr="00230A83">
        <w:rPr>
          <w:rFonts w:hAnsi="Times New Roman" w:ascii="Times New Roman"/>
          <w:b/>
          <w:sz w:val="20"/>
          <w:szCs w:val="20"/>
          <w:lang w:eastAsia="hr-HR"/>
        </w:rPr>
        <w:t xml:space="preserve">     TRGOVAČKI SUD U SPLITU</w:t>
      </w:r>
    </w:p>
    <w:p w:rsidRDefault="00D919B3" w:rsidP="00230A83" w:rsidR="00D919B3" w:rsidRPr="00230A83">
      <w:pPr>
        <w:rPr>
          <w:rFonts w:hAnsi="Times New Roman" w:ascii="Times New Roman"/>
          <w:b/>
          <w:sz w:val="20"/>
          <w:szCs w:val="20"/>
          <w:lang w:eastAsia="hr-HR"/>
        </w:rPr>
      </w:pPr>
      <w:r w:rsidRPr="00230A83">
        <w:rPr>
          <w:rFonts w:hAnsi="Times New Roman" w:ascii="Times New Roman"/>
          <w:b/>
          <w:sz w:val="20"/>
          <w:szCs w:val="20"/>
          <w:lang w:eastAsia="hr-HR"/>
        </w:rPr>
        <w:t xml:space="preserve">   STALNA SLUŽBA DUBROVNIK </w:t>
      </w:r>
    </w:p>
    <w:p w:rsidRDefault="00D919B3" w:rsidP="00230A83" w:rsidR="00D919B3" w:rsidRPr="00230A83">
      <w:pPr>
        <w:rPr>
          <w:rFonts w:hAnsi="Times New Roman" w:ascii="Times New Roman"/>
          <w:b/>
          <w:sz w:val="20"/>
          <w:szCs w:val="20"/>
          <w:lang w:eastAsia="hr-HR"/>
        </w:rPr>
      </w:pPr>
      <w:r w:rsidRPr="00230A83">
        <w:rPr>
          <w:rFonts w:hAnsi="Times New Roman" w:ascii="Times New Roman"/>
          <w:b/>
          <w:sz w:val="20"/>
          <w:szCs w:val="20"/>
          <w:lang w:eastAsia="hr-HR"/>
        </w:rPr>
        <w:t xml:space="preserve">   Dubrovnik, Dr. Ante Starčevića 23</w:t>
      </w:r>
    </w:p>
    <w:p w:rsidRDefault="00D919B3" w:rsidP="003F2812" w:rsidR="00D919B3" w:rsidRPr="003F2812">
      <w:pPr>
        <w:tabs>
          <w:tab w:pos="4536" w:val="center"/>
          <w:tab w:pos="9072" w:val="right"/>
        </w:tabs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  <w:t xml:space="preserve">Posl. br.6-St. </w:t>
      </w:r>
      <w:r>
        <w:rPr>
          <w:rFonts w:hAnsi="Times New Roman" w:ascii="Times New Roman"/>
          <w:b/>
          <w:lang w:eastAsia="hr-HR"/>
        </w:rPr>
        <w:t>464/2013-197</w:t>
      </w:r>
    </w:p>
    <w:p w:rsidRDefault="00D919B3" w:rsidP="00230A83" w:rsidR="00D919B3" w:rsidRPr="00230A83">
      <w:pPr>
        <w:jc w:val="center"/>
        <w:rPr>
          <w:rFonts w:hAnsi="Times New Roman" w:ascii="Times New Roman"/>
          <w:b/>
          <w:sz w:val="16"/>
          <w:szCs w:val="16"/>
          <w:lang w:eastAsia="hr-HR"/>
        </w:rPr>
      </w:pPr>
    </w:p>
    <w:p w:rsidRDefault="00D919B3" w:rsidP="00230A83" w:rsidR="00D919B3" w:rsidRPr="00230A83">
      <w:pPr>
        <w:jc w:val="center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 xml:space="preserve">R E P U B L I K A  H R V A T S K A </w:t>
      </w:r>
    </w:p>
    <w:p w:rsidRDefault="00D919B3" w:rsidP="00230A83" w:rsidR="00D919B3" w:rsidRPr="003F2812">
      <w:pPr>
        <w:jc w:val="center"/>
        <w:rPr>
          <w:rFonts w:hAnsi="Times New Roman" w:ascii="Times New Roman"/>
          <w:b/>
          <w:sz w:val="16"/>
          <w:szCs w:val="16"/>
          <w:lang w:eastAsia="hr-HR"/>
        </w:rPr>
      </w:pPr>
    </w:p>
    <w:p w:rsidRDefault="00D919B3" w:rsidP="00230A83" w:rsidR="00D919B3" w:rsidRPr="00230A83">
      <w:pPr>
        <w:jc w:val="center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 xml:space="preserve">Z A K L J U Č A K </w:t>
      </w:r>
    </w:p>
    <w:p w:rsidRDefault="00D919B3" w:rsidP="00230A83" w:rsidR="00D919B3" w:rsidRPr="00230A83">
      <w:pPr>
        <w:jc w:val="center"/>
        <w:rPr>
          <w:rFonts w:hAnsi="Times New Roman" w:ascii="Times New Roman"/>
          <w:b/>
          <w:lang w:eastAsia="hr-HR"/>
        </w:rPr>
      </w:pPr>
    </w:p>
    <w:p w:rsidRDefault="00D919B3" w:rsidP="00230A83" w:rsidR="00D919B3" w:rsidRPr="00230A83">
      <w:pPr>
        <w:ind w:firstLine="708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lang w:eastAsia="hr-HR"/>
        </w:rPr>
        <w:t>Trgovački sud u Splitu, Stalna služba u Dubrovniku, po sucu tog suda Srđanu Gavraniću kao stečajnom sucu u stečajnom postupku nad dužnikom</w:t>
      </w:r>
      <w:r w:rsidRPr="00FB07B7">
        <w:t xml:space="preserve"> </w:t>
      </w:r>
      <w:r w:rsidRPr="00FB07B7">
        <w:rPr>
          <w:rStyle w:val="Brojstranice"/>
          <w:rFonts w:hAnsi="Times New Roman" w:ascii="Times New Roman"/>
        </w:rPr>
        <w:t>J</w:t>
      </w:r>
      <w:r>
        <w:rPr>
          <w:rStyle w:val="Brojstranice"/>
          <w:rFonts w:hAnsi="Times New Roman" w:ascii="Times New Roman"/>
        </w:rPr>
        <w:t>EDINSTVO poljoprivredna zadruga</w:t>
      </w:r>
      <w:r w:rsidRPr="00FB07B7">
        <w:rPr>
          <w:rStyle w:val="Brojstranice"/>
          <w:rFonts w:hAnsi="Times New Roman" w:ascii="Times New Roman"/>
        </w:rPr>
        <w:t xml:space="preserve"> „u stečaju“ Smokvica, MBS 060019487, OIB 30698530431, zastupano po stečajnom upravitelju Vlahu Monkoviću iz Cavtata</w:t>
      </w:r>
      <w:r w:rsidRPr="00230A83">
        <w:rPr>
          <w:rFonts w:hAnsi="Times New Roman" w:ascii="Times New Roman"/>
          <w:lang w:eastAsia="hr-HR"/>
        </w:rPr>
        <w:t xml:space="preserve">, dana </w:t>
      </w:r>
      <w:r>
        <w:rPr>
          <w:rFonts w:hAnsi="Times New Roman" w:ascii="Times New Roman"/>
          <w:lang w:eastAsia="hr-HR"/>
        </w:rPr>
        <w:t>5. svibnja  2016</w:t>
      </w:r>
      <w:r w:rsidRPr="00230A83">
        <w:rPr>
          <w:rFonts w:hAnsi="Times New Roman" w:ascii="Times New Roman"/>
          <w:lang w:eastAsia="hr-HR"/>
        </w:rPr>
        <w:t xml:space="preserve">. godine, </w:t>
      </w:r>
    </w:p>
    <w:p w:rsidRDefault="00D919B3" w:rsidP="00230A83" w:rsidR="00D919B3">
      <w:pPr>
        <w:jc w:val="both"/>
        <w:rPr>
          <w:rFonts w:hAnsi="Times New Roman" w:ascii="Times New Roman"/>
          <w:sz w:val="18"/>
          <w:szCs w:val="18"/>
          <w:lang w:eastAsia="hr-HR"/>
        </w:rPr>
      </w:pPr>
    </w:p>
    <w:p w:rsidRDefault="00D919B3" w:rsidP="00230A83" w:rsidR="00D919B3" w:rsidRPr="00230A83">
      <w:pPr>
        <w:jc w:val="both"/>
        <w:rPr>
          <w:rFonts w:hAnsi="Times New Roman" w:ascii="Times New Roman"/>
          <w:sz w:val="18"/>
          <w:szCs w:val="18"/>
          <w:lang w:eastAsia="hr-HR"/>
        </w:rPr>
      </w:pPr>
    </w:p>
    <w:p w:rsidRDefault="00D919B3" w:rsidP="00230A83" w:rsidR="00D919B3" w:rsidRPr="00230A83">
      <w:pPr>
        <w:jc w:val="center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>z a k l j u č i o   j e</w:t>
      </w:r>
    </w:p>
    <w:p w:rsidRDefault="00D919B3" w:rsidP="00230A83" w:rsidR="00D919B3" w:rsidRPr="00230A83">
      <w:pPr>
        <w:jc w:val="both"/>
        <w:rPr>
          <w:rFonts w:hAnsi="Times New Roman" w:ascii="Times New Roman"/>
          <w:b/>
          <w:lang w:eastAsia="hr-HR"/>
        </w:rPr>
      </w:pPr>
    </w:p>
    <w:p w:rsidRDefault="00D919B3" w:rsidP="00230A83" w:rsidR="00D919B3" w:rsidRPr="00230A83">
      <w:pPr>
        <w:ind w:hanging="705" w:left="705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>I.</w:t>
      </w:r>
      <w:r w:rsidRPr="00230A83">
        <w:rPr>
          <w:rFonts w:hAnsi="Times New Roman" w:ascii="Times New Roman"/>
          <w:lang w:eastAsia="hr-HR"/>
        </w:rPr>
        <w:tab/>
      </w:r>
      <w:r w:rsidRPr="00230A83">
        <w:rPr>
          <w:rFonts w:hAnsi="Times New Roman" w:ascii="Times New Roman"/>
          <w:lang w:eastAsia="hr-HR"/>
        </w:rPr>
        <w:tab/>
        <w:t xml:space="preserve">Određuje se u stečajnom postupku prodaja dijela imovine stečajnog dužnika i to nekretnina katastarske oznake: </w:t>
      </w:r>
    </w:p>
    <w:p w:rsidRDefault="00D919B3" w:rsidP="00FB07B7" w:rsidR="00D919B3" w:rsidRPr="00FB07B7">
      <w:pPr>
        <w:numPr>
          <w:ilvl w:val="0"/>
          <w:numId w:val="3"/>
        </w:numPr>
        <w:jc w:val="both"/>
        <w:rPr>
          <w:rFonts w:hAnsi="Times New Roman" w:ascii="Times New Roman"/>
        </w:rPr>
      </w:pPr>
      <w:r w:rsidRPr="00FB07B7">
        <w:rPr>
          <w:rFonts w:hAnsi="Times New Roman" w:ascii="Times New Roman"/>
        </w:rPr>
        <w:t xml:space="preserve">kat. čest. 3913/1 oranica, banja </w:t>
      </w:r>
      <w:smartTag w:element="metricconverter" w:uri="urn:schemas-microsoft-com:office:smarttags">
        <w:smartTagPr>
          <w:attr w:val="2.853 m2" w:name="ProductID"/>
        </w:smartTagPr>
        <w:r w:rsidRPr="00FB07B7">
          <w:rPr>
            <w:rFonts w:hAnsi="Times New Roman" w:ascii="Times New Roman"/>
          </w:rPr>
          <w:t>2.853 m2</w:t>
        </w:r>
      </w:smartTag>
      <w:r w:rsidRPr="00FB07B7">
        <w:rPr>
          <w:rFonts w:hAnsi="Times New Roman" w:ascii="Times New Roman"/>
        </w:rPr>
        <w:t xml:space="preserve">, UDIO 41/56 z. ul. 2843 K.O. Smokvica </w:t>
      </w:r>
    </w:p>
    <w:p w:rsidRDefault="00D919B3" w:rsidP="00230A83" w:rsidR="00D919B3" w:rsidRPr="003F2812">
      <w:pPr>
        <w:ind w:firstLine="705"/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D919B3" w:rsidP="00230A83" w:rsidR="00D919B3" w:rsidRPr="00230A83">
      <w:pPr>
        <w:ind w:hanging="705" w:left="705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>II.</w:t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lang w:eastAsia="hr-HR"/>
        </w:rPr>
        <w:t xml:space="preserve">Za cjelokupnu imovinu iz točke I. ove odluke utvrđuje se početna cijena od </w:t>
      </w:r>
      <w:r>
        <w:rPr>
          <w:rFonts w:hAnsi="Times New Roman" w:ascii="Times New Roman"/>
          <w:lang w:eastAsia="hr-HR"/>
        </w:rPr>
        <w:t>11.250</w:t>
      </w:r>
      <w:r w:rsidRPr="00230A83">
        <w:rPr>
          <w:rFonts w:hAnsi="Times New Roman" w:ascii="Times New Roman"/>
          <w:lang w:eastAsia="hr-HR"/>
        </w:rPr>
        <w:t>,00</w:t>
      </w:r>
      <w:r>
        <w:rPr>
          <w:rFonts w:hAnsi="Times New Roman" w:ascii="Times New Roman"/>
          <w:lang w:eastAsia="hr-HR"/>
        </w:rPr>
        <w:t xml:space="preserve"> </w:t>
      </w:r>
      <w:r w:rsidRPr="00230A83">
        <w:rPr>
          <w:rFonts w:hAnsi="Times New Roman" w:ascii="Times New Roman"/>
          <w:lang w:eastAsia="hr-HR"/>
        </w:rPr>
        <w:t>kuna. Porez na dodanu vrijednost nije uračunat u cijenu.</w:t>
      </w:r>
    </w:p>
    <w:p w:rsidRDefault="00D919B3" w:rsidP="00230A83" w:rsidR="00D919B3" w:rsidRPr="003F2812">
      <w:pPr>
        <w:ind w:hanging="705" w:left="705"/>
        <w:jc w:val="both"/>
        <w:rPr>
          <w:rFonts w:hAnsi="Times New Roman" w:ascii="Times New Roman"/>
          <w:b/>
          <w:sz w:val="16"/>
          <w:szCs w:val="16"/>
          <w:lang w:eastAsia="hr-HR"/>
        </w:rPr>
      </w:pPr>
    </w:p>
    <w:p w:rsidRDefault="00D919B3" w:rsidP="00FB07B7" w:rsidR="00D919B3" w:rsidRPr="00230A83">
      <w:pPr>
        <w:ind w:hanging="705" w:left="705"/>
        <w:jc w:val="both"/>
        <w:rPr>
          <w:rFonts w:hAnsi="Times New Roman" w:ascii="Times New Roman"/>
          <w:b/>
          <w:i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>III.</w:t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lang w:eastAsia="hr-HR"/>
        </w:rPr>
        <w:t>Imovina iz točke I. ove odluke prodavati će se kao cjelina na</w:t>
      </w:r>
      <w:r>
        <w:rPr>
          <w:rFonts w:hAnsi="Times New Roman" w:ascii="Times New Roman"/>
          <w:lang w:eastAsia="hr-HR"/>
        </w:rPr>
        <w:t xml:space="preserve"> </w:t>
      </w:r>
      <w:r>
        <w:rPr>
          <w:rFonts w:hAnsi="Times New Roman" w:ascii="Times New Roman"/>
          <w:b/>
          <w:lang w:eastAsia="hr-HR"/>
        </w:rPr>
        <w:t>7</w:t>
      </w:r>
      <w:r w:rsidRPr="00230A83">
        <w:rPr>
          <w:rFonts w:hAnsi="Times New Roman" w:ascii="Times New Roman"/>
          <w:b/>
          <w:lang w:eastAsia="hr-HR"/>
        </w:rPr>
        <w:t>. (</w:t>
      </w:r>
      <w:r>
        <w:rPr>
          <w:rFonts w:hAnsi="Times New Roman" w:ascii="Times New Roman"/>
          <w:b/>
          <w:lang w:eastAsia="hr-HR"/>
        </w:rPr>
        <w:t>sedmoj</w:t>
      </w:r>
      <w:r w:rsidRPr="00230A83">
        <w:rPr>
          <w:rFonts w:hAnsi="Times New Roman" w:ascii="Times New Roman"/>
          <w:b/>
          <w:lang w:eastAsia="hr-HR"/>
        </w:rPr>
        <w:t>) usmenoj javnoj dražbi</w:t>
      </w:r>
      <w:r w:rsidRPr="00230A83">
        <w:rPr>
          <w:rFonts w:hAnsi="Times New Roman" w:ascii="Times New Roman"/>
          <w:lang w:eastAsia="hr-HR"/>
        </w:rPr>
        <w:t xml:space="preserve"> koja će se održati na Trgovačkom sudu u Splitu, Stalna služba u Dubrovniku, Dr. Ante Starčevića 23, sudnica 2,</w:t>
      </w:r>
      <w:r>
        <w:rPr>
          <w:rFonts w:hAnsi="Times New Roman" w:ascii="Times New Roman"/>
          <w:lang w:eastAsia="hr-HR"/>
        </w:rPr>
        <w:t xml:space="preserve"> </w:t>
      </w:r>
      <w:r>
        <w:rPr>
          <w:rFonts w:hAnsi="Times New Roman" w:ascii="Times New Roman"/>
          <w:b/>
          <w:lang w:eastAsia="hr-HR"/>
        </w:rPr>
        <w:t>14. lipnja</w:t>
      </w:r>
      <w:r w:rsidRPr="00230A83">
        <w:rPr>
          <w:rFonts w:hAnsi="Times New Roman" w:ascii="Times New Roman"/>
          <w:lang w:eastAsia="hr-HR"/>
        </w:rPr>
        <w:t xml:space="preserve"> </w:t>
      </w:r>
      <w:r>
        <w:rPr>
          <w:rFonts w:hAnsi="Times New Roman" w:ascii="Times New Roman"/>
          <w:b/>
          <w:lang w:eastAsia="hr-HR"/>
        </w:rPr>
        <w:t>2016. godine u 11,30</w:t>
      </w:r>
      <w:r w:rsidRPr="00230A83">
        <w:rPr>
          <w:rFonts w:hAnsi="Times New Roman" w:ascii="Times New Roman"/>
          <w:b/>
          <w:lang w:eastAsia="hr-HR"/>
        </w:rPr>
        <w:t xml:space="preserve"> sati. </w:t>
      </w:r>
      <w:r w:rsidRPr="00FB07B7">
        <w:rPr>
          <w:rFonts w:hAnsi="Times New Roman" w:ascii="Times New Roman"/>
          <w:lang w:eastAsia="hr-HR"/>
        </w:rPr>
        <w:t>I</w:t>
      </w:r>
      <w:r w:rsidRPr="00230A83">
        <w:rPr>
          <w:rFonts w:hAnsi="Times New Roman" w:ascii="Times New Roman"/>
          <w:lang w:eastAsia="hr-HR"/>
        </w:rPr>
        <w:t>movina se ne može prodati ispod utvrđene cijene</w:t>
      </w:r>
      <w:r w:rsidRPr="00230A83">
        <w:rPr>
          <w:rFonts w:hAnsi="Times New Roman" w:ascii="Times New Roman"/>
          <w:b/>
          <w:i/>
          <w:lang w:eastAsia="hr-HR"/>
        </w:rPr>
        <w:t xml:space="preserve"> </w:t>
      </w:r>
    </w:p>
    <w:p w:rsidRDefault="00D919B3" w:rsidP="00230A83" w:rsidR="00D919B3" w:rsidRPr="003F2812">
      <w:pPr>
        <w:jc w:val="both"/>
        <w:rPr>
          <w:rFonts w:hAnsi="Times New Roman" w:ascii="Times New Roman"/>
          <w:b/>
          <w:sz w:val="16"/>
          <w:szCs w:val="16"/>
          <w:lang w:eastAsia="hr-HR"/>
        </w:rPr>
      </w:pPr>
    </w:p>
    <w:p w:rsidRDefault="00D919B3" w:rsidP="00230A83" w:rsidR="00D919B3" w:rsidRPr="00230A83">
      <w:pPr>
        <w:ind w:hanging="705" w:left="705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>IV.</w:t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lang w:eastAsia="hr-HR"/>
        </w:rPr>
        <w:t>Na imovini iz točke I. ove odluke postoji razlučno pravo u korist Ministarstva financija Republike Hrvatske.</w:t>
      </w:r>
    </w:p>
    <w:p w:rsidRDefault="00D919B3" w:rsidP="00230A83" w:rsidR="00D919B3" w:rsidRPr="003F2812">
      <w:pPr>
        <w:ind w:hanging="705" w:left="705"/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D919B3" w:rsidP="00230A83" w:rsidR="00D919B3" w:rsidRPr="00230A83">
      <w:pPr>
        <w:ind w:hanging="705" w:left="705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>V.</w:t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lang w:eastAsia="hr-HR"/>
        </w:rPr>
        <w:t>Kao kupci mogu sudjelovati samo osobe koje uplate jamčevinu u iznosu od 10% od utvrđene vrijednosti imovine, koja se plaća na račun Trgovačkog suda u Splitu, Stalna služba u Dubrovniku broj HR1623900011300000664, poziv na broj 10-</w:t>
      </w:r>
      <w:r>
        <w:rPr>
          <w:rFonts w:hAnsi="Times New Roman" w:ascii="Times New Roman"/>
          <w:lang w:eastAsia="hr-HR"/>
        </w:rPr>
        <w:t>464-2013</w:t>
      </w:r>
      <w:r w:rsidRPr="00230A83">
        <w:rPr>
          <w:rFonts w:hAnsi="Times New Roman" w:ascii="Times New Roman"/>
          <w:lang w:eastAsia="hr-HR"/>
        </w:rPr>
        <w:t>, opis plaćanja uplata jamčevine za St-</w:t>
      </w:r>
      <w:r>
        <w:rPr>
          <w:rFonts w:hAnsi="Times New Roman" w:ascii="Times New Roman"/>
          <w:lang w:eastAsia="hr-HR"/>
        </w:rPr>
        <w:t>464/2013</w:t>
      </w:r>
      <w:r w:rsidRPr="00230A83">
        <w:rPr>
          <w:rFonts w:hAnsi="Times New Roman" w:ascii="Times New Roman"/>
          <w:lang w:eastAsia="hr-HR"/>
        </w:rPr>
        <w:t xml:space="preserve">-DUB kod Hrvatske poštanske banke d.d. zaključno do </w:t>
      </w:r>
      <w:r>
        <w:rPr>
          <w:rFonts w:hAnsi="Times New Roman" w:ascii="Times New Roman"/>
          <w:lang w:eastAsia="hr-HR"/>
        </w:rPr>
        <w:t>10. lipnja 2016</w:t>
      </w:r>
      <w:r w:rsidRPr="00230A83">
        <w:rPr>
          <w:rFonts w:hAnsi="Times New Roman" w:ascii="Times New Roman"/>
          <w:lang w:eastAsia="hr-HR"/>
        </w:rPr>
        <w:t>. godine</w:t>
      </w:r>
      <w:r w:rsidRPr="00230A83">
        <w:rPr>
          <w:rFonts w:hAnsi="Times New Roman" w:ascii="Times New Roman"/>
          <w:i/>
          <w:lang w:eastAsia="hr-HR"/>
        </w:rPr>
        <w:t>.</w:t>
      </w:r>
      <w:r w:rsidRPr="00230A83">
        <w:rPr>
          <w:rFonts w:hAnsi="Times New Roman" w:ascii="Times New Roman"/>
          <w:lang w:eastAsia="hr-HR"/>
        </w:rPr>
        <w:t xml:space="preserve"> Jamčevina koja zaključno s navedenim danom ne prispije na označeni račun smatrat će se da nije plaćena. Potvrda o uplaćenoj jamčevini zajedno sa prijavom za dražbovanje koja osobito sadrži podatke o ponuditelju (presliku osobne iskaznice ili upisa u nadležni registar) i naznaku imovine za koju se dražbuje mora se dostaviti do zaključno </w:t>
      </w:r>
      <w:r>
        <w:rPr>
          <w:rFonts w:hAnsi="Times New Roman" w:ascii="Times New Roman"/>
          <w:lang w:eastAsia="hr-HR"/>
        </w:rPr>
        <w:t>10. lipnja 2016.</w:t>
      </w:r>
      <w:r w:rsidRPr="00230A83">
        <w:rPr>
          <w:rFonts w:hAnsi="Times New Roman" w:ascii="Times New Roman"/>
          <w:lang w:eastAsia="hr-HR"/>
        </w:rPr>
        <w:t xml:space="preserve"> godine u sudski spis pod posl.br. St. </w:t>
      </w:r>
      <w:r>
        <w:rPr>
          <w:rFonts w:hAnsi="Times New Roman" w:ascii="Times New Roman"/>
          <w:lang w:eastAsia="hr-HR"/>
        </w:rPr>
        <w:t>464/2013</w:t>
      </w:r>
      <w:r w:rsidRPr="00230A83">
        <w:rPr>
          <w:rFonts w:hAnsi="Times New Roman" w:ascii="Times New Roman"/>
          <w:lang w:eastAsia="hr-HR"/>
        </w:rPr>
        <w:t>. Kasnije pristigle prijave smatrat će se nepravodobnim i neće se uzeti u obzir. Ponuditeljima kojima ponuda ne bude prihvaćena jamčevina će se vratiti u roku od 3 dana od uplate kupovnine, bez kamata.</w:t>
      </w:r>
    </w:p>
    <w:p w:rsidRDefault="00D919B3" w:rsidP="00230A83" w:rsidR="00D919B3" w:rsidRPr="003F2812">
      <w:pPr>
        <w:ind w:hanging="705" w:left="705"/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D919B3" w:rsidP="00230A83" w:rsidR="00D919B3" w:rsidRPr="00230A83">
      <w:pPr>
        <w:ind w:hanging="705" w:left="705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>VI.</w:t>
      </w:r>
      <w:r w:rsidRPr="00230A83">
        <w:rPr>
          <w:rFonts w:hAnsi="Times New Roman" w:ascii="Times New Roman"/>
          <w:lang w:eastAsia="hr-HR"/>
        </w:rPr>
        <w:tab/>
        <w:t xml:space="preserve">Kupac je dužan položiti kupovinu u roku od 30 dana od primitka rješenja o dosudi. Sve poreze, pristojbe i druge troškove u svezi s prodajom i prijenosom vlasništva snosi kupac o dospjelosti. </w:t>
      </w:r>
    </w:p>
    <w:p w:rsidRDefault="00D919B3" w:rsidP="00230A83" w:rsidR="00D919B3" w:rsidRPr="003F2812">
      <w:pPr>
        <w:ind w:hanging="705" w:left="705"/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D919B3" w:rsidP="00230A83" w:rsidR="00D919B3" w:rsidRPr="00230A83">
      <w:pPr>
        <w:ind w:hanging="705" w:left="705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>VII.</w:t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lang w:eastAsia="hr-HR"/>
        </w:rPr>
        <w:t xml:space="preserve">Ako kupac koji je stavio najpovoljniju ponudu ne položi kupovinu u cijelosti u roku iz ove odluke, imovina će se dosuditi kupcima koji su ponudili nižu cijenu, redom prema veličini cijene koju su ponudili. </w:t>
      </w:r>
    </w:p>
    <w:p w:rsidRDefault="00D919B3" w:rsidP="00230A83" w:rsidR="00D919B3" w:rsidRPr="003F2812">
      <w:pPr>
        <w:ind w:hanging="705" w:left="705"/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D919B3" w:rsidP="00230A83" w:rsidR="00D919B3" w:rsidRPr="00230A83">
      <w:pPr>
        <w:ind w:hanging="705" w:left="705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>VIII.</w:t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lang w:eastAsia="hr-HR"/>
        </w:rPr>
        <w:t xml:space="preserve">Ako kupac ili svaki slijedeći ponuditelj ne položi kupovinu u cijelosti u određenom roku, ili odustane od svoje ponude smatra se da je odustao od kupnje i gubi pravo na povrat uplaćene </w:t>
      </w:r>
      <w:r w:rsidRPr="00230A83">
        <w:rPr>
          <w:rFonts w:hAnsi="Times New Roman" w:ascii="Times New Roman"/>
          <w:lang w:eastAsia="hr-HR"/>
        </w:rPr>
        <w:lastRenderedPageBreak/>
        <w:t xml:space="preserve">jamčevine. Ako kupac u određenom roku ne položi kupovinu sud će rješenjem proglasiti prodaju nevažećom i odrediti novu prodaju. </w:t>
      </w:r>
    </w:p>
    <w:p w:rsidRDefault="00D919B3" w:rsidP="00230A83" w:rsidR="00D919B3" w:rsidRPr="003F2812">
      <w:pPr>
        <w:ind w:hanging="705" w:left="705"/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D919B3" w:rsidP="00230A83" w:rsidR="00D919B3" w:rsidRPr="00230A83">
      <w:pPr>
        <w:ind w:hanging="705" w:left="705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>IX.</w:t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lang w:eastAsia="hr-HR"/>
        </w:rPr>
        <w:t>Ova odluka će se objaviti isticanjem na oglasnoj ploči Trgovačkog suda u Splitu, Stalna služba u Dubrovniku, te u jednom od dnevnih listova.</w:t>
      </w:r>
    </w:p>
    <w:p w:rsidRDefault="00D919B3" w:rsidP="00230A83" w:rsidR="00D919B3" w:rsidRPr="003F2812">
      <w:pPr>
        <w:ind w:hanging="705" w:left="705"/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D919B3" w:rsidP="00230A83" w:rsidR="00D919B3" w:rsidRPr="00230A83">
      <w:pPr>
        <w:ind w:hanging="705" w:left="705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>X.</w:t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lang w:eastAsia="hr-HR"/>
        </w:rPr>
        <w:t xml:space="preserve">Nalaže se stečajnom upravitelju u roku objaviti oglas za prodaju nekretnina uz u ovoj odluci navedene uvjete prodaje, te isti oglas dostaviti Hrvatskoj gospodarskoj komori radi upisa u očevidnik nekretnina. </w:t>
      </w:r>
    </w:p>
    <w:p w:rsidRDefault="00D919B3" w:rsidP="00230A83" w:rsidR="00D919B3" w:rsidRPr="003F2812">
      <w:pPr>
        <w:ind w:hanging="705" w:left="705"/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D919B3" w:rsidP="003F2812" w:rsidR="00D919B3">
      <w:pPr>
        <w:ind w:hanging="705" w:left="705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>XI.</w:t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lang w:eastAsia="hr-HR"/>
        </w:rPr>
        <w:t xml:space="preserve">Dodatne informacije moguće je dobiti kod stečajnog upravitelja </w:t>
      </w:r>
      <w:r>
        <w:rPr>
          <w:rFonts w:hAnsi="Times New Roman" w:ascii="Times New Roman"/>
          <w:lang w:eastAsia="hr-HR"/>
        </w:rPr>
        <w:t>Vlaha Monkovića</w:t>
      </w:r>
      <w:r w:rsidRPr="00230A83">
        <w:rPr>
          <w:rFonts w:hAnsi="Times New Roman" w:ascii="Times New Roman"/>
          <w:lang w:eastAsia="hr-HR"/>
        </w:rPr>
        <w:t xml:space="preserve"> na broj mobilnog telefona 091/</w:t>
      </w:r>
      <w:r>
        <w:rPr>
          <w:rFonts w:hAnsi="Times New Roman" w:ascii="Times New Roman"/>
          <w:lang w:eastAsia="hr-HR"/>
        </w:rPr>
        <w:t>484-6055</w:t>
      </w:r>
      <w:r w:rsidRPr="00230A83">
        <w:rPr>
          <w:rFonts w:hAnsi="Times New Roman" w:ascii="Times New Roman"/>
          <w:lang w:eastAsia="hr-HR"/>
        </w:rPr>
        <w:t>, od 9 do 13 sati, svaki radni dan.</w:t>
      </w:r>
    </w:p>
    <w:p w:rsidRDefault="00D919B3" w:rsidP="003F2812" w:rsidR="00D919B3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D919B3" w:rsidP="003F2812" w:rsidR="00D919B3" w:rsidRPr="003F2812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D919B3" w:rsidP="00230A83" w:rsidR="00D919B3" w:rsidRPr="00230A83">
      <w:pPr>
        <w:jc w:val="center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>Obrazloženje</w:t>
      </w:r>
    </w:p>
    <w:p w:rsidRDefault="00D919B3" w:rsidP="00230A83" w:rsidR="00D919B3" w:rsidRPr="00230A83">
      <w:pPr>
        <w:jc w:val="both"/>
        <w:rPr>
          <w:rFonts w:hAnsi="Times New Roman" w:ascii="Times New Roman"/>
          <w:lang w:eastAsia="hr-HR"/>
        </w:rPr>
      </w:pPr>
    </w:p>
    <w:p w:rsidRDefault="00D919B3" w:rsidP="00230A83" w:rsidR="00D919B3" w:rsidRPr="00230A83">
      <w:pPr>
        <w:ind w:firstLine="708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lang w:eastAsia="hr-HR"/>
        </w:rPr>
        <w:t>Rješenjem ovog suda posl.br. St-</w:t>
      </w:r>
      <w:r>
        <w:rPr>
          <w:rFonts w:hAnsi="Times New Roman" w:ascii="Times New Roman"/>
          <w:lang w:eastAsia="hr-HR"/>
        </w:rPr>
        <w:t>464/2013</w:t>
      </w:r>
      <w:r w:rsidRPr="00230A83">
        <w:rPr>
          <w:rFonts w:hAnsi="Times New Roman" w:ascii="Times New Roman"/>
          <w:lang w:eastAsia="hr-HR"/>
        </w:rPr>
        <w:t xml:space="preserve"> od </w:t>
      </w:r>
      <w:r>
        <w:rPr>
          <w:rFonts w:hAnsi="Times New Roman" w:ascii="Times New Roman"/>
          <w:lang w:eastAsia="hr-HR"/>
        </w:rPr>
        <w:t>14. studenog 2013</w:t>
      </w:r>
      <w:r w:rsidRPr="00230A83">
        <w:rPr>
          <w:rFonts w:hAnsi="Times New Roman" w:ascii="Times New Roman"/>
          <w:lang w:eastAsia="hr-HR"/>
        </w:rPr>
        <w:t>. godine otvoren je stečajni postupak nad stečajnim dužnikom.</w:t>
      </w:r>
      <w:r w:rsidRPr="00230A83">
        <w:rPr>
          <w:rFonts w:hAnsi="Times New Roman" w:ascii="Times New Roman"/>
          <w:lang w:eastAsia="hr-HR"/>
        </w:rPr>
        <w:tab/>
      </w:r>
    </w:p>
    <w:p w:rsidRDefault="00D919B3" w:rsidP="00230A83" w:rsidR="00D919B3" w:rsidRPr="003F2812">
      <w:pPr>
        <w:ind w:firstLine="708"/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D919B3" w:rsidP="00230A83" w:rsidR="00D919B3" w:rsidRPr="00230A83">
      <w:pPr>
        <w:ind w:firstLine="708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lang w:eastAsia="hr-HR"/>
        </w:rPr>
        <w:t>Na imovini iz točke I. ovog zaključka postoji razlučno pravo u korist Republike Hrvatske.</w:t>
      </w:r>
    </w:p>
    <w:p w:rsidRDefault="00D919B3" w:rsidP="00230A83" w:rsidR="00D919B3" w:rsidRPr="003F2812">
      <w:pPr>
        <w:ind w:firstLine="708"/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D919B3" w:rsidP="00230A83" w:rsidR="00D919B3" w:rsidRPr="00230A83">
      <w:pPr>
        <w:ind w:firstLine="708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lang w:eastAsia="hr-HR"/>
        </w:rPr>
        <w:t>Prema čl. 164. Stečajnog zakona (NN 44/96, 29/99, 129/00, 123/03, 197/03, 88/06, 116/10, 25/12, 133/12, 45/13, dalje u tekstu: SZ), ako razlučni vjerovnik nije pokrenuo postupak na nekretnini radi prisilnog namirenja svoje tražbine, nekretnine na kojima postoji razlučno pravo, na prijedlog stečajnog upravitelja prodaje stečajni sudac, po pravilima o ovrsi na nekretnini.</w:t>
      </w:r>
    </w:p>
    <w:p w:rsidRDefault="00D919B3" w:rsidP="00230A83" w:rsidR="00D919B3" w:rsidRPr="003F2812">
      <w:pPr>
        <w:ind w:firstLine="708"/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D919B3" w:rsidP="00230A83" w:rsidR="00D919B3" w:rsidRPr="00230A83">
      <w:pPr>
        <w:ind w:firstLine="708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lang w:eastAsia="hr-HR"/>
        </w:rPr>
        <w:t>Stečajni upravitelj predložio je prodaju nekretnine.</w:t>
      </w:r>
    </w:p>
    <w:p w:rsidRDefault="00D919B3" w:rsidP="00230A83" w:rsidR="00D919B3" w:rsidRPr="003F2812">
      <w:pPr>
        <w:ind w:firstLine="708"/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D919B3" w:rsidP="00FB07B7" w:rsidR="00D919B3" w:rsidRPr="00FB07B7">
      <w:pPr>
        <w:ind w:firstLine="708"/>
        <w:jc w:val="both"/>
        <w:rPr>
          <w:rFonts w:hAnsi="Times New Roman" w:ascii="Times New Roman"/>
        </w:rPr>
      </w:pPr>
      <w:r w:rsidRPr="00FB07B7">
        <w:rPr>
          <w:rFonts w:hAnsi="Times New Roman" w:ascii="Times New Roman"/>
        </w:rPr>
        <w:t xml:space="preserve">U smislu čl. 92. Ovršnog zakona (NN 112/12, 25/13, 93/14, dalje u tekstu: OZ), koji se na temelju čl. 164. SZ na odgovarajući način u ovom postupku prodaje primjenjuje, vrijednost imovine sud utvrđuje odlukom po slobodnoj ocjeni nakon održanog ročišta na kojemu će biti omogućeno strankama da se o tome izjasne. U smislu čl. </w:t>
      </w:r>
      <w:smartTag w:element="metricconverter" w:uri="urn:schemas-microsoft-com:office:smarttags">
        <w:smartTagPr>
          <w:attr w:val="95. OZ" w:name="ProductID"/>
        </w:smartTagPr>
        <w:r w:rsidRPr="00FB07B7">
          <w:rPr>
            <w:rFonts w:hAnsi="Times New Roman" w:ascii="Times New Roman"/>
          </w:rPr>
          <w:t>95. OZ</w:t>
        </w:r>
      </w:smartTag>
      <w:r w:rsidRPr="00FB07B7">
        <w:rPr>
          <w:rFonts w:hAnsi="Times New Roman" w:ascii="Times New Roman"/>
        </w:rPr>
        <w:t>, vrijednost imovine sud utvrđuje odlukom o prodaji. Pri utvrđivanju vrijednosti imovine vodit će se računa i o tome koliko ona manje vrijedi zbog tereta koji na njoj postoje. U predmetnom slučaju teret na imovini će se brisati nakon prodaje, pa sud smatra da upisani teret značajnije ne utječe na vrijednosti predmetne imovine. Vrijednost imovine u iznosu protuvrijednosti 3,00 eura po 1m2 utvrdio je sud na temelju prijedloga stečajnog upravitelja i uz suglasnost razlučnog vjerovnika Republika Hrvatska, pa je za odgovarajući suvlasnički udio od 41/56 nakon zaokruženja utvrđena početna vrijednost od 47.625,00 kuna kao protuvrijednost 6.266,44 eura, kako je to navedeno u točki II. izreke ovog rješenja.</w:t>
      </w:r>
    </w:p>
    <w:p w:rsidRDefault="00D919B3" w:rsidP="00230A83" w:rsidR="00D919B3" w:rsidRPr="003F2812">
      <w:pPr>
        <w:ind w:firstLine="708"/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D919B3" w:rsidP="00667E41" w:rsidR="00D919B3" w:rsidRPr="00667E41">
      <w:pPr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lang w:eastAsia="hr-HR"/>
        </w:rPr>
        <w:tab/>
        <w:t xml:space="preserve">U smislu čl. </w:t>
      </w:r>
      <w:smartTag w:element="metricconverter" w:uri="urn:schemas-microsoft-com:office:smarttags">
        <w:smartTagPr>
          <w:attr w:val="97. OZ" w:name="ProductID"/>
        </w:smartTagPr>
        <w:r w:rsidRPr="00230A83">
          <w:rPr>
            <w:rFonts w:hAnsi="Times New Roman" w:ascii="Times New Roman"/>
            <w:lang w:eastAsia="hr-HR"/>
          </w:rPr>
          <w:t>88. OZ</w:t>
        </w:r>
      </w:smartTag>
      <w:r w:rsidRPr="00230A83">
        <w:rPr>
          <w:rFonts w:hAnsi="Times New Roman" w:ascii="Times New Roman"/>
          <w:lang w:eastAsia="hr-HR"/>
        </w:rPr>
        <w:t xml:space="preserve">, vrijednost imovine sud utvrđuje odlukom o prodaji. </w:t>
      </w:r>
      <w:r w:rsidRPr="00667E41">
        <w:rPr>
          <w:rFonts w:hAnsi="Times New Roman" w:ascii="Times New Roman"/>
          <w:lang w:eastAsia="hr-HR"/>
        </w:rPr>
        <w:t xml:space="preserve">Obzirom da se imovina po utvrđenoj cijeni nije prodala na </w:t>
      </w:r>
      <w:r>
        <w:rPr>
          <w:rFonts w:hAnsi="Times New Roman" w:ascii="Times New Roman"/>
          <w:lang w:eastAsia="hr-HR"/>
        </w:rPr>
        <w:t>prethodnoj</w:t>
      </w:r>
      <w:r w:rsidRPr="00667E41">
        <w:rPr>
          <w:rFonts w:hAnsi="Times New Roman" w:ascii="Times New Roman"/>
          <w:lang w:eastAsia="hr-HR"/>
        </w:rPr>
        <w:t xml:space="preserve"> dražb</w:t>
      </w:r>
      <w:r>
        <w:rPr>
          <w:rFonts w:hAnsi="Times New Roman" w:ascii="Times New Roman"/>
          <w:lang w:eastAsia="hr-HR"/>
        </w:rPr>
        <w:t>i</w:t>
      </w:r>
      <w:r w:rsidRPr="00667E41">
        <w:rPr>
          <w:rFonts w:hAnsi="Times New Roman" w:ascii="Times New Roman"/>
          <w:lang w:eastAsia="hr-HR"/>
        </w:rPr>
        <w:t>, sud je sukladno čl. 164. SZ, za slijedeću usmenu dražbu utvrdio</w:t>
      </w:r>
      <w:r>
        <w:rPr>
          <w:rFonts w:hAnsi="Times New Roman" w:ascii="Times New Roman"/>
          <w:lang w:eastAsia="hr-HR"/>
        </w:rPr>
        <w:t xml:space="preserve"> kao početnu cijenu za oko</w:t>
      </w:r>
      <w:r w:rsidRPr="00667E41">
        <w:rPr>
          <w:rFonts w:hAnsi="Times New Roman" w:ascii="Times New Roman"/>
          <w:lang w:eastAsia="hr-HR"/>
        </w:rPr>
        <w:t xml:space="preserve"> </w:t>
      </w:r>
      <w:r>
        <w:rPr>
          <w:rFonts w:hAnsi="Times New Roman" w:ascii="Times New Roman"/>
          <w:lang w:eastAsia="hr-HR"/>
        </w:rPr>
        <w:t>25</w:t>
      </w:r>
      <w:r w:rsidRPr="00667E41">
        <w:rPr>
          <w:rFonts w:hAnsi="Times New Roman" w:ascii="Times New Roman"/>
          <w:lang w:eastAsia="hr-HR"/>
        </w:rPr>
        <w:t>% ni</w:t>
      </w:r>
      <w:r>
        <w:rPr>
          <w:rFonts w:hAnsi="Times New Roman" w:ascii="Times New Roman"/>
          <w:lang w:eastAsia="hr-HR"/>
        </w:rPr>
        <w:t xml:space="preserve">žu </w:t>
      </w:r>
      <w:r w:rsidRPr="00667E41">
        <w:rPr>
          <w:rFonts w:hAnsi="Times New Roman" w:ascii="Times New Roman"/>
          <w:lang w:eastAsia="hr-HR"/>
        </w:rPr>
        <w:t>cijenu</w:t>
      </w:r>
      <w:r>
        <w:rPr>
          <w:rFonts w:hAnsi="Times New Roman" w:ascii="Times New Roman"/>
          <w:lang w:eastAsia="hr-HR"/>
        </w:rPr>
        <w:t xml:space="preserve"> od prethodne</w:t>
      </w:r>
      <w:r w:rsidRPr="00667E41">
        <w:rPr>
          <w:rFonts w:hAnsi="Times New Roman" w:ascii="Times New Roman"/>
          <w:lang w:eastAsia="hr-HR"/>
        </w:rPr>
        <w:t>,</w:t>
      </w:r>
      <w:r>
        <w:rPr>
          <w:rFonts w:hAnsi="Times New Roman" w:ascii="Times New Roman"/>
          <w:lang w:eastAsia="hr-HR"/>
        </w:rPr>
        <w:t xml:space="preserve"> uvažavajući kriterije za prodaju na javnoj dražbi prema stečajnom zakonu koji je stupio na snagu 1. rujna 2015. godine</w:t>
      </w:r>
      <w:r w:rsidRPr="00667E41">
        <w:rPr>
          <w:rFonts w:hAnsi="Times New Roman" w:ascii="Times New Roman"/>
          <w:lang w:eastAsia="hr-HR"/>
        </w:rPr>
        <w:t xml:space="preserve"> cijeneći da bi takva cijena mogla potic</w:t>
      </w:r>
      <w:r>
        <w:rPr>
          <w:rFonts w:hAnsi="Times New Roman" w:ascii="Times New Roman"/>
          <w:lang w:eastAsia="hr-HR"/>
        </w:rPr>
        <w:t>ajno djelovati na moguće kupce.</w:t>
      </w:r>
    </w:p>
    <w:p w:rsidRDefault="00D919B3" w:rsidP="00230A83" w:rsidR="00D919B3" w:rsidRPr="003F2812">
      <w:pPr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D919B3" w:rsidP="00230A83" w:rsidR="00D919B3" w:rsidRPr="00230A83">
      <w:pPr>
        <w:ind w:firstLine="705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lang w:eastAsia="hr-HR"/>
        </w:rPr>
        <w:t>Obzirom da je od 1. siječnja 2015. godine drugačije uređeno plaćanje poreza na promet nekretnina odnosno poreza na dodatnu vrijednost, u utvrđenu vrijednost, sukladno procjeni, nije uračunat porez na dodanu vrijednost.</w:t>
      </w:r>
    </w:p>
    <w:p w:rsidRDefault="00D919B3" w:rsidP="00FB07B7" w:rsidR="00D919B3" w:rsidRPr="003F2812">
      <w:pPr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D919B3" w:rsidP="00230A83" w:rsidR="00D919B3" w:rsidRPr="00230A83">
      <w:pPr>
        <w:ind w:firstLine="708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lang w:eastAsia="hr-HR"/>
        </w:rPr>
        <w:t xml:space="preserve">Zbog navedenog, na temelju spomenutih propisa i u smislu čl. 90., 91., 93., 94. i </w:t>
      </w:r>
      <w:smartTag w:element="metricconverter" w:uri="urn:schemas-microsoft-com:office:smarttags">
        <w:smartTagPr>
          <w:attr w:val="97. OZ" w:name="ProductID"/>
        </w:smartTagPr>
        <w:r w:rsidRPr="00230A83">
          <w:rPr>
            <w:rFonts w:hAnsi="Times New Roman" w:ascii="Times New Roman"/>
            <w:lang w:eastAsia="hr-HR"/>
          </w:rPr>
          <w:t>97. OZ</w:t>
        </w:r>
      </w:smartTag>
      <w:r w:rsidRPr="00230A83">
        <w:rPr>
          <w:rFonts w:hAnsi="Times New Roman" w:ascii="Times New Roman"/>
          <w:lang w:eastAsia="hr-HR"/>
        </w:rPr>
        <w:t xml:space="preserve"> u vezi sa čl. 164. SZ, odlučeno je kao u izreci. </w:t>
      </w:r>
    </w:p>
    <w:p w:rsidRDefault="00D919B3" w:rsidP="00230A83" w:rsidR="00D919B3" w:rsidRPr="00230A83">
      <w:pPr>
        <w:jc w:val="center"/>
        <w:rPr>
          <w:rFonts w:hAnsi="Times New Roman" w:ascii="Times New Roman"/>
          <w:b/>
          <w:lang w:eastAsia="hr-HR"/>
        </w:rPr>
      </w:pPr>
    </w:p>
    <w:p w:rsidRDefault="00D919B3" w:rsidP="00230A83" w:rsidR="00D919B3" w:rsidRPr="00230A83">
      <w:pPr>
        <w:jc w:val="center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 xml:space="preserve">U Dubrovniku, </w:t>
      </w:r>
      <w:r>
        <w:rPr>
          <w:rFonts w:hAnsi="Times New Roman" w:ascii="Times New Roman"/>
          <w:b/>
          <w:lang w:eastAsia="hr-HR"/>
        </w:rPr>
        <w:t>5. svibnja 2016</w:t>
      </w:r>
      <w:r w:rsidRPr="00230A83">
        <w:rPr>
          <w:rFonts w:hAnsi="Times New Roman" w:ascii="Times New Roman"/>
          <w:b/>
          <w:lang w:eastAsia="hr-HR"/>
        </w:rPr>
        <w:t>. godine</w:t>
      </w:r>
    </w:p>
    <w:p w:rsidRDefault="00D919B3" w:rsidP="00230A83" w:rsidR="00D919B3" w:rsidRPr="00230A83">
      <w:pPr>
        <w:jc w:val="both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  <w:t>Stečajni sudac:</w:t>
      </w:r>
    </w:p>
    <w:p w:rsidRDefault="00D919B3" w:rsidP="00230A83" w:rsidR="00D919B3" w:rsidRPr="00230A83">
      <w:pPr>
        <w:jc w:val="both"/>
        <w:rPr>
          <w:rFonts w:hAnsi="Times New Roman" w:ascii="Times New Roman"/>
          <w:b/>
          <w:lang w:eastAsia="hr-HR"/>
        </w:rPr>
      </w:pPr>
    </w:p>
    <w:p w:rsidRDefault="00D919B3" w:rsidP="00230A83" w:rsidR="00D919B3" w:rsidRPr="00230A83">
      <w:pPr>
        <w:jc w:val="both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  <w:t>Srđan Gavranić</w:t>
      </w:r>
      <w:r>
        <w:rPr>
          <w:rFonts w:hAnsi="Times New Roman" w:ascii="Times New Roman"/>
          <w:b/>
          <w:lang w:eastAsia="hr-HR"/>
        </w:rPr>
        <w:t>, v.r.</w:t>
      </w:r>
    </w:p>
    <w:p w:rsidRDefault="00D919B3" w:rsidP="00230A83" w:rsidR="00D919B3" w:rsidRPr="00230A83">
      <w:pPr>
        <w:jc w:val="both"/>
        <w:rPr>
          <w:rFonts w:hAnsi="Times New Roman" w:ascii="Times New Roman"/>
          <w:b/>
          <w:lang w:eastAsia="hr-HR"/>
        </w:rPr>
      </w:pPr>
    </w:p>
    <w:p w:rsidRDefault="00D919B3" w:rsidP="00230A83" w:rsidR="00D919B3">
      <w:pPr>
        <w:jc w:val="both"/>
        <w:rPr>
          <w:rFonts w:hAnsi="Times New Roman" w:ascii="Times New Roman"/>
          <w:b/>
          <w:lang w:eastAsia="hr-HR"/>
        </w:rPr>
      </w:pPr>
    </w:p>
    <w:p w:rsidRDefault="00D919B3" w:rsidP="00230A83" w:rsidR="00D919B3" w:rsidRPr="00230A83">
      <w:pPr>
        <w:jc w:val="both"/>
        <w:rPr>
          <w:rFonts w:hAnsi="Times New Roman" w:ascii="Times New Roman"/>
          <w:b/>
          <w:lang w:eastAsia="hr-HR"/>
        </w:rPr>
      </w:pPr>
    </w:p>
    <w:p w:rsidRDefault="00D919B3" w:rsidP="00230A83" w:rsidR="00D919B3" w:rsidRPr="00230A83">
      <w:pPr>
        <w:jc w:val="both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>POUKA O PRAVNOM LIJEKU</w:t>
      </w:r>
    </w:p>
    <w:p w:rsidRDefault="00D919B3" w:rsidP="00230A83" w:rsidR="00D919B3" w:rsidRPr="00230A83">
      <w:pPr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lang w:eastAsia="hr-HR"/>
        </w:rPr>
        <w:t>Protiv ovog zaključka nije dopušteno izjaviti posebnu žalbu.</w:t>
      </w:r>
    </w:p>
    <w:p w:rsidRDefault="00D919B3" w:rsidP="00230A83" w:rsidR="00D919B3" w:rsidRPr="00230A83">
      <w:pPr>
        <w:jc w:val="both"/>
        <w:rPr>
          <w:rFonts w:hAnsi="Times New Roman" w:ascii="Times New Roman"/>
          <w:b/>
          <w:lang w:eastAsia="hr-HR"/>
        </w:rPr>
      </w:pPr>
    </w:p>
    <w:p w:rsidRDefault="00D919B3" w:rsidP="00230A83" w:rsidR="00D919B3" w:rsidRPr="00230A83">
      <w:pPr>
        <w:jc w:val="both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 xml:space="preserve">DN-a </w:t>
      </w:r>
      <w:r w:rsidRPr="00230A83">
        <w:rPr>
          <w:rFonts w:hAnsi="Times New Roman" w:ascii="Times New Roman"/>
          <w:lang w:eastAsia="hr-HR"/>
        </w:rPr>
        <w:t>(</w:t>
      </w:r>
      <w:r>
        <w:rPr>
          <w:rFonts w:hAnsi="Times New Roman" w:ascii="Times New Roman"/>
          <w:lang w:eastAsia="hr-HR"/>
        </w:rPr>
        <w:t>05.05.2016</w:t>
      </w:r>
      <w:r w:rsidRPr="00230A83">
        <w:rPr>
          <w:rFonts w:hAnsi="Times New Roman" w:ascii="Times New Roman"/>
          <w:lang w:eastAsia="hr-HR"/>
        </w:rPr>
        <w:t>.g.)</w:t>
      </w:r>
      <w:r w:rsidRPr="00230A83">
        <w:rPr>
          <w:rFonts w:hAnsi="Times New Roman" w:ascii="Times New Roman"/>
          <w:b/>
          <w:lang w:eastAsia="hr-HR"/>
        </w:rPr>
        <w:t>:</w:t>
      </w:r>
    </w:p>
    <w:p w:rsidRDefault="00D919B3" w:rsidP="00230A83" w:rsidR="00D919B3" w:rsidRPr="00230A83">
      <w:pPr>
        <w:numPr>
          <w:ilvl w:val="0"/>
          <w:numId w:val="1"/>
        </w:numPr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lang w:eastAsia="hr-HR"/>
        </w:rPr>
        <w:t>stečajni upravitelj,</w:t>
      </w:r>
    </w:p>
    <w:p w:rsidRDefault="00D919B3" w:rsidP="00230A83" w:rsidR="00D919B3" w:rsidRPr="00230A83">
      <w:pPr>
        <w:numPr>
          <w:ilvl w:val="0"/>
          <w:numId w:val="1"/>
        </w:numPr>
        <w:jc w:val="both"/>
        <w:rPr>
          <w:rFonts w:hAnsi="Times New Roman" w:ascii="Times New Roman"/>
          <w:lang w:eastAsia="hr-HR"/>
        </w:rPr>
      </w:pPr>
      <w:r>
        <w:rPr>
          <w:rFonts w:hAnsi="Times New Roman" w:ascii="Times New Roman"/>
          <w:lang w:eastAsia="hr-HR"/>
        </w:rPr>
        <w:t>mrežna stranica e-oglasna ploča suda</w:t>
      </w:r>
      <w:r w:rsidRPr="00230A83">
        <w:rPr>
          <w:rFonts w:hAnsi="Times New Roman" w:ascii="Times New Roman"/>
          <w:lang w:eastAsia="hr-HR"/>
        </w:rPr>
        <w:t>.</w:t>
      </w:r>
    </w:p>
    <w:p w:rsidRDefault="00D919B3" w:rsidP="00230A83" w:rsidR="00D919B3" w:rsidRPr="00230A83">
      <w:pPr>
        <w:jc w:val="both"/>
        <w:rPr>
          <w:rFonts w:hAnsi="Times New Roman" w:ascii="Times New Roman"/>
          <w:lang w:eastAsia="hr-HR"/>
        </w:rPr>
      </w:pPr>
    </w:p>
    <w:p w:rsidRDefault="00D919B3" w:rsidP="00230A83" w:rsidR="00D919B3" w:rsidRPr="00230A83">
      <w:pPr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lang w:eastAsia="hr-HR"/>
        </w:rPr>
        <w:t>Na znanje:</w:t>
      </w:r>
    </w:p>
    <w:p w:rsidRDefault="00D919B3" w:rsidP="00230A83" w:rsidR="00D919B3" w:rsidRPr="00230A83">
      <w:pPr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lang w:eastAsia="hr-HR"/>
        </w:rPr>
        <w:t xml:space="preserve">- </w:t>
      </w:r>
      <w:r>
        <w:rPr>
          <w:rFonts w:hAnsi="Times New Roman" w:ascii="Times New Roman"/>
          <w:lang w:eastAsia="hr-HR"/>
        </w:rPr>
        <w:t>Republika Hrvatska</w:t>
      </w:r>
      <w:r w:rsidRPr="00230A83">
        <w:rPr>
          <w:rFonts w:hAnsi="Times New Roman" w:ascii="Times New Roman"/>
          <w:lang w:eastAsia="hr-HR"/>
        </w:rPr>
        <w:t xml:space="preserve"> po ŽDO Dub</w:t>
      </w:r>
      <w:r>
        <w:rPr>
          <w:rFonts w:hAnsi="Times New Roman" w:ascii="Times New Roman"/>
          <w:lang w:eastAsia="hr-HR"/>
        </w:rPr>
        <w:t>rovnik, Građansko upravni odjel, putem e-oglasne ploče suda.</w:t>
      </w:r>
    </w:p>
    <w:p w:rsidRDefault="00D919B3" w:rsidR="00D919B3"/>
    <w:p w:rsidRDefault="00D919B3" w:rsidR="00D919B3"/>
    <w:p w:rsidRDefault="00D919B3" w:rsidR="00D919B3"/>
    <w:p w:rsidRDefault="00D919B3" w:rsidR="00D919B3"/>
    <w:p w:rsidRDefault="00D919B3" w:rsidR="00D919B3"/>
    <w:p w:rsidRDefault="00D919B3" w:rsidR="00D919B3"/>
    <w:p w:rsidRDefault="00D919B3" w:rsidR="00D919B3"/>
    <w:sectPr w:rsidSect="00B0557A" w:rsidR="00D919B3">
      <w:headerReference w:type="even" r:id="rId11"/>
      <w:headerReference w:type="default" r:id="rId12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19B3" w:rsidP="009269C6" w:rsidR="00D919B3">
      <w:r>
        <w:separator/>
      </w:r>
    </w:p>
  </w:endnote>
  <w:endnote w:id="0" w:type="continuationSeparator">
    <w:p w:rsidRDefault="00D919B3" w:rsidP="009269C6" w:rsidR="00D919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19B3" w:rsidP="009269C6" w:rsidR="00D919B3">
      <w:r>
        <w:separator/>
      </w:r>
    </w:p>
  </w:footnote>
  <w:footnote w:id="0" w:type="continuationSeparator">
    <w:p w:rsidRDefault="00D919B3" w:rsidP="009269C6" w:rsidR="00D919B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19B3" w:rsidP="00F62ECF" w:rsidR="00D919B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919B3" w:rsidR="00D919B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19B3" w:rsidP="00F62ECF" w:rsidR="00D919B3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D5542F">
      <w:rPr>
        <w:rStyle w:val="Brojstranice"/>
        <w:noProof/>
        <w:sz w:val="22"/>
        <w:szCs w:val="22"/>
      </w:rPr>
      <w:t>3</w:t>
    </w:r>
    <w:r w:rsidRPr="00FC4EE3">
      <w:rPr>
        <w:rStyle w:val="Brojstranice"/>
        <w:sz w:val="22"/>
        <w:szCs w:val="22"/>
      </w:rPr>
      <w:fldChar w:fldCharType="end"/>
    </w:r>
  </w:p>
  <w:p w:rsidRDefault="00D919B3" w:rsidP="00B46894" w:rsidR="00D919B3" w:rsidRPr="00B46894">
    <w:pPr>
      <w:pStyle w:val="Zaglavlje"/>
      <w:jc w:val="right"/>
      <w:rPr>
        <w:b/>
      </w:rPr>
    </w:pPr>
    <w:r w:rsidRPr="00B46894">
      <w:rPr>
        <w:b/>
      </w:rPr>
      <w:t>Posl. br.6-St. 464/2013-1</w:t>
    </w:r>
    <w:r>
      <w:rPr>
        <w:b/>
      </w:rPr>
      <w:t>97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230A83"/>
    <w:rsid w:val="00092585"/>
    <w:rsid w:val="001463EF"/>
    <w:rsid w:val="00187392"/>
    <w:rsid w:val="001B50F4"/>
    <w:rsid w:val="001E2B20"/>
    <w:rsid w:val="00230A83"/>
    <w:rsid w:val="00240FE1"/>
    <w:rsid w:val="002C5D7C"/>
    <w:rsid w:val="002E082A"/>
    <w:rsid w:val="00356C21"/>
    <w:rsid w:val="0036508C"/>
    <w:rsid w:val="00373ECD"/>
    <w:rsid w:val="003F2812"/>
    <w:rsid w:val="00423A21"/>
    <w:rsid w:val="004A73CC"/>
    <w:rsid w:val="004C4241"/>
    <w:rsid w:val="004F67B0"/>
    <w:rsid w:val="00536477"/>
    <w:rsid w:val="005650CB"/>
    <w:rsid w:val="00576E1B"/>
    <w:rsid w:val="0058454A"/>
    <w:rsid w:val="00586ECB"/>
    <w:rsid w:val="00636DC6"/>
    <w:rsid w:val="00650B08"/>
    <w:rsid w:val="00667E41"/>
    <w:rsid w:val="00694842"/>
    <w:rsid w:val="00744B8F"/>
    <w:rsid w:val="00794158"/>
    <w:rsid w:val="008247B0"/>
    <w:rsid w:val="00875D3F"/>
    <w:rsid w:val="008B669A"/>
    <w:rsid w:val="008D27E7"/>
    <w:rsid w:val="008E2A91"/>
    <w:rsid w:val="00924793"/>
    <w:rsid w:val="00924D14"/>
    <w:rsid w:val="009269C6"/>
    <w:rsid w:val="0093185F"/>
    <w:rsid w:val="00986145"/>
    <w:rsid w:val="00A53DD9"/>
    <w:rsid w:val="00AA2ABB"/>
    <w:rsid w:val="00AD065B"/>
    <w:rsid w:val="00B0557A"/>
    <w:rsid w:val="00B34085"/>
    <w:rsid w:val="00B46894"/>
    <w:rsid w:val="00B74EBE"/>
    <w:rsid w:val="00CA3A1B"/>
    <w:rsid w:val="00D0472D"/>
    <w:rsid w:val="00D5542F"/>
    <w:rsid w:val="00D919B3"/>
    <w:rsid w:val="00E40010"/>
    <w:rsid w:val="00E95F11"/>
    <w:rsid w:val="00F3141B"/>
    <w:rsid w:val="00F62ECF"/>
    <w:rsid w:val="00F66E0E"/>
    <w:rsid w:val="00FA2E43"/>
    <w:rsid w:val="00FB07B7"/>
    <w:rsid w:val="00FC4EE3"/>
    <w:rsid w:val="00FF7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qFormat="true" w:uiPriority="0" w:locked="true" w:name="caption"/>
    <w:lsdException w:unhideWhenUsed="false" w:semiHidden="false" w:uiPriority="0" w:locked="true" w:name="page number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269C6"/>
    <w:rPr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30A83"/>
    <w:pPr>
      <w:tabs>
        <w:tab w:pos="4536" w:val="center"/>
        <w:tab w:pos="9072" w:val="right"/>
      </w:tabs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locked/>
    <w:rsid w:val="00230A83"/>
    <w:rPr>
      <w:rFonts w:cs="Times New Roman" w:hAnsi="Times New Roman" w:ascii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230A83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B07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D0472D"/>
    <w:rPr>
      <w:rFonts w:cs="Times New Roman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rsid w:val="00240F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240FE1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554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542F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5542F"/>
    <w:rPr>
      <w:rFonts w:hAnsi="Times New Roman" w:ascii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5542F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5542F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svibnja 2016.</izvorni_sadrzaj>
    <derivirana_varijabla naziv="DomainObject.DatumDonosenjaOdluke_1">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464</izvorni_sadrzaj>
    <derivirana_varijabla naziv="DomainObject.Predmet.Broj_1">464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listopada 2013.</izvorni_sadrzaj>
    <derivirana_varijabla naziv="DomainObject.Predmet.DatumOsnivanja_1">15.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St-464/2013</izvorni_sadrzaj>
    <derivirana_varijabla naziv="DomainObject.Predmet.OznakaBroj_1">St-464/2013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JEDINSTVO, poljoprivredna zadruga</izvorni_sadrzaj>
    <derivirana_varijabla naziv="DomainObject.Predmet.ProtustrankaFormated_1">  JEDINSTVO, poljoprivredna zadruga</derivirana_varijabla>
  </DomainObject.Predmet.ProtustrankaFormated>
  <DomainObject.Predmet.ProtustrankaFormatedOIB>
    <izvorni_sadrzaj>  JEDINSTVO, poljoprivredna zadruga, OIB 30698530431</izvorni_sadrzaj>
    <derivirana_varijabla naziv="DomainObject.Predmet.ProtustrankaFormatedOIB_1">  JEDINSTVO, poljoprivredna zadruga, OIB 30698530431</derivirana_varijabla>
  </DomainObject.Predmet.ProtustrankaFormatedOIB>
  <DomainObject.Predmet.ProtustrankaFormatedWithAdress>
    <izvorni_sadrzaj> JEDINSTVO, poljoprivredna zadruga, Smokvica/bb, 20272 Smokvica</izvorni_sadrzaj>
    <derivirana_varijabla naziv="DomainObject.Predmet.ProtustrankaFormatedWithAdress_1"> JEDINSTVO, poljoprivredna zadruga, Smokvica/bb, 20272 Smokvica</derivirana_varijabla>
  </DomainObject.Predmet.ProtustrankaFormatedWithAdress>
  <DomainObject.Predmet.ProtustrankaFormatedWithAdressOIB>
    <izvorni_sadrzaj> JEDINSTVO, poljoprivredna zadruga, OIB 30698530431, Smokvica/bb, 20272 Smokvica</izvorni_sadrzaj>
    <derivirana_varijabla naziv="DomainObject.Predmet.ProtustrankaFormatedWithAdressOIB_1"> JEDINSTVO, poljoprivredna zadruga, OIB 30698530431, Smokvica/bb, 20272 Smokvica</derivirana_varijabla>
  </DomainObject.Predmet.ProtustrankaFormatedWithAdressOIB>
  <DomainObject.Predmet.ProtustrankaWithAdress>
    <izvorni_sadrzaj>JEDINSTVO, poljoprivredna zadruga Smokvica/bb, 20272 Smokvica</izvorni_sadrzaj>
    <derivirana_varijabla naziv="DomainObject.Predmet.ProtustrankaWithAdress_1">JEDINSTVO, poljoprivredna zadruga Smokvica/bb, 20272 Smokvica</derivirana_varijabla>
  </DomainObject.Predmet.ProtustrankaWithAdress>
  <DomainObject.Predmet.ProtustrankaWithAdressOIB>
    <izvorni_sadrzaj>JEDINSTVO, poljoprivredna zadruga, OIB 30698530431, Smokvica/bb, 20272 Smokvica</izvorni_sadrzaj>
    <derivirana_varijabla naziv="DomainObject.Predmet.ProtustrankaWithAdressOIB_1">JEDINSTVO, poljoprivredna zadruga, OIB 30698530431, Smokvica/bb, 20272 Smokvica</derivirana_varijabla>
  </DomainObject.Predmet.ProtustrankaWithAdressOIB>
  <DomainObject.Predmet.ProtustrankaNazivFormated>
    <izvorni_sadrzaj>JEDINSTVO, poljoprivredna zadruga</izvorni_sadrzaj>
    <derivirana_varijabla naziv="DomainObject.Predmet.ProtustrankaNazivFormated_1">JEDINSTVO, poljoprivredna zadruga</derivirana_varijabla>
  </DomainObject.Predmet.ProtustrankaNazivFormated>
  <DomainObject.Predmet.ProtustrankaNazivFormatedOIB>
    <izvorni_sadrzaj>JEDINSTVO, poljoprivredna zadruga, OIB 30698530431</izvorni_sadrzaj>
    <derivirana_varijabla naziv="DomainObject.Predmet.ProtustrankaNazivFormatedOIB_1">JEDINSTVO, poljoprivredna zadruga, OIB 30698530431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DAMOR, d.o.o. za preradu plastičnih masa, brodogradnju, turizam i trgovinu zastupanog po punomoćniku odvjetnik Neven Matas; odvjetnik Đorđe Anđelković; BADEL 1862 dioničko društvo, vina, alkoholna i bezalkoholna pića zastupanog po punomoćniku Igor Svilar; KONTINENTAL PAKIRANJE d.o.o. za graditeljstvo i usluge; VODOVOD, društvo s ograničenom odgovornošću za obavljanje komunalnih djelatnosti opskrbe pitkom vodom; TRANSFER međunarodna špedicija i trgovina, društvo s ograničenom odgovornošću; HEP-Operator distribucijskog sustava d.o.o. za distribuciju i opskrbu električne energije</izvorni_sadrzaj>
    <derivirana_varijabla naziv="DomainObject.Predmet.StrankaFormated_1">  Fina Zagreb; DAMOR, d.o.o. za preradu plastičnih masa, brodogradnju, turizam i trgovinu zastupanog po punomoćniku odvjetnik Neven Matas; odvjetnik Đorđe Anđelković; BADEL 1862 dioničko društvo, vina, alkoholna i bezalkoholna pića zastupanog po punomoćniku Igor Svilar; KONTINENTAL PAKIRANJE d.o.o. za graditeljstvo i usluge; VODOVOD, društvo s ograničenom odgovornošću za obavljanje komunalnih djelatnosti opskrbe pitkom vodom; TRANSFER međunarodna špedicija i trgovina, društvo s ograničenom odgovornošću; HEP-Operator distribucijskog sustava d.o.o. za distribuciju i opskrbu električne energije</derivirana_varijabla>
  </DomainObject.Predmet.StrankaFormated>
  <DomainObject.Predmet.StrankaFormatedOIB>
    <izvorni_sadrzaj>  Fina Zagreb; DAMOR, d.o.o. za preradu plastičnih masa, brodogradnju, turizam i trgovinu, OIB 58057226580 zastupanog po punomoćniku odvjetnik Neven Matas; odvjetnik Đorđe Anđelković, OIB 83301421911; BADEL 1862 dioničko društvo, vina, alkoholna i bezalkoholna pića, OIB 36749512860 zastupanog po punomoćniku Igor Svilar; KONTINENTAL PAKIRANJE d.o.o. za graditeljstvo i usluge, OIB 87358951669; VODOVOD, društvo s ograničenom odgovornošću za obavljanje komunalnih djelatnosti opskrbe pitkom vodom, OIB 25167296962; TRANSFER međunarodna špedicija i trgovina, društvo s ograničenom odgovornošću, OIB 77544568297; HEP-Operator distribucijskog sustava d.o.o. za distribuciju i opskrbu električne energije, OIB 46830600751</izvorni_sadrzaj>
    <derivirana_varijabla naziv="DomainObject.Predmet.StrankaFormatedOIB_1">  Fina Zagreb; DAMOR, d.o.o. za preradu plastičnih masa, brodogradnju, turizam i trgovinu, OIB 58057226580 zastupanog po punomoćniku odvjetnik Neven Matas; odvjetnik Đorđe Anđelković, OIB 83301421911; BADEL 1862 dioničko društvo, vina, alkoholna i bezalkoholna pića, OIB 36749512860 zastupanog po punomoćniku Igor Svilar; KONTINENTAL PAKIRANJE d.o.o. za graditeljstvo i usluge, OIB 87358951669; VODOVOD, društvo s ograničenom odgovornošću za obavljanje komunalnih djelatnosti opskrbe pitkom vodom, OIB 25167296962; TRANSFER međunarodna špedicija i trgovina, društvo s ograničenom odgovornošću, OIB 77544568297; HEP-Operator distribucijskog sustava d.o.o. za distribuciju i opskrbu električne energije, OIB 46830600751</derivirana_varijabla>
  </DomainObject.Predmet.StrankaFormatedOIB>
  <DomainObject.Predmet.StrankaFormatedWithAdress>
    <izvorni_sadrzaj> Fina Zagreb, Ulica grada Vukovara 70, 10000 Zagreb; DAMOR, d.o.o. za preradu plastičnih masa, brodogradnju, turizam i trgovinu, Put Brižina 14, 21212 Kaštel Sućurac zastupanog po punomoćniku odvjetnik Neven Matas; odvjetnik Đorđe Anđelković, Vrbanićeva 20, 10000 Zagreb; BADEL 1862 dioničko društvo, vina, alkoholna i bezalkoholna pića, Vlaška 116, Zagreb zastupanog po punomoćniku Igor Svilar; KONTINENTAL PAKIRANJE d.o.o. za graditeljstvo i usluge, Pod Kosom 40, 21000 Split; VODOVOD, društvo s ograničenom odgovornošću za obavljanje komunalnih djelatnosti opskrbe pitkom vodom, Ulica 32 br. 9/1, 20271 Blato; TRANSFER međunarodna špedicija i trgovina, društvo s ograničenom odgovornošću, Ciottina 26, 51000 Rijeka; HEP-Operator distribucijskog sustava d.o.o. za distribuciju i opskrbu električne energije, Ulica grada Vukovara 37, Zagreb</izvorni_sadrzaj>
    <derivirana_varijabla naziv="DomainObject.Predmet.StrankaFormatedWithAdress_1"> Fina Zagreb, Ulica grada Vukovara 70, 10000 Zagreb; DAMOR, d.o.o. za preradu plastičnih masa, brodogradnju, turizam i trgovinu, Put Brižina 14, 21212 Kaštel Sućurac zastupanog po punomoćniku odvjetnik Neven Matas; odvjetnik Đorđe Anđelković, Vrbanićeva 20, 10000 Zagreb; BADEL 1862 dioničko društvo, vina, alkoholna i bezalkoholna pića, Vlaška 116, Zagreb zastupanog po punomoćniku Igor Svilar; KONTINENTAL PAKIRANJE d.o.o. za graditeljstvo i usluge, Pod Kosom 40, 21000 Split; VODOVOD, društvo s ograničenom odgovornošću za obavljanje komunalnih djelatnosti opskrbe pitkom vodom, Ulica 32 br. 9/1, 20271 Blato; TRANSFER međunarodna špedicija i trgovina, društvo s ograničenom odgovornošću, Ciottina 26, 51000 Rijeka; HEP-Operator distribucijskog sustava d.o.o. za distribuciju i opskrbu električne energije, Ulica grada Vukovara 37, Zagreb</derivirana_varijabla>
  </DomainObject.Predmet.StrankaFormatedWithAdress>
  <DomainObject.Predmet.StrankaFormatedWithAdressOIB>
    <izvorni_sadrzaj> Fina Zagreb, Ulica grada Vukovara 70, 10000 Zagreb; DAMOR, d.o.o. za preradu plastičnih masa, brodogradnju, turizam i trgovinu, OIB 58057226580, Put Brižina 14, 21212 Kaštel Sućurac zastupanog po punomoćniku odvjetnik Neven Matas; odvjetnik Đorđe Anđelković, OIB 83301421911, Vrbanićeva 20, 10000 Zagreb; BADEL 1862 dioničko društvo, vina, alkoholna i bezalkoholna pića, OIB 36749512860, Vlaška 116, Zagreb zastupanog po punomoćniku Igor Svilar; KONTINENTAL PAKIRANJE d.o.o. za graditeljstvo i usluge, OIB 87358951669, Pod Kosom 40, 21000 Split; VODOVOD, društvo s ograničenom odgovornošću za obavljanje komunalnih djelatnosti opskrbe pitkom vodom, OIB 25167296962, Ulica 32 br. 9/1, 20271 Blato; TRANSFER međunarodna špedicija i trgovina, društvo s ograničenom odgovornošću, OIB 77544568297, Ciottina 26, 51000 Rijeka; HEP-Operator distribucijskog sustava d.o.o. za distribuciju i opskrbu električne energije, OIB 46830600751, Ulica grada Vukovara 37, Zagreb</izvorni_sadrzaj>
    <derivirana_varijabla naziv="DomainObject.Predmet.StrankaFormatedWithAdressOIB_1"> Fina Zagreb, Ulica grada Vukovara 70, 10000 Zagreb; DAMOR, d.o.o. za preradu plastičnih masa, brodogradnju, turizam i trgovinu, OIB 58057226580, Put Brižina 14, 21212 Kaštel Sućurac zastupanog po punomoćniku odvjetnik Neven Matas; odvjetnik Đorđe Anđelković, OIB 83301421911, Vrbanićeva 20, 10000 Zagreb; BADEL 1862 dioničko društvo, vina, alkoholna i bezalkoholna pića, OIB 36749512860, Vlaška 116, Zagreb zastupanog po punomoćniku Igor Svilar; KONTINENTAL PAKIRANJE d.o.o. za graditeljstvo i usluge, OIB 87358951669, Pod Kosom 40, 21000 Split; VODOVOD, društvo s ograničenom odgovornošću za obavljanje komunalnih djelatnosti opskrbe pitkom vodom, OIB 25167296962, Ulica 32 br. 9/1, 20271 Blato; TRANSFER međunarodna špedicija i trgovina, društvo s ograničenom odgovornošću, OIB 77544568297, Ciottina 26, 51000 Rijeka; HEP-Operator distribucijskog sustava d.o.o. za distribuciju i opskrbu električne energije, OIB 46830600751, Ulica grada Vukovara 37, Zagreb</derivirana_varijabla>
  </DomainObject.Predmet.StrankaFormatedWithAdressOIB>
  <DomainObject.Predmet.StrankaWithAdress>
    <izvorni_sadrzaj>Fina Zagreb Ulica grada Vukovara 70,10000 Zagreb,DAMOR, d.o.o. za preradu plastičnih masa, brodogradnju, turizam i trgovinu Put Brižina 14,21212 Kaštel Sućurac,odvjetnik Đorđe Anđelković Vrbanićeva 20,10000 Zagreb,BADEL 1862 dioničko društvo, vina, alkoholna i bezalkoholna pića Vlaška 116,Zagreb,KONTINENTAL PAKIRANJE d.o.o. za graditeljstvo i usluge Pod Kosom 40,21000 Split,VODOVOD, društvo s ograničenom odgovornošću za obavljanje komunalnih djelatnosti opskrbe pitkom vodom Ulica 32 br. 9/1,20271 Blato,TRANSFER međunarodna špedicija i trgovina, društvo s ograničenom odgovornošću Ciottina 26,51000 Rijeka,HEP-Operator distribucijskog sustava d.o.o. za distribuciju i opskrbu električne energije Ulica grada Vukovara 37,Zagreb</izvorni_sadrzaj>
    <derivirana_varijabla naziv="DomainObject.Predmet.StrankaWithAdress_1">Fina Zagreb Ulica grada Vukovara 70,10000 Zagreb,DAMOR, d.o.o. za preradu plastičnih masa, brodogradnju, turizam i trgovinu Put Brižina 14,21212 Kaštel Sućurac,odvjetnik Đorđe Anđelković Vrbanićeva 20,10000 Zagreb,BADEL 1862 dioničko društvo, vina, alkoholna i bezalkoholna pića Vlaška 116,Zagreb,KONTINENTAL PAKIRANJE d.o.o. za graditeljstvo i usluge Pod Kosom 40,21000 Split,VODOVOD, društvo s ograničenom odgovornošću za obavljanje komunalnih djelatnosti opskrbe pitkom vodom Ulica 32 br. 9/1,20271 Blato,TRANSFER međunarodna špedicija i trgovina, društvo s ograničenom odgovornošću Ciottina 26,51000 Rijeka,HEP-Operator distribucijskog sustava d.o.o. za distribuciju i opskrbu električne energije Ulica grada Vukovara 37,Zagreb</derivirana_varijabla>
  </DomainObject.Predmet.StrankaWithAdress>
  <DomainObject.Predmet.StrankaWithAdressOIB>
    <izvorni_sadrzaj>Fina Zagreb, Ulica grada Vukovara 70,10000 Zagreb,DAMOR, d.o.o. za preradu plastičnih masa, brodogradnju, turizam i trgovinu, OIB 58057226580, Put Brižina 14,21212 Kaštel Sućurac,odvjetnik Đorđe Anđelković, OIB 83301421911, Vrbanićeva 20,10000 Zagreb,BADEL 1862 dioničko društvo, vina, alkoholna i bezalkoholna pića, OIB 36749512860, Vlaška 116,Zagreb,KONTINENTAL PAKIRANJE d.o.o. za graditeljstvo i usluge, OIB 87358951669, Pod Kosom 40,21000 Split,VODOVOD, društvo s ograničenom odgovornošću za obavljanje komunalnih djelatnosti opskrbe pitkom vodom, OIB 25167296962, Ulica 32 br. 9/1,20271 Blato,TRANSFER međunarodna špedicija i trgovina, društvo s ograničenom odgovornošću, OIB 77544568297, Ciottina 26,51000 Rijeka,HEP-Operator distribucijskog sustava d.o.o. za distribuciju i opskrbu električne energije, OIB 46830600751, Ulica grada Vukovara 37,Zagreb</izvorni_sadrzaj>
    <derivirana_varijabla naziv="DomainObject.Predmet.StrankaWithAdressOIB_1">Fina Zagreb, Ulica grada Vukovara 70,10000 Zagreb,DAMOR, d.o.o. za preradu plastičnih masa, brodogradnju, turizam i trgovinu, OIB 58057226580, Put Brižina 14,21212 Kaštel Sućurac,odvjetnik Đorđe Anđelković, OIB 83301421911, Vrbanićeva 20,10000 Zagreb,BADEL 1862 dioničko društvo, vina, alkoholna i bezalkoholna pića, OIB 36749512860, Vlaška 116,Zagreb,KONTINENTAL PAKIRANJE d.o.o. za graditeljstvo i usluge, OIB 87358951669, Pod Kosom 40,21000 Split,VODOVOD, društvo s ograničenom odgovornošću za obavljanje komunalnih djelatnosti opskrbe pitkom vodom, OIB 25167296962, Ulica 32 br. 9/1,20271 Blato,TRANSFER međunarodna špedicija i trgovina, društvo s ograničenom odgovornošću, OIB 77544568297, Ciottina 26,51000 Rijeka,HEP-Operator distribucijskog sustava d.o.o. za distribuciju i opskrbu električne energije, OIB 46830600751, Ulica grada Vukovara 37,Zagreb</derivirana_varijabla>
  </DomainObject.Predmet.StrankaWithAdressOIB>
  <DomainObject.Predmet.StrankaNazivFormated>
    <izvorni_sadrzaj>Fina Zagreb,DAMOR, d.o.o. za preradu plastičnih masa, brodogradnju, turizam i trgovinu,odvjetnik Đorđe Anđelković,BADEL 1862 dioničko društvo, vina, alkoholna i bezalkoholna pića,KONTINENTAL PAKIRANJE d.o.o. za graditeljstvo i usluge,VODOVOD, društvo s ograničenom odgovornošću za obavljanje komunalnih djelatnosti opskrbe pitkom vodom,TRANSFER međunarodna špedicija i trgovina, društvo s ograničenom odgovornošću,HEP-Operator distribucijskog sustava d.o.o. za distribuciju i opskrbu električne energije</izvorni_sadrzaj>
    <derivirana_varijabla naziv="DomainObject.Predmet.StrankaNazivFormated_1">Fina Zagreb,DAMOR, d.o.o. za preradu plastičnih masa, brodogradnju, turizam i trgovinu,odvjetnik Đorđe Anđelković,BADEL 1862 dioničko društvo, vina, alkoholna i bezalkoholna pića,KONTINENTAL PAKIRANJE d.o.o. za graditeljstvo i usluge,VODOVOD, društvo s ograničenom odgovornošću za obavljanje komunalnih djelatnosti opskrbe pitkom vodom,TRANSFER međunarodna špedicija i trgovina, društvo s ograničenom odgovornošću,HEP-Operator distribucijskog sustava d.o.o. za distribuciju i opskrbu električne energije</derivirana_varijabla>
  </DomainObject.Predmet.StrankaNazivFormated>
  <DomainObject.Predmet.StrankaNazivFormatedOIB>
    <izvorni_sadrzaj>Fina Zagreb,DAMOR, d.o.o. za preradu plastičnih masa, brodogradnju, turizam i trgovinu, OIB 58057226580,odvjetnik Đorđe Anđelković, OIB 83301421911,BADEL 1862 dioničko društvo, vina, alkoholna i bezalkoholna pića, OIB 36749512860,KONTINENTAL PAKIRANJE d.o.o. za graditeljstvo i usluge, OIB 87358951669,VODOVOD, društvo s ograničenom odgovornošću za obavljanje komunalnih djelatnosti opskrbe pitkom vodom, OIB 25167296962,TRANSFER međunarodna špedicija i trgovina, društvo s ograničenom odgovornošću, OIB 77544568297,HEP-Operator distribucijskog sustava d.o.o. za distribuciju i opskrbu električne energije, OIB 46830600751</izvorni_sadrzaj>
    <derivirana_varijabla naziv="DomainObject.Predmet.StrankaNazivFormatedOIB_1">Fina Zagreb,DAMOR, d.o.o. za preradu plastičnih masa, brodogradnju, turizam i trgovinu, OIB 58057226580,odvjetnik Đorđe Anđelković, OIB 83301421911,BADEL 1862 dioničko društvo, vina, alkoholna i bezalkoholna pića, OIB 36749512860,KONTINENTAL PAKIRANJE d.o.o. za graditeljstvo i usluge, OIB 87358951669,VODOVOD, društvo s ograničenom odgovornošću za obavljanje komunalnih djelatnosti opskrbe pitkom vodom, OIB 25167296962,TRANSFER međunarodna špedicija i trgovina, društvo s ograničenom odgovornošću, OIB 77544568297,HEP-Operator distribucijskog sustava d.o.o. za distribuciju i opskrbu električne energije, OIB 46830600751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 Zagreb</item>
      <item>DAMOR, d.o.o. za preradu plastičnih masa, brodogradnju, turizam i trgovinu zastupanog po punomoćniku odvjetnik Neven Matas</item>
      <item>odvjetnik Đorđe Anđelković</item>
      <item>BADEL 1862 dioničko društvo, vina, alkoholna i bezalkoholna pića zastupanog po punomoćniku Igor Svilar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</izvorni_sadrzaj>
    <derivirana_varijabla naziv="DomainObject.Predmet.StrankaListFormated_1">
      <item>Fina Zagreb</item>
      <item>DAMOR, d.o.o. za preradu plastičnih masa, brodogradnju, turizam i trgovinu zastupanog po punomoćniku odvjetnik Neven Matas</item>
      <item>odvjetnik Đorđe Anđelković</item>
      <item>BADEL 1862 dioničko društvo, vina, alkoholna i bezalkoholna pića zastupanog po punomoćniku Igor Svilar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</derivirana_varijabla>
  </DomainObject.Predmet.StrankaListFormated>
  <DomainObject.Predmet.StrankaListFormatedOIB>
    <izvorni_sadrzaj>
      <item>Fina Zagreb</item>
      <item>DAMOR, d.o.o. za preradu plastičnih masa, brodogradnju, turizam i trgovinu, OIB 58057226580 zastupanog po punomoćniku odvjetnik Neven Matas</item>
      <item>odvjetnik Đorđe Anđelković, OIB 83301421911</item>
      <item>BADEL 1862 dioničko društvo, vina, alkoholna i bezalkoholna pića, OIB 36749512860 zastupanog po punomoćniku Igor Svilar</item>
      <item>KONTINENTAL PAKIRANJE d.o.o. za graditeljstvo i usluge, OIB 87358951669</item>
      <item>VODOVOD, društvo s ograničenom odgovornošću za obavljanje komunalnih djelatnosti opskrbe pitkom vodom, OIB 25167296962</item>
      <item>TRANSFER međunarodna špedicija i trgovina, društvo s ograničenom odgovornošću, OIB 77544568297</item>
      <item>HEP-Operator distribucijskog sustava d.o.o. za distribuciju i opskrbu električne energije, OIB 46830600751</item>
    </izvorni_sadrzaj>
    <derivirana_varijabla naziv="DomainObject.Predmet.StrankaListFormatedOIB_1">
      <item>Fina Zagreb</item>
      <item>DAMOR, d.o.o. za preradu plastičnih masa, brodogradnju, turizam i trgovinu, OIB 58057226580 zastupanog po punomoćniku odvjetnik Neven Matas</item>
      <item>odvjetnik Đorđe Anđelković, OIB 83301421911</item>
      <item>BADEL 1862 dioničko društvo, vina, alkoholna i bezalkoholna pića, OIB 36749512860 zastupanog po punomoćniku Igor Svilar</item>
      <item>KONTINENTAL PAKIRANJE d.o.o. za graditeljstvo i usluge, OIB 87358951669</item>
      <item>VODOVOD, društvo s ograničenom odgovornošću za obavljanje komunalnih djelatnosti opskrbe pitkom vodom, OIB 25167296962</item>
      <item>TRANSFER međunarodna špedicija i trgovina, društvo s ograničenom odgovornošću, OIB 77544568297</item>
      <item>HEP-Operator distribucijskog sustava d.o.o. za distribuciju i opskrbu električne energije, OIB 46830600751</item>
    </derivirana_varijabla>
  </DomainObject.Predmet.StrankaListFormatedOIB>
  <DomainObject.Predmet.StrankaListFormatedWithAdress>
    <izvorni_sadrzaj>
      <item>Fina Zagreb, Ulica grada Vukovara 70, 10000 Zagreb</item>
      <item>DAMOR, d.o.o. za preradu plastičnih masa, brodogradnju, turizam i trgovinu, Put Brižina 14, 21212 Kaštel Sućurac zastupanog po punomoćniku odvjetnik Neven Matas</item>
      <item>odvjetnik Đorđe Anđelković, Vrbanićeva 20, 10000 Zagreb</item>
      <item>BADEL 1862 dioničko društvo, vina, alkoholna i bezalkoholna pića, Vlaška 116, Zagreb zastupanog po punomoćniku Igor Svilar</item>
      <item>KONTINENTAL PAKIRANJE d.o.o. za graditeljstvo i usluge, Pod Kosom 40, 21000 Split</item>
      <item>VODOVOD, društvo s ograničenom odgovornošću za obavljanje komunalnih djelatnosti opskrbe pitkom vodom, Ulica 32 br. 9/1, 20271 Blato</item>
      <item>TRANSFER međunarodna špedicija i trgovina, društvo s ograničenom odgovornošću, Ciottina 26, 51000 Rijeka</item>
      <item>HEP-Operator distribucijskog sustava d.o.o. za distribuciju i opskrbu električne energije, Ulica grada Vukovara 37, Zagreb</item>
    </izvorni_sadrzaj>
    <derivirana_varijabla naziv="DomainObject.Predmet.StrankaListFormatedWithAdress_1">
      <item>Fina Zagreb, Ulica grada Vukovara 70, 10000 Zagreb</item>
      <item>DAMOR, d.o.o. za preradu plastičnih masa, brodogradnju, turizam i trgovinu, Put Brižina 14, 21212 Kaštel Sućurac zastupanog po punomoćniku odvjetnik Neven Matas</item>
      <item>odvjetnik Đorđe Anđelković, Vrbanićeva 20, 10000 Zagreb</item>
      <item>BADEL 1862 dioničko društvo, vina, alkoholna i bezalkoholna pića, Vlaška 116, Zagreb zastupanog po punomoćniku Igor Svilar</item>
      <item>KONTINENTAL PAKIRANJE d.o.o. za graditeljstvo i usluge, Pod Kosom 40, 21000 Split</item>
      <item>VODOVOD, društvo s ograničenom odgovornošću za obavljanje komunalnih djelatnosti opskrbe pitkom vodom, Ulica 32 br. 9/1, 20271 Blato</item>
      <item>TRANSFER međunarodna špedicija i trgovina, društvo s ograničenom odgovornošću, Ciottina 26, 51000 Rijeka</item>
      <item>HEP-Operator distribucijskog sustava d.o.o. za distribuciju i opskrbu električne energije, Ulica grada Vukovara 37, Zagreb</item>
    </derivirana_varijabla>
  </DomainObject.Predmet.StrankaListFormatedWithAdress>
  <DomainObject.Predmet.StrankaListFormatedWithAdressOIB>
    <izvorni_sadrzaj>
      <item>Fina Zagreb, Ulica grada Vukovara 70, 10000 Zagreb</item>
      <item>DAMOR, d.o.o. za preradu plastičnih masa, brodogradnju, turizam i trgovinu, OIB 58057226580, Put Brižina 14, 21212 Kaštel Sućurac zastupanog po punomoćniku odvjetnik Neven Matas</item>
      <item>odvjetnik Đorđe Anđelković, OIB 83301421911, Vrbanićeva 20, 10000 Zagreb</item>
      <item>BADEL 1862 dioničko društvo, vina, alkoholna i bezalkoholna pića, OIB 36749512860, Vlaška 116, Zagreb zastupanog po punomoćniku Igor Svilar</item>
      <item>KONTINENTAL PAKIRANJE d.o.o. za graditeljstvo i usluge, OIB 87358951669, Pod Kosom 40, 21000 Split</item>
      <item>VODOVOD, društvo s ograničenom odgovornošću za obavljanje komunalnih djelatnosti opskrbe pitkom vodom, OIB 25167296962, Ulica 32 br. 9/1, 20271 Blato</item>
      <item>TRANSFER međunarodna špedicija i trgovina, društvo s ograničenom odgovornošću, OIB 77544568297, Ciottina 26, 51000 Rijeka</item>
      <item>HEP-Operator distribucijskog sustava d.o.o. za distribuciju i opskrbu električne energije, OIB 46830600751, Ulica grada Vukovara 37, Zagreb</item>
    </izvorni_sadrzaj>
    <derivirana_varijabla naziv="DomainObject.Predmet.StrankaListFormatedWithAdressOIB_1">
      <item>Fina Zagreb, Ulica grada Vukovara 70, 10000 Zagreb</item>
      <item>DAMOR, d.o.o. za preradu plastičnih masa, brodogradnju, turizam i trgovinu, OIB 58057226580, Put Brižina 14, 21212 Kaštel Sućurac zastupanog po punomoćniku odvjetnik Neven Matas</item>
      <item>odvjetnik Đorđe Anđelković, OIB 83301421911, Vrbanićeva 20, 10000 Zagreb</item>
      <item>BADEL 1862 dioničko društvo, vina, alkoholna i bezalkoholna pića, OIB 36749512860, Vlaška 116, Zagreb zastupanog po punomoćniku Igor Svilar</item>
      <item>KONTINENTAL PAKIRANJE d.o.o. za graditeljstvo i usluge, OIB 87358951669, Pod Kosom 40, 21000 Split</item>
      <item>VODOVOD, društvo s ograničenom odgovornošću za obavljanje komunalnih djelatnosti opskrbe pitkom vodom, OIB 25167296962, Ulica 32 br. 9/1, 20271 Blato</item>
      <item>TRANSFER međunarodna špedicija i trgovina, društvo s ograničenom odgovornošću, OIB 77544568297, Ciottina 26, 51000 Rijeka</item>
      <item>HEP-Operator distribucijskog sustava d.o.o. za distribuciju i opskrbu električne energije, OIB 46830600751, Ulica grada Vukovara 37, Zagreb</item>
    </derivirana_varijabla>
  </DomainObject.Predmet.StrankaListFormatedWithAdressOIB>
  <DomainObject.Predmet.StrankaListNazivFormated>
    <izvorni_sadrzaj>
      <item>Fina Zagreb</item>
      <item>DAMOR, d.o.o. za preradu plastičnih masa, brodogradnju, turizam i trgovinu</item>
      <item>odvjetnik Đorđe Anđelković</item>
      <item>BADEL 1862 dioničko društvo, vina, alkoholna i bezalkoholna pića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</izvorni_sadrzaj>
    <derivirana_varijabla naziv="DomainObject.Predmet.StrankaListNazivFormated_1">
      <item>Fina Zagreb</item>
      <item>DAMOR, d.o.o. za preradu plastičnih masa, brodogradnju, turizam i trgovinu</item>
      <item>odvjetnik Đorđe Anđelković</item>
      <item>BADEL 1862 dioničko društvo, vina, alkoholna i bezalkoholna pića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</derivirana_varijabla>
  </DomainObject.Predmet.StrankaListNazivFormated>
  <DomainObject.Predmet.StrankaListNazivFormatedOIB>
    <izvorni_sadrzaj>
      <item>Fina Zagreb</item>
      <item>DAMOR, d.o.o. za preradu plastičnih masa, brodogradnju, turizam i trgovinu, OIB 58057226580</item>
      <item>odvjetnik Đorđe Anđelković, OIB 83301421911</item>
      <item>BADEL 1862 dioničko društvo, vina, alkoholna i bezalkoholna pića, OIB 36749512860</item>
      <item>KONTINENTAL PAKIRANJE d.o.o. za graditeljstvo i usluge, OIB 87358951669</item>
      <item>VODOVOD, društvo s ograničenom odgovornošću za obavljanje komunalnih djelatnosti opskrbe pitkom vodom, OIB 25167296962</item>
      <item>TRANSFER međunarodna špedicija i trgovina, društvo s ograničenom odgovornošću, OIB 77544568297</item>
      <item>HEP-Operator distribucijskog sustava d.o.o. za distribuciju i opskrbu električne energije, OIB 46830600751</item>
    </izvorni_sadrzaj>
    <derivirana_varijabla naziv="DomainObject.Predmet.StrankaListNazivFormatedOIB_1">
      <item>Fina Zagreb</item>
      <item>DAMOR, d.o.o. za preradu plastičnih masa, brodogradnju, turizam i trgovinu, OIB 58057226580</item>
      <item>odvjetnik Đorđe Anđelković, OIB 83301421911</item>
      <item>BADEL 1862 dioničko društvo, vina, alkoholna i bezalkoholna pića, OIB 36749512860</item>
      <item>KONTINENTAL PAKIRANJE d.o.o. za graditeljstvo i usluge, OIB 87358951669</item>
      <item>VODOVOD, društvo s ograničenom odgovornošću za obavljanje komunalnih djelatnosti opskrbe pitkom vodom, OIB 25167296962</item>
      <item>TRANSFER međunarodna špedicija i trgovina, društvo s ograničenom odgovornošću, OIB 77544568297</item>
      <item>HEP-Operator distribucijskog sustava d.o.o. za distribuciju i opskrbu električne energije, OIB 46830600751</item>
    </derivirana_varijabla>
  </DomainObject.Predmet.StrankaListNazivFormatedOIB>
  <DomainObject.Predmet.ProtuStrankaListFormated>
    <izvorni_sadrzaj>
      <item>JEDINSTVO, poljoprivredna zadruga</item>
    </izvorni_sadrzaj>
    <derivirana_varijabla naziv="DomainObject.Predmet.ProtuStrankaListFormated_1">
      <item>JEDINSTVO, poljoprivredna zadruga</item>
    </derivirana_varijabla>
  </DomainObject.Predmet.ProtuStrankaListFormated>
  <DomainObject.Predmet.ProtuStrankaListFormatedOIB>
    <izvorni_sadrzaj>
      <item>JEDINSTVO, poljoprivredna zadruga, OIB 30698530431</item>
    </izvorni_sadrzaj>
    <derivirana_varijabla naziv="DomainObject.Predmet.ProtuStrankaListFormatedOIB_1">
      <item>JEDINSTVO, poljoprivredna zadruga, OIB 30698530431</item>
    </derivirana_varijabla>
  </DomainObject.Predmet.ProtuStrankaListFormatedOIB>
  <DomainObject.Predmet.ProtuStrankaListFormatedWithAdress>
    <izvorni_sadrzaj>
      <item>JEDINSTVO, poljoprivredna zadruga, Smokvica/bb, 20272 Smokvica</item>
    </izvorni_sadrzaj>
    <derivirana_varijabla naziv="DomainObject.Predmet.ProtuStrankaListFormatedWithAdress_1">
      <item>JEDINSTVO, poljoprivredna zadruga, Smokvica/bb, 20272 Smokvica</item>
    </derivirana_varijabla>
  </DomainObject.Predmet.ProtuStrankaListFormatedWithAdress>
  <DomainObject.Predmet.ProtuStrankaListFormatedWithAdressOIB>
    <izvorni_sadrzaj>
      <item>JEDINSTVO, poljoprivredna zadruga, OIB 30698530431, Smokvica/bb, 20272 Smokvica</item>
    </izvorni_sadrzaj>
    <derivirana_varijabla naziv="DomainObject.Predmet.ProtuStrankaListFormatedWithAdressOIB_1">
      <item>JEDINSTVO, poljoprivredna zadruga, OIB 30698530431, Smokvica/bb, 20272 Smokvica</item>
    </derivirana_varijabla>
  </DomainObject.Predmet.ProtuStrankaListFormatedWithAdressOIB>
  <DomainObject.Predmet.ProtuStrankaListNazivFormated>
    <izvorni_sadrzaj>
      <item>JEDINSTVO, poljoprivredna zadruga</item>
    </izvorni_sadrzaj>
    <derivirana_varijabla naziv="DomainObject.Predmet.ProtuStrankaListNazivFormated_1">
      <item>JEDINSTVO, poljoprivredna zadruga</item>
    </derivirana_varijabla>
  </DomainObject.Predmet.ProtuStrankaListNazivFormated>
  <DomainObject.Predmet.ProtuStrankaListNazivFormatedOIB>
    <izvorni_sadrzaj>
      <item>JEDINSTVO, poljoprivredna zadruga, OIB 30698530431</item>
    </izvorni_sadrzaj>
    <derivirana_varijabla naziv="DomainObject.Predmet.ProtuStrankaListNazivFormatedOIB_1">
      <item>JEDINSTVO, poljoprivredna zadruga, OIB 30698530431</item>
    </derivirana_varijabla>
  </DomainObject.Predmet.ProtuStrankaListNazivFormatedOIB>
  <DomainObject.Predmet.OstaliListFormated>
    <izvorni_sadrzaj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odvjetnik Neven Matas punomoćnik sudionika u postupku DAMOR, d.o.o. za preradu plastičnih masa, brodogradnju, turizam i trgovinu</item>
      <item>Igor Svilar punomoćnik sudionika u postupku BADEL 1862 dioničko društvo, vina, alkoholna i bezalkoholna pića</item>
    </izvorni_sadrzaj>
    <derivirana_varijabla naziv="DomainObject.Predmet.OstaliListFormated_1"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odvjetnik Neven Matas punomoćnik sudionika u postupku DAMOR, d.o.o. za preradu plastičnih masa, brodogradnju, turizam i trgovinu</item>
      <item>Igor Svilar punomoćnik sudionika u postupku BADEL 1862 dioničko društvo, vina, alkoholna i bezalkoholna pića</item>
    </derivirana_varijabla>
  </DomainObject.Predmet.OstaliListFormated>
  <DomainObject.Predmet.OstaliListFormatedOIB>
    <izvorni_sadrzaj>
      <item>Narodne novine d.d., OIB 64546066176</item>
      <item>Kate Perić Šubašić</item>
      <item>Lenko Salečić, OIB 72583645435</item>
      <item>Kuzma Tomašić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</item>
      <item>JURE ANDRIJIĆ, OIB 15375407607</item>
      <item>JOAKIM KUNJAŠIĆ, OIB 48631002665</item>
      <item>JANKO SIPIŠIĆ, OIB 88591067320</item>
      <item>MARIJA PECOTIĆ, OIB 98670474583</item>
      <item>SUZANA FARAC, OIB 51194189691</item>
      <item>DUBO RADOVANOVIĆ, OIB 34484938455</item>
      <item>TIHOMIR PECOTIĆ (pok. Frana), OIB 95580820240</item>
      <item>FRANO BANIČEVIĆ, OIB 88223665918</item>
      <item>MILIVOJ BANIČEVIĆ, OIB 37291728761</item>
      <item>MARKO BANIČEVIĆ pok. Marka, OIB 52046084575</item>
      <item>VICKO BANIČEVIĆ, OIB 97708118789</item>
      <item>SREĆKO RADOVANOVIĆ, OIB 56175390499</item>
      <item>MIRA PECOTIĆ ud. Žela, OIB 66893527732</item>
      <item>DAROSLAV TOMAŠIĆ, OIB 08761048523</item>
      <item>NEDA SALEČIĆ ud. Petra, OIB 13956234500</item>
      <item>ZDRAVKA PECOTIĆ ANTUŠIN, OIB 62662263335</item>
      <item>RIKARD KORUNIĆ, OIB 37268201254</item>
      <item>IVAN SALEČIĆ pok. Petra, OIB 11189660102</item>
      <item>CELINA PECOTIĆ, OIB 27615926867</item>
      <item>TONĆI RADOVANOVIĆ, OIB 22214232720</item>
      <item>PERO BANIČEVIĆ pok. Petra, OIB 57778246922</item>
      <item>PETAR BANIČEVIĆ LUCIĆ Petrov, OIB 55607598403</item>
      <item>MARKO BANIČEVIĆ  pok. Pavla, OIB 90635825548</item>
      <item>IVKO PEŠELJ pok. Ivana, OIB 36303199278</item>
      <item>KATA PECOTIĆ pok. Kuzme, OIB 03245470856</item>
      <item>DANIRA PECOTIĆ, OIB 49066645523</item>
      <item>MIRKO RADOVANOVIĆ, OIB 17546459215</item>
      <item>IVAN TOMAŠIĆ pok. Ivana Barbaca, OIB 82320909380</item>
      <item>IVAN TOMAŠIĆ pok. Antuna, OIB 19797804756</item>
      <item>OMER PECOTIĆ, OIB 58952875239</item>
      <item>MARINKO TOMAŠIĆ RADIĆ, OIB 59563517268</item>
      <item>ANTE BLEUŠ, OIB 60321615992</item>
      <item>MLADEN BANIČEVIĆ, OIB 92174233157</item>
      <item>TONKO PECOTIĆ pok. Vida, OIB 56346962956</item>
      <item>BORISLAV BANIČEVIĆ, OIB 30708286914</item>
      <item>ŽELJKO KORUNIĆ, OIB 74827333379</item>
      <item>JURE PECOTIĆ, OIB 31678896761</item>
      <item>GOJKO TOMAŠIĆ, OIB 61715266930</item>
      <item>DANKO SALEČIĆ, OIB 10004679981</item>
      <item>DUŠAN DIDOVIĆ, OIB 56960465013</item>
      <item>PERICA BANIČEVIĆ, OIB 81549857729</item>
      <item>DUŠAN PECOTIĆ BARAN, OIB 82012465445</item>
      <item>TIHOMIR PECOTIĆ, OIB 62311967075</item>
      <item>IVAN KORUNIĆ DUNDO, OIB 26096900086</item>
      <item>IVAN PECOTIĆ KUZMIĆ, OIB 83866121523</item>
      <item>SRĐAN PECOTIĆ Grgura, OIB 76637031832</item>
      <item>KUZMA BANIČEVIĆ GROŠIĆ, OIB 83584328149</item>
      <item>JAKOV BANIČEVIĆ OREBIČIĆ, OIB 56613033040</item>
      <item>ŽELJKO PECOTIĆ pok. Petra, OIB 93469562632</item>
      <item>ANTUN BANIČEVIĆ pok. Antuna, OIB 08583630920</item>
      <item>IVAN SALEČIĆ pok. Ivana, OIB 77490461721</item>
      <item>KUZMA TOMAŠIĆ pok. Janka, OIB 47848562076</item>
      <item>IVAN TOMAŠIĆ DEŽEVIĆ, OIB 45025415169</item>
      <item>DUŠAN TOMAŠIĆ DEŽEVIĆ, OIB 18283165460</item>
      <item>IVAN RADOVANOVIĆ Repak, OIB 40234018163</item>
      <item>BLEUS-KORKIRA d.o.o., OIB 44122770964</item>
      <item>ŽELJKO BLEUŠ, OIB 59915399212</item>
      <item>IVAN TOMAŠIĆ JADIN, OIB 59631657813</item>
      <item>ALEN TOMAŠIĆ JADIN, OIB 82163957266</item>
      <item>KUZMA BANIČEVIĆ pok. Fabijana, OIB 15134842913</item>
      <item>ANITO PECOTIĆ BARAN, OIB 16212484063</item>
      <item>LUKA BANIČEVIĆ pok. Frana, OIB 98663577887</item>
      <item>MIRJANA BANIČEVIĆ, OIB 91669241000</item>
      <item>MIRJANA TOMAŠIĆ ud. Stojana, OIB 93209720439</item>
      <item>DOMINANT d.o.o., OIB 62799980235</item>
      <item>SREDNJA ŠKOLA PETRA ŠEGEDINA, OIB 30204241777</item>
      <item>ANTE TOMAŠIĆ pok. Jerka, OIB 27855324302</item>
      <item>DARKO TOMAŠIĆ Bili, OIB 60705895107</item>
      <item>JERKO PECOTIĆ, OIB 35137853358</item>
      <item>MILENA PECOTIĆ, OIB 45029039404</item>
      <item>MATIJA HUDULIN, OIB 05762741266</item>
      <item>ANTUN / JELA MILINA, OIB 66918120857</item>
      <item>MARINKO BANIČEVIĆ, OIB 79908473643</item>
      <item>JAKOV PECOTIĆ, OIB 31287390010</item>
      <item>MARIJA TOMAŠIĆ, OIB 23012233701</item>
      <item>RATKO PECOTIĆ, OIB 34405281520</item>
      <item>ANTE RADOVANOVIĆ pok. Petra, OIB 35711094259</item>
      <item>JAGODA VESELINOVIĆ, OIB 26384945691</item>
      <item>DRAGAN RADOVANOVIĆ, OIB 64379492772</item>
      <item>SRETAN RADOVANOVIĆ, OIB 57599657765</item>
      <item>IVAN BANIČEVIĆ ŠKUDRIĆ, OIB 13452885373</item>
      <item>BENEDIKT PECOTIĆ, OIB 58470348045</item>
      <item>ANTE BANIČEVIĆ Mikulato, OIB 69543010620</item>
      <item>SILVESTAR PECOTIĆ, OIB 06331851349</item>
      <item>MLADEN TOMAŠIĆ, OIB 50629906053</item>
      <item>MATKO PECOTIĆ Mirkov, OIB 48452214674</item>
      <item>ANTE PECOTIĆ pok. Ivota, OIB 90741744910</item>
      <item>BRANISLAV PECOTIĆ, OIB 47480540156</item>
      <item>DUŠAN TOMAŠIĆ BARBACA, OIB 11081131642</item>
      <item>KUZMA TOMAŠIĆ pok. Mileta Barbaca, OIB 44079223057</item>
      <item>ŽARKO PECOTIĆ TUNICA, OIB 34499644381</item>
      <item>RAJKO BANIČEVIĆ, OIB 45418114610</item>
      <item>DARICA PECOTIĆ, OIB 73218993869</item>
      <item>IVKO PECOTIĆ KUZMIĆ, OIB 97676374567</item>
      <item>LJUBO SALEČIĆ, OIB 57678876972</item>
      <item>DARKO DIDOVIĆ, OIB 86562516988</item>
      <item>FRANKA DRAGOJEVIĆ, OIB 82335614817</item>
      <item>DARIO PECOTIĆ, OIB 59926387177</item>
      <item>ZDENKO BANIČEVIĆ pok. Marina, OIB 68768522738</item>
      <item>MATKO SALEČIĆ, OIB 03920237137</item>
      <item>ANA BANIČEVIĆ, OIB 12523783384</item>
      <item>DANKO PECOTIĆ, OIB 16321602649</item>
      <item>SRETAN TOMAŠIĆ, OIB 09315287391</item>
      <item>VILMA TOMAŠIĆ, OIB 12263597546</item>
      <item>NANICA TOMAŠIĆ, OIB 38384204212</item>
      <item>JADRANA BANIČEVIĆ, OIB 39662029505</item>
      <item>IRENA DIDOVIĆ, OIB 79511279334</item>
      <item>IVKO RADOVANOVIĆ POŠA, OIB 27294506664</item>
      <item>MILICA HUDULIN, OIB 41575890321</item>
      <item>MOJMIR DIDOVIĆ, OIB 62857539177</item>
      <item>MARIN BANIČEVIĆ, OIB 80401714220</item>
      <item>TUDOR DIDOVIĆ, OIB 70526505736</item>
      <item>JAKŠA TOMAŠIĆ MORGEN, OIB 03236645193</item>
      <item>TOMISLAV TOMAŠIĆ DEŽEVIĆ, OIB 67388141775</item>
      <item>MARKO TOMAŠIĆ DEŽEVIĆ, OIB 95555601444</item>
      <item>MAJA PECOTIĆ ž. Josipa, OIB 95251176886</item>
      <item>JOSIP PECOTIĆ, OIB 81926927816</item>
      <item>PETAR TOMAŠIĆ DEŽEVIĆ, OIB 05638963990</item>
      <item>JAKŠA TOMAŠIĆ, OIB 25543664675</item>
      <item>STIPE TOMAŠIĆ ANTUN pok. Tonća, OIB 65686352982</item>
      <item>KOVILJKA PECOTIĆ pok. Jerka, OIB 13468504322</item>
      <item>TINA PECOTIĆ, OIB 39458726928</item>
      <item>IVAN MARELIĆ IVAN, OIB 21089244760</item>
      <item>MARICA PECOTIĆ, OIB 11504405205</item>
      <item>ZLATKO TOMAŠIĆ, OIB 23584585291</item>
      <item>EMIL BANIČEVIĆ, OIB 38531031235</item>
      <item>JAKO VINO d.o.o., OIB 34068889816</item>
      <item>FINA ZAGREB, OIB 85821130368</item>
      <item>ZDRAVKO TOMAŠIĆ, OIB 04977191533</item>
      <item>IVAN / Anđa RADOVANOVIĆ, OIB 96187907458</item>
      <item>Odvj. Stjepan Eterović</item>
      <item>Gordana Jukić, Gorimix d.o.o.</item>
      <item>Mirko Jukić, Gorimix d.o.o.</item>
      <item>Davor Martinović, Poljopromet d.o.o.</item>
      <item>Vlaho Monković, OIB 72627093549</item>
      <item>odvjetnik Đorđe Anđelković, OIB 83301421911</item>
      <item>odvjetnik Neven Matas, OIB 71639062425 punomoćnik sudionika u postupku DAMOR, d.o.o. za preradu plastičnih masa, brodogradnju, turizam i trgovinu</item>
      <item>Igor Svilar, OIB 55678665212 punomoćnik sudionika u postupku BADEL 1862 dioničko društvo, vina, alkoholna i bezalkoholna pića</item>
    </izvorni_sadrzaj>
    <derivirana_varijabla naziv="DomainObject.Predmet.OstaliListFormatedOIB_1">
      <item>Narodne novine d.d., OIB 64546066176</item>
      <item>Kate Perić Šubašić</item>
      <item>Lenko Salečić, OIB 72583645435</item>
      <item>Kuzma Tomašić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</item>
      <item>JURE ANDRIJIĆ, OIB 15375407607</item>
      <item>JOAKIM KUNJAŠIĆ, OIB 48631002665</item>
      <item>JANKO SIPIŠIĆ, OIB 88591067320</item>
      <item>MARIJA PECOTIĆ, OIB 98670474583</item>
      <item>SUZANA FARAC, OIB 51194189691</item>
      <item>DUBO RADOVANOVIĆ, OIB 34484938455</item>
      <item>TIHOMIR PECOTIĆ (pok. Frana), OIB 95580820240</item>
      <item>FRANO BANIČEVIĆ, OIB 88223665918</item>
      <item>MILIVOJ BANIČEVIĆ, OIB 37291728761</item>
      <item>MARKO BANIČEVIĆ pok. Marka, OIB 52046084575</item>
      <item>VICKO BANIČEVIĆ, OIB 97708118789</item>
      <item>SREĆKO RADOVANOVIĆ, OIB 56175390499</item>
      <item>MIRA PECOTIĆ ud. Žela, OIB 66893527732</item>
      <item>DAROSLAV TOMAŠIĆ, OIB 08761048523</item>
      <item>NEDA SALEČIĆ ud. Petra, OIB 13956234500</item>
      <item>ZDRAVKA PECOTIĆ ANTUŠIN, OIB 62662263335</item>
      <item>RIKARD KORUNIĆ, OIB 37268201254</item>
      <item>IVAN SALEČIĆ pok. Petra, OIB 11189660102</item>
      <item>CELINA PECOTIĆ, OIB 27615926867</item>
      <item>TONĆI RADOVANOVIĆ, OIB 22214232720</item>
      <item>PERO BANIČEVIĆ pok. Petra, OIB 57778246922</item>
      <item>PETAR BANIČEVIĆ LUCIĆ Petrov, OIB 55607598403</item>
      <item>MARKO BANIČEVIĆ  pok. Pavla, OIB 90635825548</item>
      <item>IVKO PEŠELJ pok. Ivana, OIB 36303199278</item>
      <item>KATA PECOTIĆ pok. Kuzme, OIB 03245470856</item>
      <item>DANIRA PECOTIĆ, OIB 49066645523</item>
      <item>MIRKO RADOVANOVIĆ, OIB 17546459215</item>
      <item>IVAN TOMAŠIĆ pok. Ivana Barbaca, OIB 82320909380</item>
      <item>IVAN TOMAŠIĆ pok. Antuna, OIB 19797804756</item>
      <item>OMER PECOTIĆ, OIB 58952875239</item>
      <item>MARINKO TOMAŠIĆ RADIĆ, OIB 59563517268</item>
      <item>ANTE BLEUŠ, OIB 60321615992</item>
      <item>MLADEN BANIČEVIĆ, OIB 92174233157</item>
      <item>TONKO PECOTIĆ pok. Vida, OIB 56346962956</item>
      <item>BORISLAV BANIČEVIĆ, OIB 30708286914</item>
      <item>ŽELJKO KORUNIĆ, OIB 74827333379</item>
      <item>JURE PECOTIĆ, OIB 31678896761</item>
      <item>GOJKO TOMAŠIĆ, OIB 61715266930</item>
      <item>DANKO SALEČIĆ, OIB 10004679981</item>
      <item>DUŠAN DIDOVIĆ, OIB 56960465013</item>
      <item>PERICA BANIČEVIĆ, OIB 81549857729</item>
      <item>DUŠAN PECOTIĆ BARAN, OIB 82012465445</item>
      <item>TIHOMIR PECOTIĆ, OIB 62311967075</item>
      <item>IVAN KORUNIĆ DUNDO, OIB 26096900086</item>
      <item>IVAN PECOTIĆ KUZMIĆ, OIB 83866121523</item>
      <item>SRĐAN PECOTIĆ Grgura, OIB 76637031832</item>
      <item>KUZMA BANIČEVIĆ GROŠIĆ, OIB 83584328149</item>
      <item>JAKOV BANIČEVIĆ OREBIČIĆ, OIB 56613033040</item>
      <item>ŽELJKO PECOTIĆ pok. Petra, OIB 93469562632</item>
      <item>ANTUN BANIČEVIĆ pok. Antuna, OIB 08583630920</item>
      <item>IVAN SALEČIĆ pok. Ivana, OIB 77490461721</item>
      <item>KUZMA TOMAŠIĆ pok. Janka, OIB 47848562076</item>
      <item>IVAN TOMAŠIĆ DEŽEVIĆ, OIB 45025415169</item>
      <item>DUŠAN TOMAŠIĆ DEŽEVIĆ, OIB 18283165460</item>
      <item>IVAN RADOVANOVIĆ Repak, OIB 40234018163</item>
      <item>BLEUS-KORKIRA d.o.o., OIB 44122770964</item>
      <item>ŽELJKO BLEUŠ, OIB 59915399212</item>
      <item>IVAN TOMAŠIĆ JADIN, OIB 59631657813</item>
      <item>ALEN TOMAŠIĆ JADIN, OIB 82163957266</item>
      <item>KUZMA BANIČEVIĆ pok. Fabijana, OIB 15134842913</item>
      <item>ANITO PECOTIĆ BARAN, OIB 16212484063</item>
      <item>LUKA BANIČEVIĆ pok. Frana, OIB 98663577887</item>
      <item>MIRJANA BANIČEVIĆ, OIB 91669241000</item>
      <item>MIRJANA TOMAŠIĆ ud. Stojana, OIB 93209720439</item>
      <item>DOMINANT d.o.o., OIB 62799980235</item>
      <item>SREDNJA ŠKOLA PETRA ŠEGEDINA, OIB 30204241777</item>
      <item>ANTE TOMAŠIĆ pok. Jerka, OIB 27855324302</item>
      <item>DARKO TOMAŠIĆ Bili, OIB 60705895107</item>
      <item>JERKO PECOTIĆ, OIB 35137853358</item>
      <item>MILENA PECOTIĆ, OIB 45029039404</item>
      <item>MATIJA HUDULIN, OIB 05762741266</item>
      <item>ANTUN / JELA MILINA, OIB 66918120857</item>
      <item>MARINKO BANIČEVIĆ, OIB 79908473643</item>
      <item>JAKOV PECOTIĆ, OIB 31287390010</item>
      <item>MARIJA TOMAŠIĆ, OIB 23012233701</item>
      <item>RATKO PECOTIĆ, OIB 34405281520</item>
      <item>ANTE RADOVANOVIĆ pok. Petra, OIB 35711094259</item>
      <item>JAGODA VESELINOVIĆ, OIB 26384945691</item>
      <item>DRAGAN RADOVANOVIĆ, OIB 64379492772</item>
      <item>SRETAN RADOVANOVIĆ, OIB 57599657765</item>
      <item>IVAN BANIČEVIĆ ŠKUDRIĆ, OIB 13452885373</item>
      <item>BENEDIKT PECOTIĆ, OIB 58470348045</item>
      <item>ANTE BANIČEVIĆ Mikulato, OIB 69543010620</item>
      <item>SILVESTAR PECOTIĆ, OIB 06331851349</item>
      <item>MLADEN TOMAŠIĆ, OIB 50629906053</item>
      <item>MATKO PECOTIĆ Mirkov, OIB 48452214674</item>
      <item>ANTE PECOTIĆ pok. Ivota, OIB 90741744910</item>
      <item>BRANISLAV PECOTIĆ, OIB 47480540156</item>
      <item>DUŠAN TOMAŠIĆ BARBACA, OIB 11081131642</item>
      <item>KUZMA TOMAŠIĆ pok. Mileta Barbaca, OIB 44079223057</item>
      <item>ŽARKO PECOTIĆ TUNICA, OIB 34499644381</item>
      <item>RAJKO BANIČEVIĆ, OIB 45418114610</item>
      <item>DARICA PECOTIĆ, OIB 73218993869</item>
      <item>IVKO PECOTIĆ KUZMIĆ, OIB 97676374567</item>
      <item>LJUBO SALEČIĆ, OIB 57678876972</item>
      <item>DARKO DIDOVIĆ, OIB 86562516988</item>
      <item>FRANKA DRAGOJEVIĆ, OIB 82335614817</item>
      <item>DARIO PECOTIĆ, OIB 59926387177</item>
      <item>ZDENKO BANIČEVIĆ pok. Marina, OIB 68768522738</item>
      <item>MATKO SALEČIĆ, OIB 03920237137</item>
      <item>ANA BANIČEVIĆ, OIB 12523783384</item>
      <item>DANKO PECOTIĆ, OIB 16321602649</item>
      <item>SRETAN TOMAŠIĆ, OIB 09315287391</item>
      <item>VILMA TOMAŠIĆ, OIB 12263597546</item>
      <item>NANICA TOMAŠIĆ, OIB 38384204212</item>
      <item>JADRANA BANIČEVIĆ, OIB 39662029505</item>
      <item>IRENA DIDOVIĆ, OIB 79511279334</item>
      <item>IVKO RADOVANOVIĆ POŠA, OIB 27294506664</item>
      <item>MILICA HUDULIN, OIB 41575890321</item>
      <item>MOJMIR DIDOVIĆ, OIB 62857539177</item>
      <item>MARIN BANIČEVIĆ, OIB 80401714220</item>
      <item>TUDOR DIDOVIĆ, OIB 70526505736</item>
      <item>JAKŠA TOMAŠIĆ MORGEN, OIB 03236645193</item>
      <item>TOMISLAV TOMAŠIĆ DEŽEVIĆ, OIB 67388141775</item>
      <item>MARKO TOMAŠIĆ DEŽEVIĆ, OIB 95555601444</item>
      <item>MAJA PECOTIĆ ž. Josipa, OIB 95251176886</item>
      <item>JOSIP PECOTIĆ, OIB 81926927816</item>
      <item>PETAR TOMAŠIĆ DEŽEVIĆ, OIB 05638963990</item>
      <item>JAKŠA TOMAŠIĆ, OIB 25543664675</item>
      <item>STIPE TOMAŠIĆ ANTUN pok. Tonća, OIB 65686352982</item>
      <item>KOVILJKA PECOTIĆ pok. Jerka, OIB 13468504322</item>
      <item>TINA PECOTIĆ, OIB 39458726928</item>
      <item>IVAN MARELIĆ IVAN, OIB 21089244760</item>
      <item>MARICA PECOTIĆ, OIB 11504405205</item>
      <item>ZLATKO TOMAŠIĆ, OIB 23584585291</item>
      <item>EMIL BANIČEVIĆ, OIB 38531031235</item>
      <item>JAKO VINO d.o.o., OIB 34068889816</item>
      <item>FINA ZAGREB, OIB 85821130368</item>
      <item>ZDRAVKO TOMAŠIĆ, OIB 04977191533</item>
      <item>IVAN / Anđa RADOVANOVIĆ, OIB 96187907458</item>
      <item>Odvj. Stjepan Eterović</item>
      <item>Gordana Jukić, Gorimix d.o.o.</item>
      <item>Mirko Jukić, Gorimix d.o.o.</item>
      <item>Davor Martinović, Poljopromet d.o.o.</item>
      <item>Vlaho Monković, OIB 72627093549</item>
      <item>odvjetnik Đorđe Anđelković, OIB 83301421911</item>
      <item>odvjetnik Neven Matas, OIB 71639062425 punomoćnik sudionika u postupku DAMOR, d.o.o. za preradu plastičnih masa, brodogradnju, turizam i trgovinu</item>
      <item>Igor Svilar, OIB 55678665212 punomoćnik sudionika u postupku BADEL 1862 dioničko društvo, vina, alkoholna i bezalkoholna pića</item>
    </derivirana_varijabla>
  </DomainObject.Predmet.OstaliListFormatedOIB>
  <DomainObject.Predmet.OstaliListFormatedWithAdress>
    <izvorni_sadrzaj>
      <item>Narodne novine d.d., Saviski Gaj XIII put 6, 10000 Zagreb</item>
      <item>Kate Perić Šubašić, Hrv. poštanska banka d.d., 20000 Dubrovnik</item>
      <item>Lenko Salečić, 20272 Smokvica</item>
      <item>Kuzma Tomašić, 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(Petrušac), BRNA</item>
      <item>JURE ANDRIJIĆ, BRNA, SMOKVICA</item>
      <item>JOAKIM KUNJAŠIĆ, 20272 Smokvica</item>
      <item>JANKO SIPIŠIĆ, 20272 Smokvica</item>
      <item>MARIJA PECOTIĆ, Smokvica 48, 20272 Smokvica</item>
      <item>SUZANA FARAC, 20272 Smokvica</item>
      <item>DUBO RADOVANOVIĆ, 20272 Smokvica</item>
      <item>TIHOMIR PECOTIĆ (pok. Frana), 20272 Smokvica</item>
      <item>FRANO BANIČEVIĆ, 20272 Smokvica</item>
      <item>MILIVOJ BANIČEVIĆ, 20272 Smokvica</item>
      <item>MARKO BANIČEVIĆ pok. Marka, 20272 Smokvica</item>
      <item>VICKO BANIČEVIĆ, 20272 Smokvica</item>
      <item>SREĆKO RADOVANOVIĆ, 20272 Smokvica</item>
      <item>MIRA PECOTIĆ ud. Žela, 20272 Smokvica</item>
      <item>DAROSLAV TOMAŠIĆ, 20272 Smokvica</item>
      <item>NEDA SALEČIĆ ud. Petra, 20272 Smokvica</item>
      <item>ZDRAVKA PECOTIĆ ANTUŠIN, 20272 Smokvica</item>
      <item>RIKARD KORUNIĆ, 20272 Smokvica</item>
      <item>IVAN SALEČIĆ pok. Petra, Brna, Smokvica</item>
      <item>CELINA PECOTIĆ, 20272 Smokvica</item>
      <item>TONĆI RADOVANOVIĆ, BRNA, SMOKVICA</item>
      <item>PERO BANIČEVIĆ pok. Petra, 20272 Smokvica</item>
      <item>PETAR BANIČEVIĆ LUCIĆ Petrov, BRNA</item>
      <item>MARKO BANIČEVIĆ  pok. Pavla, 20272 Smokvica</item>
      <item>IVKO PEŠELJ pok. Ivana, 20272 Smokvica</item>
      <item>KATA PECOTIĆ pok. Kuzme, 20272 Smokvica</item>
      <item>DANIRA PECOTIĆ, 20272 Smokvica</item>
      <item>MIRKO RADOVANOVIĆ, 20272 Smokvica</item>
      <item>IVAN TOMAŠIĆ pok. Ivana Barbaca, 20272 Smokvica</item>
      <item>IVAN TOMAŠIĆ pok. Antuna, 20272 Smokvica</item>
      <item>OMER PECOTIĆ, 20272 Smokvica</item>
      <item>MARINKO TOMAŠIĆ RADIĆ, 20272 Smokvica</item>
      <item>ANTE BLEUŠ, 20272 Smokvica</item>
      <item>MLADEN BANIČEVIĆ, 20272 Smokvica</item>
      <item>TONKO PECOTIĆ pok. Vida</item>
      <item>BORISLAV BANIČEVIĆ, 20272 Smokvica</item>
      <item>ŽELJKO KORUNIĆ, BRNA</item>
      <item>JURE PECOTIĆ, 20272 Smokvica</item>
      <item>GOJKO TOMAŠIĆ, BRNA</item>
      <item>DANKO SALEČIĆ, 20272 Smokvica</item>
      <item>DUŠAN DIDOVIĆ, 20272 Smokvica</item>
      <item>PERICA BANIČEVIĆ, 20272 Smokvica</item>
      <item>DUŠAN PECOTIĆ BARAN, 20272 Smokvica</item>
      <item>TIHOMIR PECOTIĆ, BRNA</item>
      <item>IVAN KORUNIĆ DUNDO, 20272 Smokvica</item>
      <item>IVAN PECOTIĆ KUZMIĆ, 20272 Smokvica</item>
      <item>SRĐAN PECOTIĆ Grgura</item>
      <item>KUZMA BANIČEVIĆ GROŠIĆ, 20272 Smokvica</item>
      <item>JAKOV BANIČEVIĆ OREBIČIĆ, 20272 Smokvica</item>
      <item>ŽELJKO PECOTIĆ pok. Petra, 20272 Smokvica</item>
      <item>ANTUN BANIČEVIĆ pok. Antuna, 20272 Smokvica</item>
      <item>IVAN SALEČIĆ pok. Ivana, 20272 Smokvica</item>
      <item>KUZMA TOMAŠIĆ pok. Janka, 20272 Smokvica</item>
      <item>IVAN TOMAŠIĆ DEŽEVIĆ, BRNA</item>
      <item>DUŠAN TOMAŠIĆ DEŽEVIĆ, BRNA</item>
      <item>IVAN RADOVANOVIĆ Repak, Smokvica 298, 20272 Smokvica</item>
      <item>BLEUS-KORKIRA d.o.o.</item>
      <item>ŽELJKO BLEUŠ, 20272 Smokvica</item>
      <item>IVAN TOMAŠIĆ JADIN, 20272 Smokvica</item>
      <item>ALEN TOMAŠIĆ JADIN, 20260 Korčula</item>
      <item>KUZMA BANIČEVIĆ pok. Fabijana, 20272 Smokvica</item>
      <item>ANITO PECOTIĆ BARAN, 20272 Smokvica</item>
      <item>LUKA BANIČEVIĆ pok. Frana, Brna</item>
      <item>MIRJANA BANIČEVIĆ, 20272 Smokvica</item>
      <item>MIRJANA TOMAŠIĆ ud. Stojana, 20272 Smokvica</item>
      <item>DOMINANT d.o.o.</item>
      <item>SREDNJA ŠKOLA PETRA ŠEGEDINA, 20260 Korčula</item>
      <item>ANTE TOMAŠIĆ pok. Jerka, 20272 Smokvica</item>
      <item>DARKO TOMAŠIĆ Bili, 20272 Smokvica</item>
      <item>JERKO PECOTIĆ, Brna 481, Brna, 20272 Smokvica</item>
      <item>MILENA PECOTIĆ, 20272 Smokvica</item>
      <item>MATIJA HUDULIN, 20272 Smokvica</item>
      <item>ANTUN / JELA MILINA, SMOKVICA 289, 20272 Smokvica</item>
      <item>MARINKO BANIČEVIĆ, 20272 Smokvica</item>
      <item>JAKOV PECOTIĆ, BRNA</item>
      <item>MARIJA TOMAŠIĆ, 20272 Smokvica</item>
      <item>RATKO PECOTIĆ, BRNA</item>
      <item>ANTE RADOVANOVIĆ pok. Petra, 20272 Smokvica</item>
      <item>JAGODA VESELINOVIĆ, 20272 Smokvica</item>
      <item>DRAGAN RADOVANOVIĆ, BRNA</item>
      <item>SRETAN RADOVANOVIĆ, 20272 Smokvica</item>
      <item>IVAN BANIČEVIĆ ŠKUDRIĆ, 20272 Smokvica</item>
      <item>BENEDIKT PECOTIĆ, BRNA</item>
      <item>ANTE BANIČEVIĆ Mikulato, 20272 Smokvica</item>
      <item>SILVESTAR PECOTIĆ, 20272 Smokvica</item>
      <item>MLADEN TOMAŠIĆ, 20272 Smokvica</item>
      <item>MATKO PECOTIĆ Mirkov, 20272 Smokvica</item>
      <item>ANTE PECOTIĆ pok. Ivota, 20272 Smokvica</item>
      <item>BRANISLAV PECOTIĆ, 20272 Smokvica</item>
      <item>DUŠAN TOMAŠIĆ BARBACA, BRNA</item>
      <item>KUZMA TOMAŠIĆ pok. Mileta Barbaca, 20272 Smokvica</item>
      <item>ŽARKO PECOTIĆ TUNICA, 20272 Smokvica</item>
      <item>RAJKO BANIČEVIĆ, 20272 Smokvica</item>
      <item>DARICA PECOTIĆ, Brna 510, 20272 Smokvica</item>
      <item>IVKO PECOTIĆ KUZMIĆ, 20272 Smokvica</item>
      <item>LJUBO SALEČIĆ, 20272 Smokvica</item>
      <item>DARKO DIDOVIĆ, 20272 Smokvica</item>
      <item>FRANKA DRAGOJEVIĆ, 20272 Smokvica</item>
      <item>DARIO PECOTIĆ, 20272 Smokvica</item>
      <item>ZDENKO BANIČEVIĆ pok. Marina, Smokvica 101, 20272 Smokvica</item>
      <item>MATKO SALEČIĆ, 20272 Smokvica</item>
      <item>ANA BANIČEVIĆ, 20272 Smokvica</item>
      <item>DANKO PECOTIĆ, BRNA</item>
      <item>SRETAN TOMAŠIĆ, 20272 Smokvica</item>
      <item>VILMA TOMAŠIĆ, BRNA</item>
      <item>NANICA TOMAŠIĆ, BRNA</item>
      <item>JADRANA BANIČEVIĆ, BRNA</item>
      <item>IRENA DIDOVIĆ, 20272 Smokvica</item>
      <item>IVKO RADOVANOVIĆ POŠA, BRNA</item>
      <item>MILICA HUDULIN, BRNA</item>
      <item>MOJMIR DIDOVIĆ, 20270 Vela Luka</item>
      <item>MARIN BANIČEVIĆ, 20272 Smokvica</item>
      <item>TUDOR DIDOVIĆ, 20272 Smokvica</item>
      <item>JAKŠA TOMAŠIĆ MORGEN, BRNA</item>
      <item>TOMISLAV TOMAŠIĆ DEŽEVIĆ, BRNA</item>
      <item>MARKO TOMAŠIĆ DEŽEVIĆ, BRNA</item>
      <item>MAJA PECOTIĆ ž. Josipa, 20272 Smokvica</item>
      <item>JOSIP PECOTIĆ, 20272 Smokvica</item>
      <item>PETAR TOMAŠIĆ DEŽEVIĆ, 20272 Smokvica</item>
      <item>JAKŠA TOMAŠIĆ, 20272 Smokvica</item>
      <item>STIPE TOMAŠIĆ ANTUN pok. Tonća, 20272 Smokvica</item>
      <item>KOVILJKA PECOTIĆ pok. Jerka, 20272 Smokvica</item>
      <item>TINA PECOTIĆ, BRNA</item>
      <item>IVAN MARELIĆ IVAN, 20272 Smokvica</item>
      <item>MARICA PECOTIĆ, BRNA</item>
      <item>ZLATKO TOMAŠIĆ, 20272 Smokvica</item>
      <item>EMIL BANIČEVIĆ, 20272 Smokvica</item>
      <item>JAKO VINO d.o.o.</item>
      <item>FINA ZAGREB</item>
      <item>ZDRAVKO TOMAŠIĆ</item>
      <item>IVAN / Anđa RADOVANOVIĆ, SMOKVICA 30, 20272 Smokvica</item>
      <item>Odvj. Stjepan Eterović, Kipara Rendića 17, 21400 Supetar</item>
      <item>Gordana Jukić, Gorimix d.o.o.</item>
      <item>Mirko Jukić, Gorimix d.o.o.</item>
      <item>Davor Martinović, Poljopromet d.o.o.</item>
      <item>Vlaho Monković, Vlaha Paljetka 12, 20207 Cavtat</item>
      <item>odvjetnik Đorđe Anđelković, Vrbanićeva 20, 10000 Zagreb</item>
      <item>odvjetnik Neven Matas, Ulica Domovinskog rata 27, 21000 Split punomoćnik sudionika u postupku DAMOR, d.o.o. za preradu plastičnih masa, brodogradnju, turizam i trgovinu</item>
      <item>Igor Svilar, Gredička 23, 10000 Zagreb punomoćnik sudionika u postupku BADEL 1862 dioničko društvo, vina, alkoholna i bezalkoholna pića</item>
    </izvorni_sadrzaj>
    <derivirana_varijabla naziv="DomainObject.Predmet.OstaliListFormatedWithAdress_1">
      <item>Narodne novine d.d., Saviski Gaj XIII put 6, 10000 Zagreb</item>
      <item>Kate Perić Šubašić, Hrv. poštanska banka d.d., 20000 Dubrovnik</item>
      <item>Lenko Salečić, 20272 Smokvica</item>
      <item>Kuzma Tomašić, 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(Petrušac), BRNA</item>
      <item>JURE ANDRIJIĆ, BRNA, SMOKVICA</item>
      <item>JOAKIM KUNJAŠIĆ, 20272 Smokvica</item>
      <item>JANKO SIPIŠIĆ, 20272 Smokvica</item>
      <item>MARIJA PECOTIĆ, Smokvica 48, 20272 Smokvica</item>
      <item>SUZANA FARAC, 20272 Smokvica</item>
      <item>DUBO RADOVANOVIĆ, 20272 Smokvica</item>
      <item>TIHOMIR PECOTIĆ (pok. Frana), 20272 Smokvica</item>
      <item>FRANO BANIČEVIĆ, 20272 Smokvica</item>
      <item>MILIVOJ BANIČEVIĆ, 20272 Smokvica</item>
      <item>MARKO BANIČEVIĆ pok. Marka, 20272 Smokvica</item>
      <item>VICKO BANIČEVIĆ, 20272 Smokvica</item>
      <item>SREĆKO RADOVANOVIĆ, 20272 Smokvica</item>
      <item>MIRA PECOTIĆ ud. Žela, 20272 Smokvica</item>
      <item>DAROSLAV TOMAŠIĆ, 20272 Smokvica</item>
      <item>NEDA SALEČIĆ ud. Petra, 20272 Smokvica</item>
      <item>ZDRAVKA PECOTIĆ ANTUŠIN, 20272 Smokvica</item>
      <item>RIKARD KORUNIĆ, 20272 Smokvica</item>
      <item>IVAN SALEČIĆ pok. Petra, Brna, Smokvica</item>
      <item>CELINA PECOTIĆ, 20272 Smokvica</item>
      <item>TONĆI RADOVANOVIĆ, BRNA, SMOKVICA</item>
      <item>PERO BANIČEVIĆ pok. Petra, 20272 Smokvica</item>
      <item>PETAR BANIČEVIĆ LUCIĆ Petrov, BRNA</item>
      <item>MARKO BANIČEVIĆ  pok. Pavla, 20272 Smokvica</item>
      <item>IVKO PEŠELJ pok. Ivana, 20272 Smokvica</item>
      <item>KATA PECOTIĆ pok. Kuzme, 20272 Smokvica</item>
      <item>DANIRA PECOTIĆ, 20272 Smokvica</item>
      <item>MIRKO RADOVANOVIĆ, 20272 Smokvica</item>
      <item>IVAN TOMAŠIĆ pok. Ivana Barbaca, 20272 Smokvica</item>
      <item>IVAN TOMAŠIĆ pok. Antuna, 20272 Smokvica</item>
      <item>OMER PECOTIĆ, 20272 Smokvica</item>
      <item>MARINKO TOMAŠIĆ RADIĆ, 20272 Smokvica</item>
      <item>ANTE BLEUŠ, 20272 Smokvica</item>
      <item>MLADEN BANIČEVIĆ, 20272 Smokvica</item>
      <item>TONKO PECOTIĆ pok. Vida</item>
      <item>BORISLAV BANIČEVIĆ, 20272 Smokvica</item>
      <item>ŽELJKO KORUNIĆ, BRNA</item>
      <item>JURE PECOTIĆ, 20272 Smokvica</item>
      <item>GOJKO TOMAŠIĆ, BRNA</item>
      <item>DANKO SALEČIĆ, 20272 Smokvica</item>
      <item>DUŠAN DIDOVIĆ, 20272 Smokvica</item>
      <item>PERICA BANIČEVIĆ, 20272 Smokvica</item>
      <item>DUŠAN PECOTIĆ BARAN, 20272 Smokvica</item>
      <item>TIHOMIR PECOTIĆ, BRNA</item>
      <item>IVAN KORUNIĆ DUNDO, 20272 Smokvica</item>
      <item>IVAN PECOTIĆ KUZMIĆ, 20272 Smokvica</item>
      <item>SRĐAN PECOTIĆ Grgura</item>
      <item>KUZMA BANIČEVIĆ GROŠIĆ, 20272 Smokvica</item>
      <item>JAKOV BANIČEVIĆ OREBIČIĆ, 20272 Smokvica</item>
      <item>ŽELJKO PECOTIĆ pok. Petra, 20272 Smokvica</item>
      <item>ANTUN BANIČEVIĆ pok. Antuna, 20272 Smokvica</item>
      <item>IVAN SALEČIĆ pok. Ivana, 20272 Smokvica</item>
      <item>KUZMA TOMAŠIĆ pok. Janka, 20272 Smokvica</item>
      <item>IVAN TOMAŠIĆ DEŽEVIĆ, BRNA</item>
      <item>DUŠAN TOMAŠIĆ DEŽEVIĆ, BRNA</item>
      <item>IVAN RADOVANOVIĆ Repak, Smokvica 298, 20272 Smokvica</item>
      <item>BLEUS-KORKIRA d.o.o.</item>
      <item>ŽELJKO BLEUŠ, 20272 Smokvica</item>
      <item>IVAN TOMAŠIĆ JADIN, 20272 Smokvica</item>
      <item>ALEN TOMAŠIĆ JADIN, 20260 Korčula</item>
      <item>KUZMA BANIČEVIĆ pok. Fabijana, 20272 Smokvica</item>
      <item>ANITO PECOTIĆ BARAN, 20272 Smokvica</item>
      <item>LUKA BANIČEVIĆ pok. Frana, Brna</item>
      <item>MIRJANA BANIČEVIĆ, 20272 Smokvica</item>
      <item>MIRJANA TOMAŠIĆ ud. Stojana, 20272 Smokvica</item>
      <item>DOMINANT d.o.o.</item>
      <item>SREDNJA ŠKOLA PETRA ŠEGEDINA, 20260 Korčula</item>
      <item>ANTE TOMAŠIĆ pok. Jerka, 20272 Smokvica</item>
      <item>DARKO TOMAŠIĆ Bili, 20272 Smokvica</item>
      <item>JERKO PECOTIĆ, Brna 481, Brna, 20272 Smokvica</item>
      <item>MILENA PECOTIĆ, 20272 Smokvica</item>
      <item>MATIJA HUDULIN, 20272 Smokvica</item>
      <item>ANTUN / JELA MILINA, SMOKVICA 289, 20272 Smokvica</item>
      <item>MARINKO BANIČEVIĆ, 20272 Smokvica</item>
      <item>JAKOV PECOTIĆ, BRNA</item>
      <item>MARIJA TOMAŠIĆ, 20272 Smokvica</item>
      <item>RATKO PECOTIĆ, BRNA</item>
      <item>ANTE RADOVANOVIĆ pok. Petra, 20272 Smokvica</item>
      <item>JAGODA VESELINOVIĆ, 20272 Smokvica</item>
      <item>DRAGAN RADOVANOVIĆ, BRNA</item>
      <item>SRETAN RADOVANOVIĆ, 20272 Smokvica</item>
      <item>IVAN BANIČEVIĆ ŠKUDRIĆ, 20272 Smokvica</item>
      <item>BENEDIKT PECOTIĆ, BRNA</item>
      <item>ANTE BANIČEVIĆ Mikulato, 20272 Smokvica</item>
      <item>SILVESTAR PECOTIĆ, 20272 Smokvica</item>
      <item>MLADEN TOMAŠIĆ, 20272 Smokvica</item>
      <item>MATKO PECOTIĆ Mirkov, 20272 Smokvica</item>
      <item>ANTE PECOTIĆ pok. Ivota, 20272 Smokvica</item>
      <item>BRANISLAV PECOTIĆ, 20272 Smokvica</item>
      <item>DUŠAN TOMAŠIĆ BARBACA, BRNA</item>
      <item>KUZMA TOMAŠIĆ pok. Mileta Barbaca, 20272 Smokvica</item>
      <item>ŽARKO PECOTIĆ TUNICA, 20272 Smokvica</item>
      <item>RAJKO BANIČEVIĆ, 20272 Smokvica</item>
      <item>DARICA PECOTIĆ, Brna 510, 20272 Smokvica</item>
      <item>IVKO PECOTIĆ KUZMIĆ, 20272 Smokvica</item>
      <item>LJUBO SALEČIĆ, 20272 Smokvica</item>
      <item>DARKO DIDOVIĆ, 20272 Smokvica</item>
      <item>FRANKA DRAGOJEVIĆ, 20272 Smokvica</item>
      <item>DARIO PECOTIĆ, 20272 Smokvica</item>
      <item>ZDENKO BANIČEVIĆ pok. Marina, Smokvica 101, 20272 Smokvica</item>
      <item>MATKO SALEČIĆ, 20272 Smokvica</item>
      <item>ANA BANIČEVIĆ, 20272 Smokvica</item>
      <item>DANKO PECOTIĆ, BRNA</item>
      <item>SRETAN TOMAŠIĆ, 20272 Smokvica</item>
      <item>VILMA TOMAŠIĆ, BRNA</item>
      <item>NANICA TOMAŠIĆ, BRNA</item>
      <item>JADRANA BANIČEVIĆ, BRNA</item>
      <item>IRENA DIDOVIĆ, 20272 Smokvica</item>
      <item>IVKO RADOVANOVIĆ POŠA, BRNA</item>
      <item>MILICA HUDULIN, BRNA</item>
      <item>MOJMIR DIDOVIĆ, 20270 Vela Luka</item>
      <item>MARIN BANIČEVIĆ, 20272 Smokvica</item>
      <item>TUDOR DIDOVIĆ, 20272 Smokvica</item>
      <item>JAKŠA TOMAŠIĆ MORGEN, BRNA</item>
      <item>TOMISLAV TOMAŠIĆ DEŽEVIĆ, BRNA</item>
      <item>MARKO TOMAŠIĆ DEŽEVIĆ, BRNA</item>
      <item>MAJA PECOTIĆ ž. Josipa, 20272 Smokvica</item>
      <item>JOSIP PECOTIĆ, 20272 Smokvica</item>
      <item>PETAR TOMAŠIĆ DEŽEVIĆ, 20272 Smokvica</item>
      <item>JAKŠA TOMAŠIĆ, 20272 Smokvica</item>
      <item>STIPE TOMAŠIĆ ANTUN pok. Tonća, 20272 Smokvica</item>
      <item>KOVILJKA PECOTIĆ pok. Jerka, 20272 Smokvica</item>
      <item>TINA PECOTIĆ, BRNA</item>
      <item>IVAN MARELIĆ IVAN, 20272 Smokvica</item>
      <item>MARICA PECOTIĆ, BRNA</item>
      <item>ZLATKO TOMAŠIĆ, 20272 Smokvica</item>
      <item>EMIL BANIČEVIĆ, 20272 Smokvica</item>
      <item>JAKO VINO d.o.o.</item>
      <item>FINA ZAGREB</item>
      <item>ZDRAVKO TOMAŠIĆ</item>
      <item>IVAN / Anđa RADOVANOVIĆ, SMOKVICA 30, 20272 Smokvica</item>
      <item>Odvj. Stjepan Eterović, Kipara Rendića 17, 21400 Supetar</item>
      <item>Gordana Jukić, Gorimix d.o.o.</item>
      <item>Mirko Jukić, Gorimix d.o.o.</item>
      <item>Davor Martinović, Poljopromet d.o.o.</item>
      <item>Vlaho Monković, Vlaha Paljetka 12, 20207 Cavtat</item>
      <item>odvjetnik Đorđe Anđelković, Vrbanićeva 20, 10000 Zagreb</item>
      <item>odvjetnik Neven Matas, Ulica Domovinskog rata 27, 21000 Split punomoćnik sudionika u postupku DAMOR, d.o.o. za preradu plastičnih masa, brodogradnju, turizam i trgovinu</item>
      <item>Igor Svilar, Gredička 23, 10000 Zagreb punomoćnik sudionika u postupku BADEL 1862 dioničko društvo, vina, alkoholna i bezalkoholna pića</item>
    </derivirana_varijabla>
  </DomainObject.Predmet.OstaliListFormatedWithAdress>
  <DomainObject.Predmet.OstaliListFormatedWithAdressOIB>
    <izvorni_sadrzaj>
      <item>Narodne novine d.d., OIB 64546066176, Saviski Gaj XIII put 6, 10000 Zagreb</item>
      <item>Kate Perić Šubašić, Hrv. poštanska banka d.d., 20000 Dubrovnik</item>
      <item>Lenko Salečić, OIB 72583645435, 20272 Smokvica</item>
      <item>Kuzma Tomašić, 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79196597878, BRNA</item>
      <item>JURE ANDRIJIĆ, OIB 15375407607, BRNA, SMOKVICA</item>
      <item>JOAKIM KUNJAŠIĆ, OIB 48631002665, 20272 Smokvica</item>
      <item>JANKO SIPIŠIĆ, OIB 88591067320, 20272 Smokvica</item>
      <item>MARIJA PECOTIĆ, OIB 98670474583, Smokvica 48, 20272 Smokvica</item>
      <item>SUZANA FARAC, OIB 51194189691, 20272 Smokvica</item>
      <item>DUBO RADOVANOVIĆ, OIB 34484938455, 20272 Smokvica</item>
      <item>TIHOMIR PECOTIĆ (pok. Frana), OIB 95580820240, 20272 Smokvica</item>
      <item>FRANO BANIČEVIĆ, OIB 88223665918, 20272 Smokvica</item>
      <item>MILIVOJ BANIČEVIĆ, OIB 37291728761, 20272 Smokvica</item>
      <item>MARKO BANIČEVIĆ pok. Marka, OIB 52046084575, 20272 Smokvica</item>
      <item>VICKO BANIČEVIĆ, OIB 97708118789, 20272 Smokvica</item>
      <item>SREĆKO RADOVANOVIĆ, OIB 56175390499, 20272 Smokvica</item>
      <item>MIRA PECOTIĆ ud. Žela, OIB 66893527732, 20272 Smokvica</item>
      <item>DAROSLAV TOMAŠIĆ, OIB 08761048523, 20272 Smokvica</item>
      <item>NEDA SALEČIĆ ud. Petra, OIB 13956234500, 20272 Smokvica</item>
      <item>ZDRAVKA PECOTIĆ ANTUŠIN, OIB 62662263335, 20272 Smokvica</item>
      <item>RIKARD KORUNIĆ, OIB 37268201254, 20272 Smokvica</item>
      <item>IVAN SALEČIĆ pok. Petra, OIB 11189660102, Brna, Smokvica</item>
      <item>CELINA PECOTIĆ, OIB 27615926867, 20272 Smokvica</item>
      <item>TONĆI RADOVANOVIĆ, OIB 22214232720, BRNA, SMOKVICA</item>
      <item>PERO BANIČEVIĆ pok. Petra, OIB 57778246922, 20272 Smokvica</item>
      <item>PETAR BANIČEVIĆ LUCIĆ Petrov, OIB 55607598403, BRNA</item>
      <item>MARKO BANIČEVIĆ  pok. Pavla, OIB 90635825548, 20272 Smokvica</item>
      <item>IVKO PEŠELJ pok. Ivana, OIB 36303199278, 20272 Smokvica</item>
      <item>KATA PECOTIĆ pok. Kuzme, OIB 03245470856, 20272 Smokvica</item>
      <item>DANIRA PECOTIĆ, OIB 49066645523, 20272 Smokvica</item>
      <item>MIRKO RADOVANOVIĆ, OIB 17546459215, 20272 Smokvica</item>
      <item>IVAN TOMAŠIĆ pok. Ivana Barbaca, OIB 82320909380, 20272 Smokvica</item>
      <item>IVAN TOMAŠIĆ pok. Antuna, OIB 19797804756, 20272 Smokvica</item>
      <item>OMER PECOTIĆ, OIB 58952875239, 20272 Smokvica</item>
      <item>MARINKO TOMAŠIĆ RADIĆ, OIB 59563517268, 20272 Smokvica</item>
      <item>ANTE BLEUŠ, OIB 60321615992, 20272 Smokvica</item>
      <item>MLADEN BANIČEVIĆ, OIB 92174233157, 20272 Smokvica</item>
      <item>TONKO PECOTIĆ pok. Vida, OIB 56346962956</item>
      <item>BORISLAV BANIČEVIĆ, OIB 30708286914, 20272 Smokvica</item>
      <item>ŽELJKO KORUNIĆ, OIB 74827333379, BRNA</item>
      <item>JURE PECOTIĆ, OIB 31678896761, 20272 Smokvica</item>
      <item>GOJKO TOMAŠIĆ, OIB 61715266930, BRNA</item>
      <item>DANKO SALEČIĆ, OIB 10004679981, 20272 Smokvica</item>
      <item>DUŠAN DIDOVIĆ, OIB 56960465013, 20272 Smokvica</item>
      <item>PERICA BANIČEVIĆ, OIB 81549857729, 20272 Smokvica</item>
      <item>DUŠAN PECOTIĆ BARAN, OIB 82012465445, 20272 Smokvica</item>
      <item>TIHOMIR PECOTIĆ, OIB 62311967075, BRNA</item>
      <item>IVAN KORUNIĆ DUNDO, OIB 26096900086, 20272 Smokvica</item>
      <item>IVAN PECOTIĆ KUZMIĆ, OIB 83866121523, 20272 Smokvica</item>
      <item>SRĐAN PECOTIĆ Grgura, OIB 76637031832</item>
      <item>KUZMA BANIČEVIĆ GROŠIĆ, OIB 83584328149, 20272 Smokvica</item>
      <item>JAKOV BANIČEVIĆ OREBIČIĆ, OIB 56613033040, 20272 Smokvica</item>
      <item>ŽELJKO PECOTIĆ pok. Petra, OIB 93469562632, 20272 Smokvica</item>
      <item>ANTUN BANIČEVIĆ pok. Antuna, OIB 08583630920, 20272 Smokvica</item>
      <item>IVAN SALEČIĆ pok. Ivana, OIB 77490461721, 20272 Smokvica</item>
      <item>KUZMA TOMAŠIĆ pok. Janka, OIB 47848562076, 20272 Smokvica</item>
      <item>IVAN TOMAŠIĆ DEŽEVIĆ, OIB 45025415169, BRNA</item>
      <item>DUŠAN TOMAŠIĆ DEŽEVIĆ, OIB 18283165460, BRNA</item>
      <item>IVAN RADOVANOVIĆ Repak, OIB 40234018163, Smokvica 298, 20272 Smokvica</item>
      <item>BLEUS-KORKIRA d.o.o., OIB 44122770964</item>
      <item>ŽELJKO BLEUŠ, OIB 59915399212, 20272 Smokvica</item>
      <item>IVAN TOMAŠIĆ JADIN, OIB 59631657813, 20272 Smokvica</item>
      <item>ALEN TOMAŠIĆ JADIN, OIB 82163957266, 20260 Korčula</item>
      <item>KUZMA BANIČEVIĆ pok. Fabijana, OIB 15134842913, 20272 Smokvica</item>
      <item>ANITO PECOTIĆ BARAN, OIB 16212484063, 20272 Smokvica</item>
      <item>LUKA BANIČEVIĆ pok. Frana, OIB 98663577887, Brna</item>
      <item>MIRJANA BANIČEVIĆ, OIB 91669241000, 20272 Smokvica</item>
      <item>MIRJANA TOMAŠIĆ ud. Stojana, OIB 93209720439, 20272 Smokvica</item>
      <item>DOMINANT d.o.o., OIB 62799980235</item>
      <item>SREDNJA ŠKOLA PETRA ŠEGEDINA, OIB 30204241777, 20260 Korčula</item>
      <item>ANTE TOMAŠIĆ pok. Jerka, OIB 27855324302, 20272 Smokvica</item>
      <item>DARKO TOMAŠIĆ Bili, OIB 60705895107, 20272 Smokvica</item>
      <item>JERKO PECOTIĆ, OIB 35137853358, Brna 481, Brna, 20272 Smokvica</item>
      <item>MILENA PECOTIĆ, OIB 45029039404, 20272 Smokvica</item>
      <item>MATIJA HUDULIN, OIB 05762741266, 20272 Smokvica</item>
      <item>ANTUN / JELA MILINA, OIB 66918120857, SMOKVICA 289, 20272 Smokvica</item>
      <item>MARINKO BANIČEVIĆ, OIB 79908473643, 20272 Smokvica</item>
      <item>JAKOV PECOTIĆ, OIB 31287390010, BRNA</item>
      <item>MARIJA TOMAŠIĆ, OIB 23012233701, 20272 Smokvica</item>
      <item>RATKO PECOTIĆ, OIB 34405281520, BRNA</item>
      <item>ANTE RADOVANOVIĆ pok. Petra, OIB 35711094259, 20272 Smokvica</item>
      <item>JAGODA VESELINOVIĆ, OIB 26384945691, 20272 Smokvica</item>
      <item>DRAGAN RADOVANOVIĆ, OIB 64379492772, BRNA</item>
      <item>SRETAN RADOVANOVIĆ, OIB 57599657765, 20272 Smokvica</item>
      <item>IVAN BANIČEVIĆ ŠKUDRIĆ, OIB 13452885373, 20272 Smokvica</item>
      <item>BENEDIKT PECOTIĆ, OIB 58470348045, BRNA</item>
      <item>ANTE BANIČEVIĆ Mikulato, OIB 69543010620, 20272 Smokvica</item>
      <item>SILVESTAR PECOTIĆ, OIB 06331851349, 20272 Smokvica</item>
      <item>MLADEN TOMAŠIĆ, OIB 50629906053, 20272 Smokvica</item>
      <item>MATKO PECOTIĆ Mirkov, OIB 48452214674, 20272 Smokvica</item>
      <item>ANTE PECOTIĆ pok. Ivota, OIB 90741744910, 20272 Smokvica</item>
      <item>BRANISLAV PECOTIĆ, OIB 47480540156, 20272 Smokvica</item>
      <item>DUŠAN TOMAŠIĆ BARBACA, OIB 11081131642, BRNA</item>
      <item>KUZMA TOMAŠIĆ pok. Mileta Barbaca, OIB 44079223057, 20272 Smokvica</item>
      <item>ŽARKO PECOTIĆ TUNICA, OIB 34499644381, 20272 Smokvica</item>
      <item>RAJKO BANIČEVIĆ, OIB 45418114610, 20272 Smokvica</item>
      <item>DARICA PECOTIĆ, OIB 73218993869, Brna 510, 20272 Smokvica</item>
      <item>IVKO PECOTIĆ KUZMIĆ, OIB 97676374567, 20272 Smokvica</item>
      <item>LJUBO SALEČIĆ, OIB 57678876972, 20272 Smokvica</item>
      <item>DARKO DIDOVIĆ, OIB 86562516988, 20272 Smokvica</item>
      <item>FRANKA DRAGOJEVIĆ, OIB 82335614817, 20272 Smokvica</item>
      <item>DARIO PECOTIĆ, OIB 59926387177, 20272 Smokvica</item>
      <item>ZDENKO BANIČEVIĆ pok. Marina, OIB 68768522738, Smokvica 101, 20272 Smokvica</item>
      <item>MATKO SALEČIĆ, OIB 03920237137, 20272 Smokvica</item>
      <item>ANA BANIČEVIĆ, OIB 12523783384, 20272 Smokvica</item>
      <item>DANKO PECOTIĆ, OIB 16321602649, BRNA</item>
      <item>SRETAN TOMAŠIĆ, OIB 09315287391, 20272 Smokvica</item>
      <item>VILMA TOMAŠIĆ, OIB 12263597546, BRNA</item>
      <item>NANICA TOMAŠIĆ, OIB 38384204212, BRNA</item>
      <item>JADRANA BANIČEVIĆ, OIB 39662029505, BRNA</item>
      <item>IRENA DIDOVIĆ, OIB 79511279334, 20272 Smokvica</item>
      <item>IVKO RADOVANOVIĆ POŠA, OIB 27294506664, BRNA</item>
      <item>MILICA HUDULIN, OIB 41575890321, BRNA</item>
      <item>MOJMIR DIDOVIĆ, OIB 62857539177, 20270 Vela Luka</item>
      <item>MARIN BANIČEVIĆ, OIB 80401714220, 20272 Smokvica</item>
      <item>TUDOR DIDOVIĆ, OIB 70526505736, 20272 Smokvica</item>
      <item>JAKŠA TOMAŠIĆ MORGEN, OIB 03236645193, BRNA</item>
      <item>TOMISLAV TOMAŠIĆ DEŽEVIĆ, OIB 67388141775, BRNA</item>
      <item>MARKO TOMAŠIĆ DEŽEVIĆ, OIB 95555601444, BRNA</item>
      <item>MAJA PECOTIĆ ž. Josipa, OIB 95251176886, 20272 Smokvica</item>
      <item>JOSIP PECOTIĆ, OIB 81926927816, 20272 Smokvica</item>
      <item>PETAR TOMAŠIĆ DEŽEVIĆ, OIB 05638963990, 20272 Smokvica</item>
      <item>JAKŠA TOMAŠIĆ, OIB 25543664675, 20272 Smokvica</item>
      <item>STIPE TOMAŠIĆ ANTUN pok. Tonća, OIB 65686352982, 20272 Smokvica</item>
      <item>KOVILJKA PECOTIĆ pok. Jerka, OIB 13468504322, 20272 Smokvica</item>
      <item>TINA PECOTIĆ, OIB 39458726928, BRNA</item>
      <item>IVAN MARELIĆ IVAN, OIB 21089244760, 20272 Smokvica</item>
      <item>MARICA PECOTIĆ, OIB 11504405205, BRNA</item>
      <item>ZLATKO TOMAŠIĆ, OIB 23584585291, 20272 Smokvica</item>
      <item>EMIL BANIČEVIĆ, OIB 38531031235, 20272 Smokvica</item>
      <item>JAKO VINO d.o.o., OIB 34068889816</item>
      <item>FINA ZAGREB, OIB 85821130368</item>
      <item>ZDRAVKO TOMAŠIĆ, OIB 04977191533</item>
      <item>IVAN / Anđa RADOVANOVIĆ, OIB 96187907458, SMOKVICA 30, 20272 Smokvica</item>
      <item>Odvj. Stjepan Eterović, Kipara Rendića 17, 21400 Supetar</item>
      <item>Gordana Jukić, Gorimix d.o.o.</item>
      <item>Mirko Jukić, Gorimix d.o.o.</item>
      <item>Davor Martinović, Poljopromet d.o.o.</item>
      <item>Vlaho Monković, OIB 72627093549, Vlaha Paljetka 12, 20207 Cavtat</item>
      <item>odvjetnik Đorđe Anđelković, OIB 83301421911, Vrbanićeva 20, 10000 Zagreb</item>
      <item>odvjetnik Neven Matas, OIB 71639062425, Ulica Domovinskog rata 27, 21000 Split punomoćnik sudionika u postupku DAMOR, d.o.o. za preradu plastičnih masa, brodogradnju, turizam i trgovinu</item>
      <item>Igor Svilar, OIB 55678665212, Gredička 23, 10000 Zagreb punomoćnik sudionika u postupku BADEL 1862 dioničko društvo, vina, alkoholna i bezalkoholna pića</item>
    </izvorni_sadrzaj>
    <derivirana_varijabla naziv="DomainObject.Predmet.OstaliListFormatedWithAdressOIB_1">
      <item>Narodne novine d.d., OIB 64546066176, Saviski Gaj XIII put 6, 10000 Zagreb</item>
      <item>Kate Perić Šubašić, Hrv. poštanska banka d.d., 20000 Dubrovnik</item>
      <item>Lenko Salečić, OIB 72583645435, 20272 Smokvica</item>
      <item>Kuzma Tomašić, 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79196597878, BRNA</item>
      <item>JURE ANDRIJIĆ, OIB 15375407607, BRNA, SMOKVICA</item>
      <item>JOAKIM KUNJAŠIĆ, OIB 48631002665, 20272 Smokvica</item>
      <item>JANKO SIPIŠIĆ, OIB 88591067320, 20272 Smokvica</item>
      <item>MARIJA PECOTIĆ, OIB 98670474583, Smokvica 48, 20272 Smokvica</item>
      <item>SUZANA FARAC, OIB 51194189691, 20272 Smokvica</item>
      <item>DUBO RADOVANOVIĆ, OIB 34484938455, 20272 Smokvica</item>
      <item>TIHOMIR PECOTIĆ (pok. Frana), OIB 95580820240, 20272 Smokvica</item>
      <item>FRANO BANIČEVIĆ, OIB 88223665918, 20272 Smokvica</item>
      <item>MILIVOJ BANIČEVIĆ, OIB 37291728761, 20272 Smokvica</item>
      <item>MARKO BANIČEVIĆ pok. Marka, OIB 52046084575, 20272 Smokvica</item>
      <item>VICKO BANIČEVIĆ, OIB 97708118789, 20272 Smokvica</item>
      <item>SREĆKO RADOVANOVIĆ, OIB 56175390499, 20272 Smokvica</item>
      <item>MIRA PECOTIĆ ud. Žela, OIB 66893527732, 20272 Smokvica</item>
      <item>DAROSLAV TOMAŠIĆ, OIB 08761048523, 20272 Smokvica</item>
      <item>NEDA SALEČIĆ ud. Petra, OIB 13956234500, 20272 Smokvica</item>
      <item>ZDRAVKA PECOTIĆ ANTUŠIN, OIB 62662263335, 20272 Smokvica</item>
      <item>RIKARD KORUNIĆ, OIB 37268201254, 20272 Smokvica</item>
      <item>IVAN SALEČIĆ pok. Petra, OIB 11189660102, Brna, Smokvica</item>
      <item>CELINA PECOTIĆ, OIB 27615926867, 20272 Smokvica</item>
      <item>TONĆI RADOVANOVIĆ, OIB 22214232720, BRNA, SMOKVICA</item>
      <item>PERO BANIČEVIĆ pok. Petra, OIB 57778246922, 20272 Smokvica</item>
      <item>PETAR BANIČEVIĆ LUCIĆ Petrov, OIB 55607598403, BRNA</item>
      <item>MARKO BANIČEVIĆ  pok. Pavla, OIB 90635825548, 20272 Smokvica</item>
      <item>IVKO PEŠELJ pok. Ivana, OIB 36303199278, 20272 Smokvica</item>
      <item>KATA PECOTIĆ pok. Kuzme, OIB 03245470856, 20272 Smokvica</item>
      <item>DANIRA PECOTIĆ, OIB 49066645523, 20272 Smokvica</item>
      <item>MIRKO RADOVANOVIĆ, OIB 17546459215, 20272 Smokvica</item>
      <item>IVAN TOMAŠIĆ pok. Ivana Barbaca, OIB 82320909380, 20272 Smokvica</item>
      <item>IVAN TOMAŠIĆ pok. Antuna, OIB 19797804756, 20272 Smokvica</item>
      <item>OMER PECOTIĆ, OIB 58952875239, 20272 Smokvica</item>
      <item>MARINKO TOMAŠIĆ RADIĆ, OIB 59563517268, 20272 Smokvica</item>
      <item>ANTE BLEUŠ, OIB 60321615992, 20272 Smokvica</item>
      <item>MLADEN BANIČEVIĆ, OIB 92174233157, 20272 Smokvica</item>
      <item>TONKO PECOTIĆ pok. Vida, OIB 56346962956</item>
      <item>BORISLAV BANIČEVIĆ, OIB 30708286914, 20272 Smokvica</item>
      <item>ŽELJKO KORUNIĆ, OIB 74827333379, BRNA</item>
      <item>JURE PECOTIĆ, OIB 31678896761, 20272 Smokvica</item>
      <item>GOJKO TOMAŠIĆ, OIB 61715266930, BRNA</item>
      <item>DANKO SALEČIĆ, OIB 10004679981, 20272 Smokvica</item>
      <item>DUŠAN DIDOVIĆ, OIB 56960465013, 20272 Smokvica</item>
      <item>PERICA BANIČEVIĆ, OIB 81549857729, 20272 Smokvica</item>
      <item>DUŠAN PECOTIĆ BARAN, OIB 82012465445, 20272 Smokvica</item>
      <item>TIHOMIR PECOTIĆ, OIB 62311967075, BRNA</item>
      <item>IVAN KORUNIĆ DUNDO, OIB 26096900086, 20272 Smokvica</item>
      <item>IVAN PECOTIĆ KUZMIĆ, OIB 83866121523, 20272 Smokvica</item>
      <item>SRĐAN PECOTIĆ Grgura, OIB 76637031832</item>
      <item>KUZMA BANIČEVIĆ GROŠIĆ, OIB 83584328149, 20272 Smokvica</item>
      <item>JAKOV BANIČEVIĆ OREBIČIĆ, OIB 56613033040, 20272 Smokvica</item>
      <item>ŽELJKO PECOTIĆ pok. Petra, OIB 93469562632, 20272 Smokvica</item>
      <item>ANTUN BANIČEVIĆ pok. Antuna, OIB 08583630920, 20272 Smokvica</item>
      <item>IVAN SALEČIĆ pok. Ivana, OIB 77490461721, 20272 Smokvica</item>
      <item>KUZMA TOMAŠIĆ pok. Janka, OIB 47848562076, 20272 Smokvica</item>
      <item>IVAN TOMAŠIĆ DEŽEVIĆ, OIB 45025415169, BRNA</item>
      <item>DUŠAN TOMAŠIĆ DEŽEVIĆ, OIB 18283165460, BRNA</item>
      <item>IVAN RADOVANOVIĆ Repak, OIB 40234018163, Smokvica 298, 20272 Smokvica</item>
      <item>BLEUS-KORKIRA d.o.o., OIB 44122770964</item>
      <item>ŽELJKO BLEUŠ, OIB 59915399212, 20272 Smokvica</item>
      <item>IVAN TOMAŠIĆ JADIN, OIB 59631657813, 20272 Smokvica</item>
      <item>ALEN TOMAŠIĆ JADIN, OIB 82163957266, 20260 Korčula</item>
      <item>KUZMA BANIČEVIĆ pok. Fabijana, OIB 15134842913, 20272 Smokvica</item>
      <item>ANITO PECOTIĆ BARAN, OIB 16212484063, 20272 Smokvica</item>
      <item>LUKA BANIČEVIĆ pok. Frana, OIB 98663577887, Brna</item>
      <item>MIRJANA BANIČEVIĆ, OIB 91669241000, 20272 Smokvica</item>
      <item>MIRJANA TOMAŠIĆ ud. Stojana, OIB 93209720439, 20272 Smokvica</item>
      <item>DOMINANT d.o.o., OIB 62799980235</item>
      <item>SREDNJA ŠKOLA PETRA ŠEGEDINA, OIB 30204241777, 20260 Korčula</item>
      <item>ANTE TOMAŠIĆ pok. Jerka, OIB 27855324302, 20272 Smokvica</item>
      <item>DARKO TOMAŠIĆ Bili, OIB 60705895107, 20272 Smokvica</item>
      <item>JERKO PECOTIĆ, OIB 35137853358, Brna 481, Brna, 20272 Smokvica</item>
      <item>MILENA PECOTIĆ, OIB 45029039404, 20272 Smokvica</item>
      <item>MATIJA HUDULIN, OIB 05762741266, 20272 Smokvica</item>
      <item>ANTUN / JELA MILINA, OIB 66918120857, SMOKVICA 289, 20272 Smokvica</item>
      <item>MARINKO BANIČEVIĆ, OIB 79908473643, 20272 Smokvica</item>
      <item>JAKOV PECOTIĆ, OIB 31287390010, BRNA</item>
      <item>MARIJA TOMAŠIĆ, OIB 23012233701, 20272 Smokvica</item>
      <item>RATKO PECOTIĆ, OIB 34405281520, BRNA</item>
      <item>ANTE RADOVANOVIĆ pok. Petra, OIB 35711094259, 20272 Smokvica</item>
      <item>JAGODA VESELINOVIĆ, OIB 26384945691, 20272 Smokvica</item>
      <item>DRAGAN RADOVANOVIĆ, OIB 64379492772, BRNA</item>
      <item>SRETAN RADOVANOVIĆ, OIB 57599657765, 20272 Smokvica</item>
      <item>IVAN BANIČEVIĆ ŠKUDRIĆ, OIB 13452885373, 20272 Smokvica</item>
      <item>BENEDIKT PECOTIĆ, OIB 58470348045, BRNA</item>
      <item>ANTE BANIČEVIĆ Mikulato, OIB 69543010620, 20272 Smokvica</item>
      <item>SILVESTAR PECOTIĆ, OIB 06331851349, 20272 Smokvica</item>
      <item>MLADEN TOMAŠIĆ, OIB 50629906053, 20272 Smokvica</item>
      <item>MATKO PECOTIĆ Mirkov, OIB 48452214674, 20272 Smokvica</item>
      <item>ANTE PECOTIĆ pok. Ivota, OIB 90741744910, 20272 Smokvica</item>
      <item>BRANISLAV PECOTIĆ, OIB 47480540156, 20272 Smokvica</item>
      <item>DUŠAN TOMAŠIĆ BARBACA, OIB 11081131642, BRNA</item>
      <item>KUZMA TOMAŠIĆ pok. Mileta Barbaca, OIB 44079223057, 20272 Smokvica</item>
      <item>ŽARKO PECOTIĆ TUNICA, OIB 34499644381, 20272 Smokvica</item>
      <item>RAJKO BANIČEVIĆ, OIB 45418114610, 20272 Smokvica</item>
      <item>DARICA PECOTIĆ, OIB 73218993869, Brna 510, 20272 Smokvica</item>
      <item>IVKO PECOTIĆ KUZMIĆ, OIB 97676374567, 20272 Smokvica</item>
      <item>LJUBO SALEČIĆ, OIB 57678876972, 20272 Smokvica</item>
      <item>DARKO DIDOVIĆ, OIB 86562516988, 20272 Smokvica</item>
      <item>FRANKA DRAGOJEVIĆ, OIB 82335614817, 20272 Smokvica</item>
      <item>DARIO PECOTIĆ, OIB 59926387177, 20272 Smokvica</item>
      <item>ZDENKO BANIČEVIĆ pok. Marina, OIB 68768522738, Smokvica 101, 20272 Smokvica</item>
      <item>MATKO SALEČIĆ, OIB 03920237137, 20272 Smokvica</item>
      <item>ANA BANIČEVIĆ, OIB 12523783384, 20272 Smokvica</item>
      <item>DANKO PECOTIĆ, OIB 16321602649, BRNA</item>
      <item>SRETAN TOMAŠIĆ, OIB 09315287391, 20272 Smokvica</item>
      <item>VILMA TOMAŠIĆ, OIB 12263597546, BRNA</item>
      <item>NANICA TOMAŠIĆ, OIB 38384204212, BRNA</item>
      <item>JADRANA BANIČEVIĆ, OIB 39662029505, BRNA</item>
      <item>IRENA DIDOVIĆ, OIB 79511279334, 20272 Smokvica</item>
      <item>IVKO RADOVANOVIĆ POŠA, OIB 27294506664, BRNA</item>
      <item>MILICA HUDULIN, OIB 41575890321, BRNA</item>
      <item>MOJMIR DIDOVIĆ, OIB 62857539177, 20270 Vela Luka</item>
      <item>MARIN BANIČEVIĆ, OIB 80401714220, 20272 Smokvica</item>
      <item>TUDOR DIDOVIĆ, OIB 70526505736, 20272 Smokvica</item>
      <item>JAKŠA TOMAŠIĆ MORGEN, OIB 03236645193, BRNA</item>
      <item>TOMISLAV TOMAŠIĆ DEŽEVIĆ, OIB 67388141775, BRNA</item>
      <item>MARKO TOMAŠIĆ DEŽEVIĆ, OIB 95555601444, BRNA</item>
      <item>MAJA PECOTIĆ ž. Josipa, OIB 95251176886, 20272 Smokvica</item>
      <item>JOSIP PECOTIĆ, OIB 81926927816, 20272 Smokvica</item>
      <item>PETAR TOMAŠIĆ DEŽEVIĆ, OIB 05638963990, 20272 Smokvica</item>
      <item>JAKŠA TOMAŠIĆ, OIB 25543664675, 20272 Smokvica</item>
      <item>STIPE TOMAŠIĆ ANTUN pok. Tonća, OIB 65686352982, 20272 Smokvica</item>
      <item>KOVILJKA PECOTIĆ pok. Jerka, OIB 13468504322, 20272 Smokvica</item>
      <item>TINA PECOTIĆ, OIB 39458726928, BRNA</item>
      <item>IVAN MARELIĆ IVAN, OIB 21089244760, 20272 Smokvica</item>
      <item>MARICA PECOTIĆ, OIB 11504405205, BRNA</item>
      <item>ZLATKO TOMAŠIĆ, OIB 23584585291, 20272 Smokvica</item>
      <item>EMIL BANIČEVIĆ, OIB 38531031235, 20272 Smokvica</item>
      <item>JAKO VINO d.o.o., OIB 34068889816</item>
      <item>FINA ZAGREB, OIB 85821130368</item>
      <item>ZDRAVKO TOMAŠIĆ, OIB 04977191533</item>
      <item>IVAN / Anđa RADOVANOVIĆ, OIB 96187907458, SMOKVICA 30, 20272 Smokvica</item>
      <item>Odvj. Stjepan Eterović, Kipara Rendića 17, 21400 Supetar</item>
      <item>Gordana Jukić, Gorimix d.o.o.</item>
      <item>Mirko Jukić, Gorimix d.o.o.</item>
      <item>Davor Martinović, Poljopromet d.o.o.</item>
      <item>Vlaho Monković, OIB 72627093549, Vlaha Paljetka 12, 20207 Cavtat</item>
      <item>odvjetnik Đorđe Anđelković, OIB 83301421911, Vrbanićeva 20, 10000 Zagreb</item>
      <item>odvjetnik Neven Matas, OIB 71639062425, Ulica Domovinskog rata 27, 21000 Split punomoćnik sudionika u postupku DAMOR, d.o.o. za preradu plastičnih masa, brodogradnju, turizam i trgovinu</item>
      <item>Igor Svilar, OIB 55678665212, Gredička 23, 10000 Zagreb punomoćnik sudionika u postupku BADEL 1862 dioničko društvo, vina, alkoholna i bezalkoholna pića</item>
    </derivirana_varijabla>
  </DomainObject.Predmet.OstaliListFormatedWithAdressOIB>
  <DomainObject.Predmet.OstaliListNazivFormated>
    <izvorni_sadrzaj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odvjetnik Neven Matas</item>
      <item>Igor Svilar</item>
    </izvorni_sadrzaj>
    <derivirana_varijabla naziv="DomainObject.Predmet.OstaliListNazivFormated_1"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odvjetnik Neven Matas</item>
      <item>Igor Svilar</item>
    </derivirana_varijabla>
  </DomainObject.Predmet.OstaliListNazivFormated>
  <DomainObject.Predmet.OstaliListNazivFormatedOIB>
    <izvorni_sadrzaj>
      <item>Narodne novine d.d., OIB 64546066176</item>
      <item>Kate Perić Šubašić</item>
      <item>Lenko Salečić, OIB 72583645435</item>
      <item>Kuzma Tomašić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</item>
      <item>JURE ANDRIJIĆ, OIB 15375407607</item>
      <item>JOAKIM KUNJAŠIĆ, OIB 48631002665</item>
      <item>JANKO SIPIŠIĆ, OIB 88591067320</item>
      <item>MARIJA PECOTIĆ, OIB 98670474583</item>
      <item>SUZANA FARAC, OIB 51194189691</item>
      <item>DUBO RADOVANOVIĆ, OIB 34484938455</item>
      <item>TIHOMIR PECOTIĆ (pok. Frana), OIB 95580820240</item>
      <item>FRANO BANIČEVIĆ, OIB 88223665918</item>
      <item>MILIVOJ BANIČEVIĆ, OIB 37291728761</item>
      <item>MARKO BANIČEVIĆ pok. Marka, OIB 52046084575</item>
      <item>VICKO BANIČEVIĆ, OIB 97708118789</item>
      <item>SREĆKO RADOVANOVIĆ, OIB 56175390499</item>
      <item>MIRA PECOTIĆ ud. Žela, OIB 66893527732</item>
      <item>DAROSLAV TOMAŠIĆ, OIB 08761048523</item>
      <item>NEDA SALEČIĆ ud. Petra, OIB 13956234500</item>
      <item>ZDRAVKA PECOTIĆ ANTUŠIN, OIB 62662263335</item>
      <item>RIKARD KORUNIĆ, OIB 37268201254</item>
      <item>IVAN SALEČIĆ pok. Petra, OIB 11189660102</item>
      <item>CELINA PECOTIĆ, OIB 27615926867</item>
      <item>TONĆI RADOVANOVIĆ, OIB 22214232720</item>
      <item>PERO BANIČEVIĆ pok. Petra, OIB 57778246922</item>
      <item>PETAR BANIČEVIĆ LUCIĆ Petrov, OIB 55607598403</item>
      <item>MARKO BANIČEVIĆ  pok. Pavla, OIB 90635825548</item>
      <item>IVKO PEŠELJ pok. Ivana, OIB 36303199278</item>
      <item>KATA PECOTIĆ pok. Kuzme, OIB 03245470856</item>
      <item>DANIRA PECOTIĆ, OIB 49066645523</item>
      <item>MIRKO RADOVANOVIĆ, OIB 17546459215</item>
      <item>IVAN TOMAŠIĆ pok. Ivana Barbaca, OIB 82320909380</item>
      <item>IVAN TOMAŠIĆ pok. Antuna, OIB 19797804756</item>
      <item>OMER PECOTIĆ, OIB 58952875239</item>
      <item>MARINKO TOMAŠIĆ RADIĆ, OIB 59563517268</item>
      <item>ANTE BLEUŠ, OIB 60321615992</item>
      <item>MLADEN BANIČEVIĆ, OIB 92174233157</item>
      <item>TONKO PECOTIĆ pok. Vida, OIB 56346962956</item>
      <item>BORISLAV BANIČEVIĆ, OIB 30708286914</item>
      <item>ŽELJKO KORUNIĆ, OIB 74827333379</item>
      <item>JURE PECOTIĆ, OIB 31678896761</item>
      <item>GOJKO TOMAŠIĆ, OIB 61715266930</item>
      <item>DANKO SALEČIĆ, OIB 10004679981</item>
      <item>DUŠAN DIDOVIĆ, OIB 56960465013</item>
      <item>PERICA BANIČEVIĆ, OIB 81549857729</item>
      <item>DUŠAN PECOTIĆ BARAN, OIB 82012465445</item>
      <item>TIHOMIR PECOTIĆ, OIB 62311967075</item>
      <item>IVAN KORUNIĆ DUNDO, OIB 26096900086</item>
      <item>IVAN PECOTIĆ KUZMIĆ, OIB 83866121523</item>
      <item>SRĐAN PECOTIĆ Grgura, OIB 76637031832</item>
      <item>KUZMA BANIČEVIĆ GROŠIĆ, OIB 83584328149</item>
      <item>JAKOV BANIČEVIĆ OREBIČIĆ, OIB 56613033040</item>
      <item>ŽELJKO PECOTIĆ pok. Petra, OIB 93469562632</item>
      <item>ANTUN BANIČEVIĆ pok. Antuna, OIB 08583630920</item>
      <item>IVAN SALEČIĆ pok. Ivana, OIB 77490461721</item>
      <item>KUZMA TOMAŠIĆ pok. Janka, OIB 47848562076</item>
      <item>IVAN TOMAŠIĆ DEŽEVIĆ, OIB 45025415169</item>
      <item>DUŠAN TOMAŠIĆ DEŽEVIĆ, OIB 18283165460</item>
      <item>IVAN RADOVANOVIĆ Repak, OIB 40234018163</item>
      <item>BLEUS-KORKIRA d.o.o., OIB 44122770964</item>
      <item>ŽELJKO BLEUŠ, OIB 59915399212</item>
      <item>IVAN TOMAŠIĆ JADIN, OIB 59631657813</item>
      <item>ALEN TOMAŠIĆ JADIN, OIB 82163957266</item>
      <item>KUZMA BANIČEVIĆ pok. Fabijana, OIB 15134842913</item>
      <item>ANITO PECOTIĆ BARAN, OIB 16212484063</item>
      <item>LUKA BANIČEVIĆ pok. Frana, OIB 98663577887</item>
      <item>MIRJANA BANIČEVIĆ, OIB 91669241000</item>
      <item>MIRJANA TOMAŠIĆ ud. Stojana, OIB 93209720439</item>
      <item>DOMINANT d.o.o., OIB 62799980235</item>
      <item>SREDNJA ŠKOLA PETRA ŠEGEDINA, OIB 30204241777</item>
      <item>ANTE TOMAŠIĆ pok. Jerka, OIB 27855324302</item>
      <item>DARKO TOMAŠIĆ Bili, OIB 60705895107</item>
      <item>JERKO PECOTIĆ, OIB 35137853358</item>
      <item>MILENA PECOTIĆ, OIB 45029039404</item>
      <item>MATIJA HUDULIN, OIB 05762741266</item>
      <item>ANTUN / JELA MILINA, OIB 66918120857</item>
      <item>MARINKO BANIČEVIĆ, OIB 79908473643</item>
      <item>JAKOV PECOTIĆ, OIB 31287390010</item>
      <item>MARIJA TOMAŠIĆ, OIB 23012233701</item>
      <item>RATKO PECOTIĆ, OIB 34405281520</item>
      <item>ANTE RADOVANOVIĆ pok. Petra, OIB 35711094259</item>
      <item>JAGODA VESELINOVIĆ, OIB 26384945691</item>
      <item>DRAGAN RADOVANOVIĆ, OIB 64379492772</item>
      <item>SRETAN RADOVANOVIĆ, OIB 57599657765</item>
      <item>IVAN BANIČEVIĆ ŠKUDRIĆ, OIB 13452885373</item>
      <item>BENEDIKT PECOTIĆ, OIB 58470348045</item>
      <item>ANTE BANIČEVIĆ Mikulato, OIB 69543010620</item>
      <item>SILVESTAR PECOTIĆ, OIB 06331851349</item>
      <item>MLADEN TOMAŠIĆ, OIB 50629906053</item>
      <item>MATKO PECOTIĆ Mirkov, OIB 48452214674</item>
      <item>ANTE PECOTIĆ pok. Ivota, OIB 90741744910</item>
      <item>BRANISLAV PECOTIĆ, OIB 47480540156</item>
      <item>DUŠAN TOMAŠIĆ BARBACA, OIB 11081131642</item>
      <item>KUZMA TOMAŠIĆ pok. Mileta Barbaca, OIB 44079223057</item>
      <item>ŽARKO PECOTIĆ TUNICA, OIB 34499644381</item>
      <item>RAJKO BANIČEVIĆ, OIB 45418114610</item>
      <item>DARICA PECOTIĆ, OIB 73218993869</item>
      <item>IVKO PECOTIĆ KUZMIĆ, OIB 97676374567</item>
      <item>LJUBO SALEČIĆ, OIB 57678876972</item>
      <item>DARKO DIDOVIĆ, OIB 86562516988</item>
      <item>FRANKA DRAGOJEVIĆ, OIB 82335614817</item>
      <item>DARIO PECOTIĆ, OIB 59926387177</item>
      <item>ZDENKO BANIČEVIĆ pok. Marina, OIB 68768522738</item>
      <item>MATKO SALEČIĆ, OIB 03920237137</item>
      <item>ANA BANIČEVIĆ, OIB 12523783384</item>
      <item>DANKO PECOTIĆ, OIB 16321602649</item>
      <item>SRETAN TOMAŠIĆ, OIB 09315287391</item>
      <item>VILMA TOMAŠIĆ, OIB 12263597546</item>
      <item>NANICA TOMAŠIĆ, OIB 38384204212</item>
      <item>JADRANA BANIČEVIĆ, OIB 39662029505</item>
      <item>IRENA DIDOVIĆ, OIB 79511279334</item>
      <item>IVKO RADOVANOVIĆ POŠA, OIB 27294506664</item>
      <item>MILICA HUDULIN, OIB 41575890321</item>
      <item>MOJMIR DIDOVIĆ, OIB 62857539177</item>
      <item>MARIN BANIČEVIĆ, OIB 80401714220</item>
      <item>TUDOR DIDOVIĆ, OIB 70526505736</item>
      <item>JAKŠA TOMAŠIĆ MORGEN, OIB 03236645193</item>
      <item>TOMISLAV TOMAŠIĆ DEŽEVIĆ, OIB 67388141775</item>
      <item>MARKO TOMAŠIĆ DEŽEVIĆ, OIB 95555601444</item>
      <item>MAJA PECOTIĆ ž. Josipa, OIB 95251176886</item>
      <item>JOSIP PECOTIĆ, OIB 81926927816</item>
      <item>PETAR TOMAŠIĆ DEŽEVIĆ, OIB 05638963990</item>
      <item>JAKŠA TOMAŠIĆ, OIB 25543664675</item>
      <item>STIPE TOMAŠIĆ ANTUN pok. Tonća, OIB 65686352982</item>
      <item>KOVILJKA PECOTIĆ pok. Jerka, OIB 13468504322</item>
      <item>TINA PECOTIĆ, OIB 39458726928</item>
      <item>IVAN MARELIĆ IVAN, OIB 21089244760</item>
      <item>MARICA PECOTIĆ, OIB 11504405205</item>
      <item>ZLATKO TOMAŠIĆ, OIB 23584585291</item>
      <item>EMIL BANIČEVIĆ, OIB 38531031235</item>
      <item>JAKO VINO d.o.o., OIB 34068889816</item>
      <item>FINA ZAGREB, OIB 85821130368</item>
      <item>ZDRAVKO TOMAŠIĆ, OIB 04977191533</item>
      <item>IVAN / Anđa RADOVANOVIĆ, OIB 96187907458</item>
      <item>Odvj. Stjepan Eterović</item>
      <item>Gordana Jukić, Gorimix d.o.o.</item>
      <item>Mirko Jukić, Gorimix d.o.o.</item>
      <item>Davor Martinović, Poljopromet d.o.o.</item>
      <item>Vlaho Monković, OIB 72627093549</item>
      <item>odvjetnik Đorđe Anđelković, OIB 83301421911</item>
      <item>odvjetnik Neven Matas, OIB 71639062425</item>
      <item>Igor Svilar, OIB 55678665212</item>
    </izvorni_sadrzaj>
    <derivirana_varijabla naziv="DomainObject.Predmet.OstaliListNazivFormatedOIB_1">
      <item>Narodne novine d.d., OIB 64546066176</item>
      <item>Kate Perić Šubašić</item>
      <item>Lenko Salečić, OIB 72583645435</item>
      <item>Kuzma Tomašić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</item>
      <item>JURE ANDRIJIĆ, OIB 15375407607</item>
      <item>JOAKIM KUNJAŠIĆ, OIB 48631002665</item>
      <item>JANKO SIPIŠIĆ, OIB 88591067320</item>
      <item>MARIJA PECOTIĆ, OIB 98670474583</item>
      <item>SUZANA FARAC, OIB 51194189691</item>
      <item>DUBO RADOVANOVIĆ, OIB 34484938455</item>
      <item>TIHOMIR PECOTIĆ (pok. Frana), OIB 95580820240</item>
      <item>FRANO BANIČEVIĆ, OIB 88223665918</item>
      <item>MILIVOJ BANIČEVIĆ, OIB 37291728761</item>
      <item>MARKO BANIČEVIĆ pok. Marka, OIB 52046084575</item>
      <item>VICKO BANIČEVIĆ, OIB 97708118789</item>
      <item>SREĆKO RADOVANOVIĆ, OIB 56175390499</item>
      <item>MIRA PECOTIĆ ud. Žela, OIB 66893527732</item>
      <item>DAROSLAV TOMAŠIĆ, OIB 08761048523</item>
      <item>NEDA SALEČIĆ ud. Petra, OIB 13956234500</item>
      <item>ZDRAVKA PECOTIĆ ANTUŠIN, OIB 62662263335</item>
      <item>RIKARD KORUNIĆ, OIB 37268201254</item>
      <item>IVAN SALEČIĆ pok. Petra, OIB 11189660102</item>
      <item>CELINA PECOTIĆ, OIB 27615926867</item>
      <item>TONĆI RADOVANOVIĆ, OIB 22214232720</item>
      <item>PERO BANIČEVIĆ pok. Petra, OIB 57778246922</item>
      <item>PETAR BANIČEVIĆ LUCIĆ Petrov, OIB 55607598403</item>
      <item>MARKO BANIČEVIĆ  pok. Pavla, OIB 90635825548</item>
      <item>IVKO PEŠELJ pok. Ivana, OIB 36303199278</item>
      <item>KATA PECOTIĆ pok. Kuzme, OIB 03245470856</item>
      <item>DANIRA PECOTIĆ, OIB 49066645523</item>
      <item>MIRKO RADOVANOVIĆ, OIB 17546459215</item>
      <item>IVAN TOMAŠIĆ pok. Ivana Barbaca, OIB 82320909380</item>
      <item>IVAN TOMAŠIĆ pok. Antuna, OIB 19797804756</item>
      <item>OMER PECOTIĆ, OIB 58952875239</item>
      <item>MARINKO TOMAŠIĆ RADIĆ, OIB 59563517268</item>
      <item>ANTE BLEUŠ, OIB 60321615992</item>
      <item>MLADEN BANIČEVIĆ, OIB 92174233157</item>
      <item>TONKO PECOTIĆ pok. Vida, OIB 56346962956</item>
      <item>BORISLAV BANIČEVIĆ, OIB 30708286914</item>
      <item>ŽELJKO KORUNIĆ, OIB 74827333379</item>
      <item>JURE PECOTIĆ, OIB 31678896761</item>
      <item>GOJKO TOMAŠIĆ, OIB 61715266930</item>
      <item>DANKO SALEČIĆ, OIB 10004679981</item>
      <item>DUŠAN DIDOVIĆ, OIB 56960465013</item>
      <item>PERICA BANIČEVIĆ, OIB 81549857729</item>
      <item>DUŠAN PECOTIĆ BARAN, OIB 82012465445</item>
      <item>TIHOMIR PECOTIĆ, OIB 62311967075</item>
      <item>IVAN KORUNIĆ DUNDO, OIB 26096900086</item>
      <item>IVAN PECOTIĆ KUZMIĆ, OIB 83866121523</item>
      <item>SRĐAN PECOTIĆ Grgura, OIB 76637031832</item>
      <item>KUZMA BANIČEVIĆ GROŠIĆ, OIB 83584328149</item>
      <item>JAKOV BANIČEVIĆ OREBIČIĆ, OIB 56613033040</item>
      <item>ŽELJKO PECOTIĆ pok. Petra, OIB 93469562632</item>
      <item>ANTUN BANIČEVIĆ pok. Antuna, OIB 08583630920</item>
      <item>IVAN SALEČIĆ pok. Ivana, OIB 77490461721</item>
      <item>KUZMA TOMAŠIĆ pok. Janka, OIB 47848562076</item>
      <item>IVAN TOMAŠIĆ DEŽEVIĆ, OIB 45025415169</item>
      <item>DUŠAN TOMAŠIĆ DEŽEVIĆ, OIB 18283165460</item>
      <item>IVAN RADOVANOVIĆ Repak, OIB 40234018163</item>
      <item>BLEUS-KORKIRA d.o.o., OIB 44122770964</item>
      <item>ŽELJKO BLEUŠ, OIB 59915399212</item>
      <item>IVAN TOMAŠIĆ JADIN, OIB 59631657813</item>
      <item>ALEN TOMAŠIĆ JADIN, OIB 82163957266</item>
      <item>KUZMA BANIČEVIĆ pok. Fabijana, OIB 15134842913</item>
      <item>ANITO PECOTIĆ BARAN, OIB 16212484063</item>
      <item>LUKA BANIČEVIĆ pok. Frana, OIB 98663577887</item>
      <item>MIRJANA BANIČEVIĆ, OIB 91669241000</item>
      <item>MIRJANA TOMAŠIĆ ud. Stojana, OIB 93209720439</item>
      <item>DOMINANT d.o.o., OIB 62799980235</item>
      <item>SREDNJA ŠKOLA PETRA ŠEGEDINA, OIB 30204241777</item>
      <item>ANTE TOMAŠIĆ pok. Jerka, OIB 27855324302</item>
      <item>DARKO TOMAŠIĆ Bili, OIB 60705895107</item>
      <item>JERKO PECOTIĆ, OIB 35137853358</item>
      <item>MILENA PECOTIĆ, OIB 45029039404</item>
      <item>MATIJA HUDULIN, OIB 05762741266</item>
      <item>ANTUN / JELA MILINA, OIB 66918120857</item>
      <item>MARINKO BANIČEVIĆ, OIB 79908473643</item>
      <item>JAKOV PECOTIĆ, OIB 31287390010</item>
      <item>MARIJA TOMAŠIĆ, OIB 23012233701</item>
      <item>RATKO PECOTIĆ, OIB 34405281520</item>
      <item>ANTE RADOVANOVIĆ pok. Petra, OIB 35711094259</item>
      <item>JAGODA VESELINOVIĆ, OIB 26384945691</item>
      <item>DRAGAN RADOVANOVIĆ, OIB 64379492772</item>
      <item>SRETAN RADOVANOVIĆ, OIB 57599657765</item>
      <item>IVAN BANIČEVIĆ ŠKUDRIĆ, OIB 13452885373</item>
      <item>BENEDIKT PECOTIĆ, OIB 58470348045</item>
      <item>ANTE BANIČEVIĆ Mikulato, OIB 69543010620</item>
      <item>SILVESTAR PECOTIĆ, OIB 06331851349</item>
      <item>MLADEN TOMAŠIĆ, OIB 50629906053</item>
      <item>MATKO PECOTIĆ Mirkov, OIB 48452214674</item>
      <item>ANTE PECOTIĆ pok. Ivota, OIB 90741744910</item>
      <item>BRANISLAV PECOTIĆ, OIB 47480540156</item>
      <item>DUŠAN TOMAŠIĆ BARBACA, OIB 11081131642</item>
      <item>KUZMA TOMAŠIĆ pok. Mileta Barbaca, OIB 44079223057</item>
      <item>ŽARKO PECOTIĆ TUNICA, OIB 34499644381</item>
      <item>RAJKO BANIČEVIĆ, OIB 45418114610</item>
      <item>DARICA PECOTIĆ, OIB 73218993869</item>
      <item>IVKO PECOTIĆ KUZMIĆ, OIB 97676374567</item>
      <item>LJUBO SALEČIĆ, OIB 57678876972</item>
      <item>DARKO DIDOVIĆ, OIB 86562516988</item>
      <item>FRANKA DRAGOJEVIĆ, OIB 82335614817</item>
      <item>DARIO PECOTIĆ, OIB 59926387177</item>
      <item>ZDENKO BANIČEVIĆ pok. Marina, OIB 68768522738</item>
      <item>MATKO SALEČIĆ, OIB 03920237137</item>
      <item>ANA BANIČEVIĆ, OIB 12523783384</item>
      <item>DANKO PECOTIĆ, OIB 16321602649</item>
      <item>SRETAN TOMAŠIĆ, OIB 09315287391</item>
      <item>VILMA TOMAŠIĆ, OIB 12263597546</item>
      <item>NANICA TOMAŠIĆ, OIB 38384204212</item>
      <item>JADRANA BANIČEVIĆ, OIB 39662029505</item>
      <item>IRENA DIDOVIĆ, OIB 79511279334</item>
      <item>IVKO RADOVANOVIĆ POŠA, OIB 27294506664</item>
      <item>MILICA HUDULIN, OIB 41575890321</item>
      <item>MOJMIR DIDOVIĆ, OIB 62857539177</item>
      <item>MARIN BANIČEVIĆ, OIB 80401714220</item>
      <item>TUDOR DIDOVIĆ, OIB 70526505736</item>
      <item>JAKŠA TOMAŠIĆ MORGEN, OIB 03236645193</item>
      <item>TOMISLAV TOMAŠIĆ DEŽEVIĆ, OIB 67388141775</item>
      <item>MARKO TOMAŠIĆ DEŽEVIĆ, OIB 95555601444</item>
      <item>MAJA PECOTIĆ ž. Josipa, OIB 95251176886</item>
      <item>JOSIP PECOTIĆ, OIB 81926927816</item>
      <item>PETAR TOMAŠIĆ DEŽEVIĆ, OIB 05638963990</item>
      <item>JAKŠA TOMAŠIĆ, OIB 25543664675</item>
      <item>STIPE TOMAŠIĆ ANTUN pok. Tonća, OIB 65686352982</item>
      <item>KOVILJKA PECOTIĆ pok. Jerka, OIB 13468504322</item>
      <item>TINA PECOTIĆ, OIB 39458726928</item>
      <item>IVAN MARELIĆ IVAN, OIB 21089244760</item>
      <item>MARICA PECOTIĆ, OIB 11504405205</item>
      <item>ZLATKO TOMAŠIĆ, OIB 23584585291</item>
      <item>EMIL BANIČEVIĆ, OIB 38531031235</item>
      <item>JAKO VINO d.o.o., OIB 34068889816</item>
      <item>FINA ZAGREB, OIB 85821130368</item>
      <item>ZDRAVKO TOMAŠIĆ, OIB 04977191533</item>
      <item>IVAN / Anđa RADOVANOVIĆ, OIB 96187907458</item>
      <item>Odvj. Stjepan Eterović</item>
      <item>Gordana Jukić, Gorimix d.o.o.</item>
      <item>Mirko Jukić, Gorimix d.o.o.</item>
      <item>Davor Martinović, Poljopromet d.o.o.</item>
      <item>Vlaho Monković, OIB 72627093549</item>
      <item>odvjetnik Đorđe Anđelković, OIB 83301421911</item>
      <item>odvjetnik Neven Matas, OIB 71639062425</item>
      <item>Igor Svilar, OIB 55678665212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2016.</izvorni_sadrzaj>
    <derivirana_varijabla naziv="DomainObject.Datum_1">5.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JEDINSTVO, poljoprivredna zadruga</izvorni_sadrzaj>
    <derivirana_varijabla naziv="DomainObject.Predmet.ProtustrankaIDrugi_1">JEDINSTVO, poljoprivredna zadruga</derivirana_varijabla>
  </DomainObject.Predmet.ProtustrankaIDrugi>
  <DomainObject.Predmet.StrankaIDrugiAdressOIB>
    <izvorni_sadrzaj>Fina Zagreb, Ulica grada Vukovara 70, 10000 Zagreb i dr.</izvorni_sadrzaj>
    <derivirana_varijabla naziv="DomainObject.Predmet.StrankaIDrugiAdressOIB_1">Fina Zagreb, Ulica grada Vukovara 70, 10000 Zagreb i dr.</derivirana_varijabla>
  </DomainObject.Predmet.StrankaIDrugiAdressOIB>
  <DomainObject.Predmet.ProtustrankaIDrugiAdressOIB>
    <izvorni_sadrzaj>JEDINSTVO, poljoprivredna zadruga, OIB 30698530431, Smokvica/bb, 20272 Smokvica</izvorni_sadrzaj>
    <derivirana_varijabla naziv="DomainObject.Predmet.ProtustrankaIDrugiAdressOIB_1">JEDINSTVO, poljoprivredna zadruga, OIB 30698530431, Smokvica/bb, 20272 Smokvica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JEDINSTVO, poljoprivredna zadruga</item>
      <item>Fina Zagreb</item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DAMOR, d.o.o. za preradu plastičnih masa, brodogradnju, turizam i trgovinu</item>
      <item>odvjetnik Đorđe Anđelković</item>
      <item>odvjetnik Neven Matas</item>
      <item>BADEL 1862 dioničko društvo, vina, alkoholna i bezalkoholna pića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  <item>Igor Svilar</item>
    </izvorni_sadrzaj>
    <derivirana_varijabla naziv="DomainObject.Predmet.SudioniciListNaziv_1">
      <item>JEDINSTVO, poljoprivredna zadruga</item>
      <item>Fina Zagreb</item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DAMOR, d.o.o. za preradu plastičnih masa, brodogradnju, turizam i trgovinu</item>
      <item>odvjetnik Đorđe Anđelković</item>
      <item>odvjetnik Neven Matas</item>
      <item>BADEL 1862 dioničko društvo, vina, alkoholna i bezalkoholna pića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  <item>Igor Svilar</item>
    </derivirana_varijabla>
  </DomainObject.Predmet.SudioniciListNaziv>
  <DomainObject.Predmet.SudioniciListAdressOIB>
    <izvorni_sadrzaj>
      <item>JEDINSTVO, poljoprivredna zadruga, OIB 30698530431, Smokvica/bb,20272 Smokvica</item>
      <item>Fina Zagreb, Ulica grada Vukovara 70,10000 Zagreb</item>
      <item>Narodne novine d.d., OIB 64546066176, Saviski Gaj XIII put 6,10000 Zagreb</item>
      <item>Kate Perić Šubašić, Hrv. poštanska banka d.d.,20000 Dubrovnik</item>
      <item>Lenko Salečić, OIB 72583645435, 20272 Smokvica</item>
      <item>Kuzma Tomašić, 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79196597878, BRNA</item>
      <item>JURE ANDRIJIĆ, OIB 15375407607, BRNA, SMOKVICA</item>
      <item>JOAKIM KUNJAŠIĆ, OIB 48631002665, 20272 Smokvica</item>
      <item>JANKO SIPIŠIĆ, OIB 88591067320, 20272 Smokvica</item>
      <item>MARIJA PECOTIĆ, OIB 98670474583, Smokvica 48,20272 Smokvica</item>
      <item>SUZANA FARAC, OIB 51194189691, 20272 Smokvica</item>
      <item>DUBO RADOVANOVIĆ, OIB 34484938455, 20272 Smokvica</item>
      <item>TIHOMIR PECOTIĆ (pok. Frana), OIB 95580820240, 20272 Smokvica</item>
      <item>FRANO BANIČEVIĆ, OIB 88223665918, 20272 Smokvica</item>
      <item>MILIVOJ BANIČEVIĆ, OIB 37291728761, 20272 Smokvica</item>
      <item>MARKO BANIČEVIĆ pok. Marka, OIB 52046084575, 20272 Smokvica</item>
      <item>VICKO BANIČEVIĆ, OIB 97708118789, 20272 Smokvica</item>
      <item>SREĆKO RADOVANOVIĆ, OIB 56175390499, 20272 Smokvica</item>
      <item>MIRA PECOTIĆ ud. Žela, OIB 66893527732, 20272 Smokvica</item>
      <item>DAROSLAV TOMAŠIĆ, OIB 08761048523, 20272 Smokvica</item>
      <item>NEDA SALEČIĆ ud. Petra, OIB 13956234500, 20272 Smokvica</item>
      <item>ZDRAVKA PECOTIĆ ANTUŠIN, OIB 62662263335, 20272 Smokvica</item>
      <item>RIKARD KORUNIĆ, OIB 37268201254, 20272 Smokvica</item>
      <item>IVAN SALEČIĆ pok. Petra, OIB 11189660102, Brna, Smokvica</item>
      <item>CELINA PECOTIĆ, OIB 27615926867, 20272 Smokvica</item>
      <item>TONĆI RADOVANOVIĆ, OIB 22214232720, BRNA, SMOKVICA</item>
      <item>PERO BANIČEVIĆ pok. Petra, OIB 57778246922, 20272 Smokvica</item>
      <item>PETAR BANIČEVIĆ LUCIĆ Petrov, OIB 55607598403, BRNA</item>
      <item>MARKO BANIČEVIĆ  pok. Pavla, OIB 90635825548, 20272 Smokvica</item>
      <item>IVKO PEŠELJ pok. Ivana, OIB 36303199278, 20272 Smokvica</item>
      <item>KATA PECOTIĆ pok. Kuzme, OIB 03245470856, 20272 Smokvica</item>
      <item>DANIRA PECOTIĆ, OIB 49066645523, 20272 Smokvica</item>
      <item>MIRKO RADOVANOVIĆ, OIB 17546459215, 20272 Smokvica</item>
      <item>IVAN TOMAŠIĆ pok. Ivana Barbaca, OIB 82320909380, 20272 Smokvica</item>
      <item>IVAN TOMAŠIĆ pok. Antuna, OIB 19797804756, 20272 Smokvica</item>
      <item>OMER PECOTIĆ, OIB 58952875239, 20272 Smokvica</item>
      <item>MARINKO TOMAŠIĆ RADIĆ, OIB 59563517268, 20272 Smokvica</item>
      <item>ANTE BLEUŠ, OIB 60321615992, 20272 Smokvica</item>
      <item>MLADEN BANIČEVIĆ, OIB 92174233157, 20272 Smokvica</item>
      <item>TONKO PECOTIĆ pok. Vida, OIB 56346962956</item>
      <item>BORISLAV BANIČEVIĆ, OIB 30708286914, 20272 Smokvica</item>
      <item>ŽELJKO KORUNIĆ, OIB 74827333379, BRNA</item>
      <item>JURE PECOTIĆ, OIB 31678896761, 20272 Smokvica</item>
      <item>GOJKO TOMAŠIĆ, OIB 61715266930, BRNA</item>
      <item>DANKO SALEČIĆ, OIB 10004679981, 20272 Smokvica</item>
      <item>DUŠAN DIDOVIĆ, OIB 56960465013, 20272 Smokvica</item>
      <item>PERICA BANIČEVIĆ, OIB 81549857729, 20272 Smokvica</item>
      <item>DUŠAN PECOTIĆ BARAN, OIB 82012465445, 20272 Smokvica</item>
      <item>TIHOMIR PECOTIĆ, OIB 62311967075, BRNA</item>
      <item>IVAN KORUNIĆ DUNDO, OIB 26096900086, 20272 Smokvica</item>
      <item>IVAN PECOTIĆ KUZMIĆ, OIB 83866121523, 20272 Smokvica</item>
      <item>SRĐAN PECOTIĆ Grgura, OIB 76637031832</item>
      <item>KUZMA BANIČEVIĆ GROŠIĆ, OIB 83584328149, 20272 Smokvica</item>
      <item>JAKOV BANIČEVIĆ OREBIČIĆ, OIB 56613033040, 20272 Smokvica</item>
      <item>ŽELJKO PECOTIĆ pok. Petra, OIB 93469562632, 20272 Smokvica</item>
      <item>ANTUN BANIČEVIĆ pok. Antuna, OIB 08583630920, 20272 Smokvica</item>
      <item>IVAN SALEČIĆ pok. Ivana, OIB 77490461721, 20272 Smokvica</item>
      <item>KUZMA TOMAŠIĆ pok. Janka, OIB 47848562076, 20272 Smokvica</item>
      <item>IVAN TOMAŠIĆ DEŽEVIĆ, OIB 45025415169, BRNA</item>
      <item>DUŠAN TOMAŠIĆ DEŽEVIĆ, OIB 18283165460, BRNA</item>
      <item>IVAN RADOVANOVIĆ Repak, OIB 40234018163, Smokvica 298,20272 Smokvica</item>
      <item>BLEUS-KORKIRA d.o.o., OIB 44122770964</item>
      <item>ŽELJKO BLEUŠ, OIB 59915399212, 20272 Smokvica</item>
      <item>IVAN TOMAŠIĆ JADIN, OIB 59631657813, 20272 Smokvica</item>
      <item>ALEN TOMAŠIĆ JADIN, OIB 82163957266, 20260 Korčula</item>
      <item>KUZMA BANIČEVIĆ pok. Fabijana, OIB 15134842913, 20272 Smokvica</item>
      <item>ANITO PECOTIĆ BARAN, OIB 16212484063, 20272 Smokvica</item>
      <item>LUKA BANIČEVIĆ pok. Frana, OIB 98663577887, Brna</item>
      <item>MIRJANA BANIČEVIĆ, OIB 91669241000, 20272 Smokvica</item>
      <item>MIRJANA TOMAŠIĆ ud. Stojana, OIB 93209720439, 20272 Smokvica</item>
      <item>DOMINANT d.o.o., OIB 62799980235</item>
      <item>SREDNJA ŠKOLA PETRA ŠEGEDINA, OIB 30204241777, 20260 Korčula</item>
      <item>ANTE TOMAŠIĆ pok. Jerka, OIB 27855324302, 20272 Smokvica</item>
      <item>DARKO TOMAŠIĆ Bili, OIB 60705895107, 20272 Smokvica</item>
      <item>JERKO PECOTIĆ, OIB 35137853358, Brna 481, Brna,20272 Smokvica</item>
      <item>MILENA PECOTIĆ, OIB 45029039404, 20272 Smokvica</item>
      <item>MATIJA HUDULIN, OIB 05762741266, 20272 Smokvica</item>
      <item>ANTUN / JELA MILINA, OIB 66918120857, SMOKVICA 289,20272 Smokvica</item>
      <item>MARINKO BANIČEVIĆ, OIB 79908473643, 20272 Smokvica</item>
      <item>JAKOV PECOTIĆ, OIB 31287390010, BRNA</item>
      <item>MARIJA TOMAŠIĆ, OIB 23012233701, 20272 Smokvica</item>
      <item>RATKO PECOTIĆ, OIB 34405281520, BRNA</item>
      <item>ANTE RADOVANOVIĆ pok. Petra, OIB 35711094259, 20272 Smokvica</item>
      <item>JAGODA VESELINOVIĆ, OIB 26384945691, 20272 Smokvica</item>
      <item>DRAGAN RADOVANOVIĆ, OIB 64379492772, BRNA</item>
      <item>SRETAN RADOVANOVIĆ, OIB 57599657765, 20272 Smokvica</item>
      <item>IVAN BANIČEVIĆ ŠKUDRIĆ, OIB 13452885373, 20272 Smokvica</item>
      <item>BENEDIKT PECOTIĆ, OIB 58470348045, BRNA</item>
      <item>ANTE BANIČEVIĆ Mikulato, OIB 69543010620, 20272 Smokvica</item>
      <item>SILVESTAR PECOTIĆ, OIB 06331851349, 20272 Smokvica</item>
      <item>MLADEN TOMAŠIĆ, OIB 50629906053, 20272 Smokvica</item>
      <item>MATKO PECOTIĆ Mirkov, OIB 48452214674, 20272 Smokvica</item>
      <item>ANTE PECOTIĆ pok. Ivota, OIB 90741744910, 20272 Smokvica</item>
      <item>BRANISLAV PECOTIĆ, OIB 47480540156, 20272 Smokvica</item>
      <item>DUŠAN TOMAŠIĆ BARBACA, OIB 11081131642, BRNA</item>
      <item>KUZMA TOMAŠIĆ pok. Mileta Barbaca, OIB 44079223057, 20272 Smokvica</item>
      <item>ŽARKO PECOTIĆ TUNICA, OIB 34499644381, 20272 Smokvica</item>
      <item>RAJKO BANIČEVIĆ, OIB 45418114610, 20272 Smokvica</item>
      <item>DARICA PECOTIĆ, OIB 73218993869, Brna 510,20272 Smokvica</item>
      <item>IVKO PECOTIĆ KUZMIĆ, OIB 97676374567, 20272 Smokvica</item>
      <item>LJUBO SALEČIĆ, OIB 57678876972, 20272 Smokvica</item>
      <item>DARKO DIDOVIĆ, OIB 86562516988, 20272 Smokvica</item>
      <item>FRANKA DRAGOJEVIĆ, OIB 82335614817, 20272 Smokvica</item>
      <item>DARIO PECOTIĆ, OIB 59926387177, 20272 Smokvica</item>
      <item>ZDENKO BANIČEVIĆ pok. Marina, OIB 68768522738, Smokvica 101,20272 Smokvica</item>
      <item>MATKO SALEČIĆ, OIB 03920237137, 20272 Smokvica</item>
      <item>ANA BANIČEVIĆ, OIB 12523783384, 20272 Smokvica</item>
      <item>DANKO PECOTIĆ, OIB 16321602649, BRNA</item>
      <item>SRETAN TOMAŠIĆ, OIB 09315287391, 20272 Smokvica</item>
      <item>VILMA TOMAŠIĆ, OIB 12263597546, BRNA</item>
      <item>NANICA TOMAŠIĆ, OIB 38384204212, BRNA</item>
      <item>JADRANA BANIČEVIĆ, OIB 39662029505, BRNA</item>
      <item>IRENA DIDOVIĆ, OIB 79511279334, 20272 Smokvica</item>
      <item>IVKO RADOVANOVIĆ POŠA, OIB 27294506664, BRNA</item>
      <item>MILICA HUDULIN, OIB 41575890321, BRNA</item>
      <item>MOJMIR DIDOVIĆ, OIB 62857539177, 20270 Vela Luka</item>
      <item>MARIN BANIČEVIĆ, OIB 80401714220, 20272 Smokvica</item>
      <item>TUDOR DIDOVIĆ, OIB 70526505736, 20272 Smokvica</item>
      <item>JAKŠA TOMAŠIĆ MORGEN, OIB 03236645193, BRNA</item>
      <item>TOMISLAV TOMAŠIĆ DEŽEVIĆ, OIB 67388141775, BRNA</item>
      <item>MARKO TOMAŠIĆ DEŽEVIĆ, OIB 95555601444, BRNA</item>
      <item>MAJA PECOTIĆ ž. Josipa, OIB 95251176886, 20272 Smokvica</item>
      <item>JOSIP PECOTIĆ, OIB 81926927816, 20272 Smokvica</item>
      <item>PETAR TOMAŠIĆ DEŽEVIĆ, OIB 05638963990, 20272 Smokvica</item>
      <item>JAKŠA TOMAŠIĆ, OIB 25543664675, 20272 Smokvica</item>
      <item>STIPE TOMAŠIĆ ANTUN pok. Tonća, OIB 65686352982, 20272 Smokvica</item>
      <item>KOVILJKA PECOTIĆ pok. Jerka, OIB 13468504322, 20272 Smokvica</item>
      <item>TINA PECOTIĆ, OIB 39458726928, BRNA</item>
      <item>IVAN MARELIĆ IVAN, OIB 21089244760, 20272 Smokvica</item>
      <item>MARICA PECOTIĆ, OIB 11504405205, BRNA</item>
      <item>ZLATKO TOMAŠIĆ, OIB 23584585291, 20272 Smokvica</item>
      <item>EMIL BANIČEVIĆ, OIB 38531031235, 20272 Smokvica</item>
      <item>JAKO VINO d.o.o., OIB 34068889816</item>
      <item>FINA ZAGREB, OIB 85821130368</item>
      <item>ZDRAVKO TOMAŠIĆ, OIB 04977191533</item>
      <item>IVAN / Anđa RADOVANOVIĆ, OIB 96187907458, SMOKVICA 30,20272 Smokvica</item>
      <item>Odvj. Stjepan Eterović, Kipara Rendića 17,21400 Supetar</item>
      <item>Gordana Jukić, Gorimix d.o.o.</item>
      <item>Mirko Jukić, Gorimix d.o.o.</item>
      <item>Davor Martinović, Poljopromet d.o.o.</item>
      <item>Vlaho Monković, OIB 72627093549, Vlaha Paljetka 12,20207 Cavtat</item>
      <item>odvjetnik Đorđe Anđelković, OIB 83301421911, Vrbanićeva 20,10000 Zagreb</item>
      <item>DAMOR, d.o.o. za preradu plastičnih masa, brodogradnju, turizam i trgovinu, OIB 58057226580, Put Brižina 14,21212 Kaštel Sućurac</item>
      <item>odvjetnik Đorđe Anđelković, OIB 83301421911, Vrbanićeva 20,10000 Zagreb</item>
      <item>odvjetnik Neven Matas, OIB 71639062425, Ulica Domovinskog rata 27,21000 Split</item>
      <item>BADEL 1862 dioničko društvo, vina, alkoholna i bezalkoholna pića, OIB 36749512860, Vlaška 116,Zagreb</item>
      <item>KONTINENTAL PAKIRANJE d.o.o. za graditeljstvo i usluge, OIB 87358951669, Pod Kosom 40,21000 Split</item>
      <item>VODOVOD, društvo s ograničenom odgovornošću za obavljanje komunalnih djelatnosti opskrbe pitkom vodom, OIB 25167296962, Ulica 32 br. 9/1,20271 Blato</item>
      <item>TRANSFER međunarodna špedicija i trgovina, društvo s ograničenom odgovornošću, OIB 77544568297, Ciottina 26,51000 Rijeka</item>
      <item>HEP-Operator distribucijskog sustava d.o.o. za distribuciju i opskrbu električne energije, OIB 46830600751, Ulica grada Vukovara 37,Zagreb</item>
      <item>Igor Svilar, OIB 55678665212, Gredička 23,10000 Zagreb</item>
    </izvorni_sadrzaj>
    <derivirana_varijabla naziv="DomainObject.Predmet.SudioniciListAdressOIB_1">
      <item>JEDINSTVO, poljoprivredna zadruga, OIB 30698530431, Smokvica/bb,20272 Smokvica</item>
      <item>Fina Zagreb, Ulica grada Vukovara 70,10000 Zagreb</item>
      <item>Narodne novine d.d., OIB 64546066176, Saviski Gaj XIII put 6,10000 Zagreb</item>
      <item>Kate Perić Šubašić, Hrv. poštanska banka d.d.,20000 Dubrovnik</item>
      <item>Lenko Salečić, OIB 72583645435, 20272 Smokvica</item>
      <item>Kuzma Tomašić, 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79196597878, BRNA</item>
      <item>JURE ANDRIJIĆ, OIB 15375407607, BRNA, SMOKVICA</item>
      <item>JOAKIM KUNJAŠIĆ, OIB 48631002665, 20272 Smokvica</item>
      <item>JANKO SIPIŠIĆ, OIB 88591067320, 20272 Smokvica</item>
      <item>MARIJA PECOTIĆ, OIB 98670474583, Smokvica 48,20272 Smokvica</item>
      <item>SUZANA FARAC, OIB 51194189691, 20272 Smokvica</item>
      <item>DUBO RADOVANOVIĆ, OIB 34484938455, 20272 Smokvica</item>
      <item>TIHOMIR PECOTIĆ (pok. Frana), OIB 95580820240, 20272 Smokvica</item>
      <item>FRANO BANIČEVIĆ, OIB 88223665918, 20272 Smokvica</item>
      <item>MILIVOJ BANIČEVIĆ, OIB 37291728761, 20272 Smokvica</item>
      <item>MARKO BANIČEVIĆ pok. Marka, OIB 52046084575, 20272 Smokvica</item>
      <item>VICKO BANIČEVIĆ, OIB 97708118789, 20272 Smokvica</item>
      <item>SREĆKO RADOVANOVIĆ, OIB 56175390499, 20272 Smokvica</item>
      <item>MIRA PECOTIĆ ud. Žela, OIB 66893527732, 20272 Smokvica</item>
      <item>DAROSLAV TOMAŠIĆ, OIB 08761048523, 20272 Smokvica</item>
      <item>NEDA SALEČIĆ ud. Petra, OIB 13956234500, 20272 Smokvica</item>
      <item>ZDRAVKA PECOTIĆ ANTUŠIN, OIB 62662263335, 20272 Smokvica</item>
      <item>RIKARD KORUNIĆ, OIB 37268201254, 20272 Smokvica</item>
      <item>IVAN SALEČIĆ pok. Petra, OIB 11189660102, Brna, Smokvica</item>
      <item>CELINA PECOTIĆ, OIB 27615926867, 20272 Smokvica</item>
      <item>TONĆI RADOVANOVIĆ, OIB 22214232720, BRNA, SMOKVICA</item>
      <item>PERO BANIČEVIĆ pok. Petra, OIB 57778246922, 20272 Smokvica</item>
      <item>PETAR BANIČEVIĆ LUCIĆ Petrov, OIB 55607598403, BRNA</item>
      <item>MARKO BANIČEVIĆ  pok. Pavla, OIB 90635825548, 20272 Smokvica</item>
      <item>IVKO PEŠELJ pok. Ivana, OIB 36303199278, 20272 Smokvica</item>
      <item>KATA PECOTIĆ pok. Kuzme, OIB 03245470856, 20272 Smokvica</item>
      <item>DANIRA PECOTIĆ, OIB 49066645523, 20272 Smokvica</item>
      <item>MIRKO RADOVANOVIĆ, OIB 17546459215, 20272 Smokvica</item>
      <item>IVAN TOMAŠIĆ pok. Ivana Barbaca, OIB 82320909380, 20272 Smokvica</item>
      <item>IVAN TOMAŠIĆ pok. Antuna, OIB 19797804756, 20272 Smokvica</item>
      <item>OMER PECOTIĆ, OIB 58952875239, 20272 Smokvica</item>
      <item>MARINKO TOMAŠIĆ RADIĆ, OIB 59563517268, 20272 Smokvica</item>
      <item>ANTE BLEUŠ, OIB 60321615992, 20272 Smokvica</item>
      <item>MLADEN BANIČEVIĆ, OIB 92174233157, 20272 Smokvica</item>
      <item>TONKO PECOTIĆ pok. Vida, OIB 56346962956</item>
      <item>BORISLAV BANIČEVIĆ, OIB 30708286914, 20272 Smokvica</item>
      <item>ŽELJKO KORUNIĆ, OIB 74827333379, BRNA</item>
      <item>JURE PECOTIĆ, OIB 31678896761, 20272 Smokvica</item>
      <item>GOJKO TOMAŠIĆ, OIB 61715266930, BRNA</item>
      <item>DANKO SALEČIĆ, OIB 10004679981, 20272 Smokvica</item>
      <item>DUŠAN DIDOVIĆ, OIB 56960465013, 20272 Smokvica</item>
      <item>PERICA BANIČEVIĆ, OIB 81549857729, 20272 Smokvica</item>
      <item>DUŠAN PECOTIĆ BARAN, OIB 82012465445, 20272 Smokvica</item>
      <item>TIHOMIR PECOTIĆ, OIB 62311967075, BRNA</item>
      <item>IVAN KORUNIĆ DUNDO, OIB 26096900086, 20272 Smokvica</item>
      <item>IVAN PECOTIĆ KUZMIĆ, OIB 83866121523, 20272 Smokvica</item>
      <item>SRĐAN PECOTIĆ Grgura, OIB 76637031832</item>
      <item>KUZMA BANIČEVIĆ GROŠIĆ, OIB 83584328149, 20272 Smokvica</item>
      <item>JAKOV BANIČEVIĆ OREBIČIĆ, OIB 56613033040, 20272 Smokvica</item>
      <item>ŽELJKO PECOTIĆ pok. Petra, OIB 93469562632, 20272 Smokvica</item>
      <item>ANTUN BANIČEVIĆ pok. Antuna, OIB 08583630920, 20272 Smokvica</item>
      <item>IVAN SALEČIĆ pok. Ivana, OIB 77490461721, 20272 Smokvica</item>
      <item>KUZMA TOMAŠIĆ pok. Janka, OIB 47848562076, 20272 Smokvica</item>
      <item>IVAN TOMAŠIĆ DEŽEVIĆ, OIB 45025415169, BRNA</item>
      <item>DUŠAN TOMAŠIĆ DEŽEVIĆ, OIB 18283165460, BRNA</item>
      <item>IVAN RADOVANOVIĆ Repak, OIB 40234018163, Smokvica 298,20272 Smokvica</item>
      <item>BLEUS-KORKIRA d.o.o., OIB 44122770964</item>
      <item>ŽELJKO BLEUŠ, OIB 59915399212, 20272 Smokvica</item>
      <item>IVAN TOMAŠIĆ JADIN, OIB 59631657813, 20272 Smokvica</item>
      <item>ALEN TOMAŠIĆ JADIN, OIB 82163957266, 20260 Korčula</item>
      <item>KUZMA BANIČEVIĆ pok. Fabijana, OIB 15134842913, 20272 Smokvica</item>
      <item>ANITO PECOTIĆ BARAN, OIB 16212484063, 20272 Smokvica</item>
      <item>LUKA BANIČEVIĆ pok. Frana, OIB 98663577887, Brna</item>
      <item>MIRJANA BANIČEVIĆ, OIB 91669241000, 20272 Smokvica</item>
      <item>MIRJANA TOMAŠIĆ ud. Stojana, OIB 93209720439, 20272 Smokvica</item>
      <item>DOMINANT d.o.o., OIB 62799980235</item>
      <item>SREDNJA ŠKOLA PETRA ŠEGEDINA, OIB 30204241777, 20260 Korčula</item>
      <item>ANTE TOMAŠIĆ pok. Jerka, OIB 27855324302, 20272 Smokvica</item>
      <item>DARKO TOMAŠIĆ Bili, OIB 60705895107, 20272 Smokvica</item>
      <item>JERKO PECOTIĆ, OIB 35137853358, Brna 481, Brna,20272 Smokvica</item>
      <item>MILENA PECOTIĆ, OIB 45029039404, 20272 Smokvica</item>
      <item>MATIJA HUDULIN, OIB 05762741266, 20272 Smokvica</item>
      <item>ANTUN / JELA MILINA, OIB 66918120857, SMOKVICA 289,20272 Smokvica</item>
      <item>MARINKO BANIČEVIĆ, OIB 79908473643, 20272 Smokvica</item>
      <item>JAKOV PECOTIĆ, OIB 31287390010, BRNA</item>
      <item>MARIJA TOMAŠIĆ, OIB 23012233701, 20272 Smokvica</item>
      <item>RATKO PECOTIĆ, OIB 34405281520, BRNA</item>
      <item>ANTE RADOVANOVIĆ pok. Petra, OIB 35711094259, 20272 Smokvica</item>
      <item>JAGODA VESELINOVIĆ, OIB 26384945691, 20272 Smokvica</item>
      <item>DRAGAN RADOVANOVIĆ, OIB 64379492772, BRNA</item>
      <item>SRETAN RADOVANOVIĆ, OIB 57599657765, 20272 Smokvica</item>
      <item>IVAN BANIČEVIĆ ŠKUDRIĆ, OIB 13452885373, 20272 Smokvica</item>
      <item>BENEDIKT PECOTIĆ, OIB 58470348045, BRNA</item>
      <item>ANTE BANIČEVIĆ Mikulato, OIB 69543010620, 20272 Smokvica</item>
      <item>SILVESTAR PECOTIĆ, OIB 06331851349, 20272 Smokvica</item>
      <item>MLADEN TOMAŠIĆ, OIB 50629906053, 20272 Smokvica</item>
      <item>MATKO PECOTIĆ Mirkov, OIB 48452214674, 20272 Smokvica</item>
      <item>ANTE PECOTIĆ pok. Ivota, OIB 90741744910, 20272 Smokvica</item>
      <item>BRANISLAV PECOTIĆ, OIB 47480540156, 20272 Smokvica</item>
      <item>DUŠAN TOMAŠIĆ BARBACA, OIB 11081131642, BRNA</item>
      <item>KUZMA TOMAŠIĆ pok. Mileta Barbaca, OIB 44079223057, 20272 Smokvica</item>
      <item>ŽARKO PECOTIĆ TUNICA, OIB 34499644381, 20272 Smokvica</item>
      <item>RAJKO BANIČEVIĆ, OIB 45418114610, 20272 Smokvica</item>
      <item>DARICA PECOTIĆ, OIB 73218993869, Brna 510,20272 Smokvica</item>
      <item>IVKO PECOTIĆ KUZMIĆ, OIB 97676374567, 20272 Smokvica</item>
      <item>LJUBO SALEČIĆ, OIB 57678876972, 20272 Smokvica</item>
      <item>DARKO DIDOVIĆ, OIB 86562516988, 20272 Smokvica</item>
      <item>FRANKA DRAGOJEVIĆ, OIB 82335614817, 20272 Smokvica</item>
      <item>DARIO PECOTIĆ, OIB 59926387177, 20272 Smokvica</item>
      <item>ZDENKO BANIČEVIĆ pok. Marina, OIB 68768522738, Smokvica 101,20272 Smokvica</item>
      <item>MATKO SALEČIĆ, OIB 03920237137, 20272 Smokvica</item>
      <item>ANA BANIČEVIĆ, OIB 12523783384, 20272 Smokvica</item>
      <item>DANKO PECOTIĆ, OIB 16321602649, BRNA</item>
      <item>SRETAN TOMAŠIĆ, OIB 09315287391, 20272 Smokvica</item>
      <item>VILMA TOMAŠIĆ, OIB 12263597546, BRNA</item>
      <item>NANICA TOMAŠIĆ, OIB 38384204212, BRNA</item>
      <item>JADRANA BANIČEVIĆ, OIB 39662029505, BRNA</item>
      <item>IRENA DIDOVIĆ, OIB 79511279334, 20272 Smokvica</item>
      <item>IVKO RADOVANOVIĆ POŠA, OIB 27294506664, BRNA</item>
      <item>MILICA HUDULIN, OIB 41575890321, BRNA</item>
      <item>MOJMIR DIDOVIĆ, OIB 62857539177, 20270 Vela Luka</item>
      <item>MARIN BANIČEVIĆ, OIB 80401714220, 20272 Smokvica</item>
      <item>TUDOR DIDOVIĆ, OIB 70526505736, 20272 Smokvica</item>
      <item>JAKŠA TOMAŠIĆ MORGEN, OIB 03236645193, BRNA</item>
      <item>TOMISLAV TOMAŠIĆ DEŽEVIĆ, OIB 67388141775, BRNA</item>
      <item>MARKO TOMAŠIĆ DEŽEVIĆ, OIB 95555601444, BRNA</item>
      <item>MAJA PECOTIĆ ž. Josipa, OIB 95251176886, 20272 Smokvica</item>
      <item>JOSIP PECOTIĆ, OIB 81926927816, 20272 Smokvica</item>
      <item>PETAR TOMAŠIĆ DEŽEVIĆ, OIB 05638963990, 20272 Smokvica</item>
      <item>JAKŠA TOMAŠIĆ, OIB 25543664675, 20272 Smokvica</item>
      <item>STIPE TOMAŠIĆ ANTUN pok. Tonća, OIB 65686352982, 20272 Smokvica</item>
      <item>KOVILJKA PECOTIĆ pok. Jerka, OIB 13468504322, 20272 Smokvica</item>
      <item>TINA PECOTIĆ, OIB 39458726928, BRNA</item>
      <item>IVAN MARELIĆ IVAN, OIB 21089244760, 20272 Smokvica</item>
      <item>MARICA PECOTIĆ, OIB 11504405205, BRNA</item>
      <item>ZLATKO TOMAŠIĆ, OIB 23584585291, 20272 Smokvica</item>
      <item>EMIL BANIČEVIĆ, OIB 38531031235, 20272 Smokvica</item>
      <item>JAKO VINO d.o.o., OIB 34068889816</item>
      <item>FINA ZAGREB, OIB 85821130368</item>
      <item>ZDRAVKO TOMAŠIĆ, OIB 04977191533</item>
      <item>IVAN / Anđa RADOVANOVIĆ, OIB 96187907458, SMOKVICA 30,20272 Smokvica</item>
      <item>Odvj. Stjepan Eterović, Kipara Rendića 17,21400 Supetar</item>
      <item>Gordana Jukić, Gorimix d.o.o.</item>
      <item>Mirko Jukić, Gorimix d.o.o.</item>
      <item>Davor Martinović, Poljopromet d.o.o.</item>
      <item>Vlaho Monković, OIB 72627093549, Vlaha Paljetka 12,20207 Cavtat</item>
      <item>odvjetnik Đorđe Anđelković, OIB 83301421911, Vrbanićeva 20,10000 Zagreb</item>
      <item>DAMOR, d.o.o. za preradu plastičnih masa, brodogradnju, turizam i trgovinu, OIB 58057226580, Put Brižina 14,21212 Kaštel Sućurac</item>
      <item>odvjetnik Đorđe Anđelković, OIB 83301421911, Vrbanićeva 20,10000 Zagreb</item>
      <item>odvjetnik Neven Matas, OIB 71639062425, Ulica Domovinskog rata 27,21000 Split</item>
      <item>BADEL 1862 dioničko društvo, vina, alkoholna i bezalkoholna pića, OIB 36749512860, Vlaška 116,Zagreb</item>
      <item>KONTINENTAL PAKIRANJE d.o.o. za graditeljstvo i usluge, OIB 87358951669, Pod Kosom 40,21000 Split</item>
      <item>VODOVOD, društvo s ograničenom odgovornošću za obavljanje komunalnih djelatnosti opskrbe pitkom vodom, OIB 25167296962, Ulica 32 br. 9/1,20271 Blato</item>
      <item>TRANSFER međunarodna špedicija i trgovina, društvo s ograničenom odgovornošću, OIB 77544568297, Ciottina 26,51000 Rijeka</item>
      <item>HEP-Operator distribucijskog sustava d.o.o. za distribuciju i opskrbu električne energije, OIB 46830600751, Ulica grada Vukovara 37,Zagreb</item>
      <item>Igor Svilar, OIB 55678665212, Gredička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30698530431</item>
      <item>, OIB null</item>
      <item>, OIB 64546066176</item>
      <item>, OIB null</item>
      <item>, OIB 72583645435</item>
      <item>, OIB null</item>
      <item>, OIB null</item>
      <item>, OIB null</item>
      <item>, OIB 79047230612</item>
      <item>, OIB 65809026326</item>
      <item>, OIB 49396154317</item>
      <item>, OIB 63739189939</item>
      <item>, OIB 95714683867</item>
      <item>, OIB 54785210099</item>
      <item>, OIB null</item>
      <item>, OIB 27966085185</item>
      <item>, OIB 67518315691</item>
      <item>, OIB 57449887492</item>
      <item>, OIB 32823020892</item>
      <item>, OIB 89109093314</item>
      <item>, OIB 70764679701</item>
      <item>, OIB 34248768494</item>
      <item>, OIB 63579368707</item>
      <item>, OIB 91779534973</item>
      <item>, OIB 02432909819</item>
      <item>, OIB 35845054530</item>
      <item>, OIB 71052623259</item>
      <item>, OIB 86016235071</item>
      <item>, OIB 47251280516</item>
      <item>, OIB 35506269186</item>
      <item>, OIB 69693144506</item>
      <item>, OIB 09381762740</item>
      <item>, OIB 18683136487</item>
      <item>, OIB 26187994862</item>
      <item>, OIB 23492092438</item>
      <item>, OIB 58935879058</item>
      <item>, OIB 79196597878</item>
      <item>, OIB 15375407607</item>
      <item>, OIB 48631002665</item>
      <item>, OIB 88591067320</item>
      <item>, OIB 98670474583</item>
      <item>, OIB 51194189691</item>
      <item>, OIB 34484938455</item>
      <item>, OIB 95580820240</item>
      <item>, OIB 88223665918</item>
      <item>, OIB 37291728761</item>
      <item>, OIB 52046084575</item>
      <item>, OIB 97708118789</item>
      <item>, OIB 56175390499</item>
      <item>, OIB 66893527732</item>
      <item>, OIB 08761048523</item>
      <item>, OIB 13956234500</item>
      <item>, OIB 62662263335</item>
      <item>, OIB 37268201254</item>
      <item>, OIB 11189660102</item>
      <item>, OIB 27615926867</item>
      <item>, OIB 22214232720</item>
      <item>, OIB 57778246922</item>
      <item>, OIB 55607598403</item>
      <item>, OIB 90635825548</item>
      <item>, OIB 36303199278</item>
      <item>, OIB 03245470856</item>
      <item>, OIB 49066645523</item>
      <item>, OIB 17546459215</item>
      <item>, OIB 82320909380</item>
      <item>, OIB 19797804756</item>
      <item>, OIB 58952875239</item>
      <item>, OIB 59563517268</item>
      <item>, OIB 60321615992</item>
      <item>, OIB 92174233157</item>
      <item>, OIB 56346962956</item>
      <item>, OIB 30708286914</item>
      <item>, OIB 74827333379</item>
      <item>, OIB 31678896761</item>
      <item>, OIB 61715266930</item>
      <item>, OIB 10004679981</item>
      <item>, OIB 56960465013</item>
      <item>, OIB 81549857729</item>
      <item>, OIB 82012465445</item>
      <item>, OIB 62311967075</item>
      <item>, OIB 26096900086</item>
      <item>, OIB 83866121523</item>
      <item>, OIB 76637031832</item>
      <item>, OIB 83584328149</item>
      <item>, OIB 56613033040</item>
      <item>, OIB 93469562632</item>
      <item>, OIB 08583630920</item>
      <item>, OIB 77490461721</item>
      <item>, OIB 47848562076</item>
      <item>, OIB 45025415169</item>
      <item>, OIB 18283165460</item>
      <item>, OIB 40234018163</item>
      <item>, OIB 44122770964</item>
      <item>, OIB 59915399212</item>
      <item>, OIB 59631657813</item>
      <item>, OIB 82163957266</item>
      <item>, OIB 15134842913</item>
      <item>, OIB 16212484063</item>
      <item>, OIB 98663577887</item>
      <item>, OIB 91669241000</item>
      <item>, OIB 93209720439</item>
      <item>, OIB 62799980235</item>
      <item>, OIB 30204241777</item>
      <item>, OIB 27855324302</item>
      <item>, OIB 60705895107</item>
      <item>, OIB 35137853358</item>
      <item>, OIB 45029039404</item>
      <item>, OIB 05762741266</item>
      <item>, OIB 66918120857</item>
      <item>, OIB 79908473643</item>
      <item>, OIB 31287390010</item>
      <item>, OIB 23012233701</item>
      <item>, OIB 34405281520</item>
      <item>, OIB 35711094259</item>
      <item>, OIB 26384945691</item>
      <item>, OIB 64379492772</item>
      <item>, OIB 57599657765</item>
      <item>, OIB 13452885373</item>
      <item>, OIB 58470348045</item>
      <item>, OIB 69543010620</item>
      <item>, OIB 06331851349</item>
      <item>, OIB 50629906053</item>
      <item>, OIB 48452214674</item>
      <item>, OIB 90741744910</item>
      <item>, OIB 47480540156</item>
      <item>, OIB 11081131642</item>
      <item>, OIB 44079223057</item>
      <item>, OIB 34499644381</item>
      <item>, OIB 45418114610</item>
      <item>, OIB 73218993869</item>
      <item>, OIB 97676374567</item>
      <item>, OIB 57678876972</item>
      <item>, OIB 86562516988</item>
      <item>, OIB 82335614817</item>
      <item>, OIB 59926387177</item>
      <item>, OIB 68768522738</item>
      <item>, OIB 03920237137</item>
      <item>, OIB 12523783384</item>
      <item>, OIB 16321602649</item>
      <item>, OIB 09315287391</item>
      <item>, OIB 12263597546</item>
      <item>, OIB 38384204212</item>
      <item>, OIB 39662029505</item>
      <item>, OIB 79511279334</item>
      <item>, OIB 27294506664</item>
      <item>, OIB 41575890321</item>
      <item>, OIB 62857539177</item>
      <item>, OIB 80401714220</item>
      <item>, OIB 70526505736</item>
      <item>, OIB 03236645193</item>
      <item>, OIB 67388141775</item>
      <item>, OIB 95555601444</item>
      <item>, OIB 95251176886</item>
      <item>, OIB 81926927816</item>
      <item>, OIB 05638963990</item>
      <item>, OIB 25543664675</item>
      <item>, OIB 65686352982</item>
      <item>, OIB 13468504322</item>
      <item>, OIB 39458726928</item>
      <item>, OIB 21089244760</item>
      <item>, OIB 11504405205</item>
      <item>, OIB 23584585291</item>
      <item>, OIB 38531031235</item>
      <item>, OIB 34068889816</item>
      <item>, OIB 85821130368</item>
      <item>, OIB 04977191533</item>
      <item>, OIB 96187907458</item>
      <item>, OIB null</item>
      <item>, OIB null</item>
      <item>, OIB null</item>
      <item>, OIB null</item>
      <item>, OIB 72627093549</item>
      <item>, OIB 83301421911</item>
      <item>, OIB 58057226580</item>
      <item>, OIB 83301421911</item>
      <item>, OIB 71639062425</item>
      <item>, OIB 36749512860</item>
      <item>, OIB 87358951669</item>
      <item>, OIB 25167296962</item>
      <item>, OIB 77544568297</item>
      <item>, OIB 46830600751</item>
      <item>, OIB 55678665212</item>
    </izvorni_sadrzaj>
    <derivirana_varijabla naziv="DomainObject.Predmet.SudioniciListNazivOIB_1">
      <item>, OIB 30698530431</item>
      <item>, OIB null</item>
      <item>, OIB 64546066176</item>
      <item>, OIB null</item>
      <item>, OIB 72583645435</item>
      <item>, OIB null</item>
      <item>, OIB null</item>
      <item>, OIB null</item>
      <item>, OIB 79047230612</item>
      <item>, OIB 65809026326</item>
      <item>, OIB 49396154317</item>
      <item>, OIB 63739189939</item>
      <item>, OIB 95714683867</item>
      <item>, OIB 54785210099</item>
      <item>, OIB null</item>
      <item>, OIB 27966085185</item>
      <item>, OIB 67518315691</item>
      <item>, OIB 57449887492</item>
      <item>, OIB 32823020892</item>
      <item>, OIB 89109093314</item>
      <item>, OIB 70764679701</item>
      <item>, OIB 34248768494</item>
      <item>, OIB 63579368707</item>
      <item>, OIB 91779534973</item>
      <item>, OIB 02432909819</item>
      <item>, OIB 35845054530</item>
      <item>, OIB 71052623259</item>
      <item>, OIB 86016235071</item>
      <item>, OIB 47251280516</item>
      <item>, OIB 35506269186</item>
      <item>, OIB 69693144506</item>
      <item>, OIB 09381762740</item>
      <item>, OIB 18683136487</item>
      <item>, OIB 26187994862</item>
      <item>, OIB 23492092438</item>
      <item>, OIB 58935879058</item>
      <item>, OIB 79196597878</item>
      <item>, OIB 15375407607</item>
      <item>, OIB 48631002665</item>
      <item>, OIB 88591067320</item>
      <item>, OIB 98670474583</item>
      <item>, OIB 51194189691</item>
      <item>, OIB 34484938455</item>
      <item>, OIB 95580820240</item>
      <item>, OIB 88223665918</item>
      <item>, OIB 37291728761</item>
      <item>, OIB 52046084575</item>
      <item>, OIB 97708118789</item>
      <item>, OIB 56175390499</item>
      <item>, OIB 66893527732</item>
      <item>, OIB 08761048523</item>
      <item>, OIB 13956234500</item>
      <item>, OIB 62662263335</item>
      <item>, OIB 37268201254</item>
      <item>, OIB 11189660102</item>
      <item>, OIB 27615926867</item>
      <item>, OIB 22214232720</item>
      <item>, OIB 57778246922</item>
      <item>, OIB 55607598403</item>
      <item>, OIB 90635825548</item>
      <item>, OIB 36303199278</item>
      <item>, OIB 03245470856</item>
      <item>, OIB 49066645523</item>
      <item>, OIB 17546459215</item>
      <item>, OIB 82320909380</item>
      <item>, OIB 19797804756</item>
      <item>, OIB 58952875239</item>
      <item>, OIB 59563517268</item>
      <item>, OIB 60321615992</item>
      <item>, OIB 92174233157</item>
      <item>, OIB 56346962956</item>
      <item>, OIB 30708286914</item>
      <item>, OIB 74827333379</item>
      <item>, OIB 31678896761</item>
      <item>, OIB 61715266930</item>
      <item>, OIB 10004679981</item>
      <item>, OIB 56960465013</item>
      <item>, OIB 81549857729</item>
      <item>, OIB 82012465445</item>
      <item>, OIB 62311967075</item>
      <item>, OIB 26096900086</item>
      <item>, OIB 83866121523</item>
      <item>, OIB 76637031832</item>
      <item>, OIB 83584328149</item>
      <item>, OIB 56613033040</item>
      <item>, OIB 93469562632</item>
      <item>, OIB 08583630920</item>
      <item>, OIB 77490461721</item>
      <item>, OIB 47848562076</item>
      <item>, OIB 45025415169</item>
      <item>, OIB 18283165460</item>
      <item>, OIB 40234018163</item>
      <item>, OIB 44122770964</item>
      <item>, OIB 59915399212</item>
      <item>, OIB 59631657813</item>
      <item>, OIB 82163957266</item>
      <item>, OIB 15134842913</item>
      <item>, OIB 16212484063</item>
      <item>, OIB 98663577887</item>
      <item>, OIB 91669241000</item>
      <item>, OIB 93209720439</item>
      <item>, OIB 62799980235</item>
      <item>, OIB 30204241777</item>
      <item>, OIB 27855324302</item>
      <item>, OIB 60705895107</item>
      <item>, OIB 35137853358</item>
      <item>, OIB 45029039404</item>
      <item>, OIB 05762741266</item>
      <item>, OIB 66918120857</item>
      <item>, OIB 79908473643</item>
      <item>, OIB 31287390010</item>
      <item>, OIB 23012233701</item>
      <item>, OIB 34405281520</item>
      <item>, OIB 35711094259</item>
      <item>, OIB 26384945691</item>
      <item>, OIB 64379492772</item>
      <item>, OIB 57599657765</item>
      <item>, OIB 13452885373</item>
      <item>, OIB 58470348045</item>
      <item>, OIB 69543010620</item>
      <item>, OIB 06331851349</item>
      <item>, OIB 50629906053</item>
      <item>, OIB 48452214674</item>
      <item>, OIB 90741744910</item>
      <item>, OIB 47480540156</item>
      <item>, OIB 11081131642</item>
      <item>, OIB 44079223057</item>
      <item>, OIB 34499644381</item>
      <item>, OIB 45418114610</item>
      <item>, OIB 73218993869</item>
      <item>, OIB 97676374567</item>
      <item>, OIB 57678876972</item>
      <item>, OIB 86562516988</item>
      <item>, OIB 82335614817</item>
      <item>, OIB 59926387177</item>
      <item>, OIB 68768522738</item>
      <item>, OIB 03920237137</item>
      <item>, OIB 12523783384</item>
      <item>, OIB 16321602649</item>
      <item>, OIB 09315287391</item>
      <item>, OIB 12263597546</item>
      <item>, OIB 38384204212</item>
      <item>, OIB 39662029505</item>
      <item>, OIB 79511279334</item>
      <item>, OIB 27294506664</item>
      <item>, OIB 41575890321</item>
      <item>, OIB 62857539177</item>
      <item>, OIB 80401714220</item>
      <item>, OIB 70526505736</item>
      <item>, OIB 03236645193</item>
      <item>, OIB 67388141775</item>
      <item>, OIB 95555601444</item>
      <item>, OIB 95251176886</item>
      <item>, OIB 81926927816</item>
      <item>, OIB 05638963990</item>
      <item>, OIB 25543664675</item>
      <item>, OIB 65686352982</item>
      <item>, OIB 13468504322</item>
      <item>, OIB 39458726928</item>
      <item>, OIB 21089244760</item>
      <item>, OIB 11504405205</item>
      <item>, OIB 23584585291</item>
      <item>, OIB 38531031235</item>
      <item>, OIB 34068889816</item>
      <item>, OIB 85821130368</item>
      <item>, OIB 04977191533</item>
      <item>, OIB 96187907458</item>
      <item>, OIB null</item>
      <item>, OIB null</item>
      <item>, OIB null</item>
      <item>, OIB null</item>
      <item>, OIB 72627093549</item>
      <item>, OIB 83301421911</item>
      <item>, OIB 58057226580</item>
      <item>, OIB 83301421911</item>
      <item>, OIB 71639062425</item>
      <item>, OIB 36749512860</item>
      <item>, OIB 87358951669</item>
      <item>, OIB 25167296962</item>
      <item>, OIB 77544568297</item>
      <item>, OIB 46830600751</item>
      <item>, OIB 55678665212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Vlaho Monković, OIB 72627093549, Ul. Vlaha Paljetka 12 Cavtat</item>
    </izvorni_sadrzaj>
    <derivirana_varijabla naziv="DomainObject.Predmet.StecajniUpraviteljiListAddressOIB_1">
      <item>Vlaho Monković, OIB 72627093549, Ul. Vlaha Paljetka 12 Cavtat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1007</properties:Words>
  <properties:Characters>5326</properties:Characters>
  <properties:Lines>131</properties:Lines>
  <properties:Paragraphs>40</properties:Paragraphs>
  <properties:TotalTime>5</properties:TotalTime>
  <properties:ScaleCrop>false</properties:ScaleCrop>
  <properties:LinksUpToDate>false</properties:LinksUpToDate>
  <properties:CharactersWithSpaces>6353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2016-05-05T09:22:00Z</dcterms:created>
  <dc:creator>Srđan Gavranić</dc:creator>
  <dc:description/>
  <cp:keywords/>
  <cp:lastModifiedBy>Mara Marčinko</cp:lastModifiedBy>
  <cp:lastPrinted>2016-05-05T09:26:00Z</cp:lastPrinted>
  <dcterms:modified xmlns:xsi="http://www.w3.org/2001/XMLSchema-instance" xsi:type="dcterms:W3CDTF">2016-05-05T10:19:00Z</dcterms:modified>
  <cp:revision>4</cp:revision>
  <dc:subject/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