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1840" w14:paraId="fec1840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604EA5">
        <w:rPr>
          <w:rFonts w:hAnsi="Times New Roman" w:ascii="Times New Roman"/>
        </w:rPr>
        <w:t>2040</w:t>
      </w:r>
      <w:r w:rsidR="000862B6">
        <w:rPr>
          <w:rFonts w:hAnsi="Times New Roman" w:ascii="Times New Roman"/>
        </w:rPr>
        <w:t>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604EA5">
        <w:rPr>
          <w:rFonts w:hAnsi="Times New Roman" w:ascii="Times New Roman"/>
        </w:rPr>
        <w:t>IVAN I RITA j.d.o.o., Zagreb, Celovečki odvojak V.4, OIB: 65896262349 dana 17. listopada 2017. godine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04EA5">
        <w:rPr>
          <w:rFonts w:hAnsi="Times New Roman" w:ascii="Times New Roman"/>
        </w:rPr>
        <w:t>IVAN I RITA j.d.o.o., Zagreb, Celovečki odvojak V.4, OIB: 65896262349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604EA5">
        <w:rPr>
          <w:rFonts w:hAnsi="Times New Roman" w:ascii="Times New Roman"/>
        </w:rPr>
        <w:t>204017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604EA5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947F14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947F14">
        <w:t>,v.r.</w:t>
      </w:r>
    </w:p>
    <w:p w:rsidRDefault="00947F14" w:rsidP="00D338FD" w:rsidR="00947F14">
      <w:pPr>
        <w:pStyle w:val="Uvuenotijeloteksta"/>
        <w:ind w:firstLine="141" w:left="1983"/>
        <w:jc w:val="right"/>
      </w:pPr>
      <w:r>
        <w:t>Za točnost otpravka</w:t>
      </w:r>
    </w:p>
    <w:p w:rsidRDefault="00947F14" w:rsidP="00604EA5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04EA5" w:rsidP="00947F14" w:rsidR="00604EA5" w:rsidRPr="00604EA5">
      <w:pPr>
        <w:pStyle w:val="Odlomakpopisa"/>
        <w:jc w:val="both"/>
        <w:rPr>
          <w:rFonts w:hAnsi="Times New Roman" w:ascii="Times New Roman"/>
        </w:rPr>
      </w:pPr>
    </w:p>
    <w:sectPr w:rsidSect="00821309" w:rsidR="00604EA5" w:rsidRPr="00604EA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924D60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04EA5">
      <w:rPr>
        <w:rFonts w:hAnsi="Times New Roman" w:ascii="Times New Roman"/>
      </w:rPr>
      <w:t>2040</w:t>
    </w:r>
    <w:r w:rsidR="000862B6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714BED"/>
    <w:multiLevelType w:val="hybridMultilevel"/>
    <w:tmpl w:val="E6700562"/>
    <w:lvl w:tplc="4F4C849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04EA5"/>
    <w:rsid w:val="00632603"/>
    <w:rsid w:val="00635B9D"/>
    <w:rsid w:val="006413FC"/>
    <w:rsid w:val="00665D5F"/>
    <w:rsid w:val="006A3696"/>
    <w:rsid w:val="006A451A"/>
    <w:rsid w:val="006E1575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24D60"/>
    <w:rsid w:val="00946D26"/>
    <w:rsid w:val="00947F14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St-2040/2017</izvorni_sadrzaj>
    <derivirana_varijabla naziv="DomainObject.Predmet.OznakaBroj_1">St-2040/2017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 RITA jednostavno društvo s ograničenom odgovornošću za usluge zastupanog po punomoćniku Dragica Golomejić</izvorni_sadrzaj>
    <derivirana_varijabla naziv="DomainObject.Predmet.ProtustrankaFormated_1">  IVAN I RITA jednostavno društvo s ograničenom odgovornošću za usluge zastupanog po punomoćniku Dragica Golomejić</derivirana_varijabla>
  </DomainObject.Predmet.ProtustrankaFormated>
  <DomainObject.Predmet.ProtustrankaFormatedOIB>
    <izvorni_sadrzaj>  IVAN I RITA jednostavno društvo s ograničenom odgovornošću za usluge, OIB 65896262349 zastupanog po punomoćniku Dragica Golomejić</izvorni_sadrzaj>
    <derivirana_varijabla naziv="DomainObject.Predmet.ProtustrankaFormatedOIB_1">  IVAN I RITA jednostavno društvo s ograničenom odgovornošću za usluge, OIB 65896262349 zastupanog po punomoćniku Dragica Golomejić</derivirana_varijabla>
  </DomainObject.Predmet.ProtustrankaFormatedOIB>
  <DomainObject.Predmet.ProtustrankaFormatedWithAdress>
    <izvorni_sadrzaj> IVAN I RITA jednostavno društvo s ograničenom odgovornošću za usluge, Celovečki odvojak V. 4, 10000 Zagreb zastupanog po punomoćniku Dragica Golomejić</izvorni_sadrzaj>
    <derivirana_varijabla naziv="DomainObject.Predmet.ProtustrankaFormatedWithAdress_1"> IVAN I RITA jednostavno društvo s ograničenom odgovornošću za usluge, Celovečki odvojak V. 4, 10000 Zagreb zastupanog po punomoćniku Dragica Golomejić</derivirana_varijabla>
  </DomainObject.Predmet.ProtustrankaFormatedWithAdress>
  <DomainObject.Predmet.ProtustrankaFormatedWithAdressOIB>
    <izvorni_sadrzaj> IVAN I RITA jednostavno društvo s ograničenom odgovornošću za usluge, OIB 65896262349, Celovečki odvojak V. 4, 10000 Zagreb zastupanog po punomoćniku Dragica Golomejić</izvorni_sadrzaj>
    <derivirana_varijabla naziv="DomainObject.Predmet.ProtustrankaFormatedWithAdressOIB_1"> IVAN I RITA jednostavno društvo s ograničenom odgovornošću za usluge, OIB 65896262349, Celovečki odvojak V. 4, 10000 Zagreb zastupanog po punomoćniku Dragica Golomejić</derivirana_varijabla>
  </DomainObject.Predmet.ProtustrankaFormatedWithAdressOIB>
  <DomainObject.Predmet.ProtustrankaWithAdress>
    <izvorni_sadrzaj>IVAN I RITA jednostavno društvo s ograničenom odgovornošću za usluge Celovečki odvojak V. 4, 10000 Zagreb</izvorni_sadrzaj>
    <derivirana_varijabla naziv="DomainObject.Predmet.ProtustrankaWithAdress_1">IVAN I RITA jednostavno društvo s ograničenom odgovornošću za usluge Celovečki odvojak V. 4, 10000 Zagreb</derivirana_varijabla>
  </DomainObject.Predmet.ProtustrankaWithAdress>
  <DomainObject.Predmet.ProtustrankaWithAdressOIB>
    <izvorni_sadrzaj>IVAN I RITA jednostavno društvo s ograničenom odgovornošću za usluge, OIB 65896262349, Celovečki odvojak V. 4, 10000 Zagreb</izvorni_sadrzaj>
    <derivirana_varijabla naziv="DomainObject.Predmet.ProtustrankaWithAdressOIB_1">IVAN I RITA jednostavno društvo s ograničenom odgovornošću za usluge, OIB 65896262349, Celovečki odvojak V. 4, 10000 Zagreb</derivirana_varijabla>
  </DomainObject.Predmet.ProtustrankaWithAdressOIB>
  <DomainObject.Predmet.ProtustrankaNazivFormated>
    <izvorni_sadrzaj>IVAN I RITA jednostavno društvo s ograničenom odgovornošću za usluge</izvorni_sadrzaj>
    <derivirana_varijabla naziv="DomainObject.Predmet.ProtustrankaNazivFormated_1">IVAN I RITA jednostavno društvo s ograničenom odgovornošću za usluge</derivirana_varijabla>
  </DomainObject.Predmet.ProtustrankaNazivFormated>
  <DomainObject.Predmet.ProtustrankaNazivFormatedOIB>
    <izvorni_sadrzaj>IVAN I RITA jednostavno društvo s ograničenom odgovornošću za usluge, OIB 65896262349</izvorni_sadrzaj>
    <derivirana_varijabla naziv="DomainObject.Predmet.ProtustrankaNazivFormatedOIB_1">IVAN I RITA jednostavno društvo s ograničenom odgovornošću za usluge, OIB 65896262349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I RITA jednostavno društvo s ograničenom odgovornošću za usluge zastupanog po punomoćniku Dragica Golomejić</item>
    </izvorni_sadrzaj>
    <derivirana_varijabla naziv="DomainObject.Predmet.ProtuStrankaListFormated_1">
      <item>IVAN I RITA jednostavno društvo s ograničenom odgovornošću za usluge zastupanog po punomoćniku Dragica Golomejić</item>
    </derivirana_varijabla>
  </DomainObject.Predmet.ProtuStrankaListFormated>
  <DomainObject.Predmet.ProtuStrankaListFormatedOIB>
    <izvorni_sadrzaj>
      <item>IVAN I RITA jednostavno društvo s ograničenom odgovornošću za usluge, OIB 65896262349 zastupanog po punomoćniku Dragica Golomejić</item>
    </izvorni_sadrzaj>
    <derivirana_varijabla naziv="DomainObject.Predmet.ProtuStrankaListFormatedOIB_1">
      <item>IVAN I RITA jednostavno društvo s ograničenom odgovornošću za usluge, OIB 65896262349 zastupanog po punomoćniku Dragica Golomejić</item>
    </derivirana_varijabla>
  </DomainObject.Predmet.ProtuStrankaListFormatedOIB>
  <DomainObject.Predmet.ProtuStrankaListFormatedWithAdress>
    <izvorni_sadrzaj>
      <item>IVAN I RITA jednostavno društvo s ograničenom odgovornošću za usluge, Celovečki odvojak V. 4, 10000 Zagreb zastupanog po punomoćniku Dragica Golomejić</item>
    </izvorni_sadrzaj>
    <derivirana_varijabla naziv="DomainObject.Predmet.ProtuStrankaListFormatedWithAdress_1">
      <item>IVAN I RITA jednostavno društvo s ograničenom odgovornošću za usluge, Celovečki odvojak V. 4, 10000 Zagreb zastupanog po punomoćniku Dragica Golomejić</item>
    </derivirana_varijabla>
  </DomainObject.Predmet.ProtuStrankaListFormatedWithAdress>
  <DomainObject.Predmet.ProtuStrankaListFormatedWithAdressOIB>
    <izvorni_sadrzaj>
      <item>IVAN I RITA jednostavno društvo s ograničenom odgovornošću za usluge, OIB 65896262349, Celovečki odvojak V. 4, 10000 Zagreb zastupanog po punomoćniku Dragica Golomejić</item>
    </izvorni_sadrzaj>
    <derivirana_varijabla naziv="DomainObject.Predmet.ProtuStrankaListFormatedWithAdressOIB_1">
      <item>IVAN I RITA jednostavno društvo s ograničenom odgovornošću za usluge, OIB 65896262349, Celovečki odvojak V. 4, 10000 Zagreb zastupanog po punomoćniku Dragica Golomejić</item>
    </derivirana_varijabla>
  </DomainObject.Predmet.ProtuStrankaListFormatedWithAdressOIB>
  <DomainObject.Predmet.ProtuStrankaListNazivFormated>
    <izvorni_sadrzaj>
      <item>IVAN I RITA jednostavno društvo s ograničenom odgovornošću za usluge</item>
    </izvorni_sadrzaj>
    <derivirana_varijabla naziv="DomainObject.Predmet.ProtuStrankaListNazivFormated_1">
      <item>IVAN I RITA jednostavno društvo s ograničenom odgovornošću za usluge</item>
    </derivirana_varijabla>
  </DomainObject.Predmet.ProtuStrankaListNazivFormated>
  <DomainObject.Predmet.ProtuStrankaListNazivFormatedOIB>
    <izvorni_sadrzaj>
      <item>IVAN I RITA jednostavno društvo s ograničenom odgovornošću za usluge, OIB 65896262349</item>
    </izvorni_sadrzaj>
    <derivirana_varijabla naziv="DomainObject.Predmet.ProtuStrankaListNazivFormatedOIB_1">
      <item>IVAN I RITA jednostavno društvo s ograničenom odgovornošću za usluge, OIB 65896262349</item>
    </derivirana_varijabla>
  </DomainObject.Predmet.ProtuStrankaListNazivFormatedOIB>
  <DomainObject.Predmet.OstaliListFormated>
    <izvorni_sadrzaj>
      <item>Dragica Golomejić punomoćnik sudionika u postupku IVAN I RITA jednostavno društvo s ograničenom odgovornošću za usluge</item>
    </izvorni_sadrzaj>
    <derivirana_varijabla naziv="DomainObject.Predmet.OstaliListFormated_1">
      <item>Dragica Golomejić punomoćnik sudionika u postupku IVAN I RITA jednostavno društvo s ograničenom odgovornošću za usluge</item>
    </derivirana_varijabla>
  </DomainObject.Predmet.OstaliListFormated>
  <DomainObject.Predmet.OstaliListFormatedOIB>
    <izvorni_sadrzaj>
      <item>Dragica Golomejić, OIB 31592708418 punomoćnik sudionika u postupku IVAN I RITA jednostavno društvo s ograničenom odgovornošću za usluge</item>
    </izvorni_sadrzaj>
    <derivirana_varijabla naziv="DomainObject.Predmet.OstaliListFormatedOIB_1">
      <item>Dragica Golomejić, OIB 31592708418 punomoćnik sudionika u postupku IVAN I RITA jednostavno društvo s ograničenom odgovornošću za usluge</item>
    </derivirana_varijabla>
  </DomainObject.Predmet.OstaliListFormatedOIB>
  <DomainObject.Predmet.OstaliListFormatedWithAdress>
    <izvorni_sadrzaj>
      <item>Dragica Golomejić, Celovečki Odvojak V. 4, 10000 Zagreb punomoćnik sudionika u postupku IVAN I RITA jednostavno društvo s ograničenom odgovornošću za usluge</item>
    </izvorni_sadrzaj>
    <derivirana_varijabla naziv="DomainObject.Predmet.OstaliListFormatedWithAdress_1">
      <item>Dragica Golomejić, Celovečki Odvojak V. 4, 10000 Zagreb punomoćnik sudionika u postupku IVAN I RITA jednostavno društvo s ograničenom odgovornošću za usluge</item>
    </derivirana_varijabla>
  </DomainObject.Predmet.OstaliListFormatedWithAdress>
  <DomainObject.Predmet.OstaliListFormatedWithAdressOIB>
    <izvorni_sadrzaj>
      <item>Dragica Golomejić, OIB 31592708418, Celovečki Odvojak V. 4, 10000 Zagreb punomoćnik sudionika u postupku IVAN I RITA jednostavno društvo s ograničenom odgovornošću za usluge</item>
    </izvorni_sadrzaj>
    <derivirana_varijabla naziv="DomainObject.Predmet.OstaliListFormatedWithAdressOIB_1">
      <item>Dragica Golomejić, OIB 31592708418, Celovečki Odvojak V. 4, 10000 Zagreb punomoćnik sudionika u postupku IVAN I RITA jednostavno društvo s ograničenom odgovornošću za usluge</item>
    </derivirana_varijabla>
  </DomainObject.Predmet.OstaliListFormatedWithAdressOIB>
  <DomainObject.Predmet.OstaliListNazivFormated>
    <izvorni_sadrzaj>
      <item>Dragica Golomejić</item>
    </izvorni_sadrzaj>
    <derivirana_varijabla naziv="DomainObject.Predmet.OstaliListNazivFormated_1">
      <item>Dragica Golomejić</item>
    </derivirana_varijabla>
  </DomainObject.Predmet.OstaliListNazivFormated>
  <DomainObject.Predmet.OstaliListNazivFormatedOIB>
    <izvorni_sadrzaj>
      <item>Dragica Golomejić, OIB 31592708418</item>
    </izvorni_sadrzaj>
    <derivirana_varijabla naziv="DomainObject.Predmet.OstaliListNazivFormatedOIB_1">
      <item>Dragica Golomejić, OIB 31592708418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I RITA jednostavno društvo s ograničenom odgovornošću za usluge</izvorni_sadrzaj>
    <derivirana_varijabla naziv="DomainObject.Predmet.ProtustrankaIDrugi_1">IVAN I RITA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I RITA jednostavno društvo s ograničenom odgovornošću za usluge, OIB 65896262349, Celovečki odvojak V. 4, 10000 Zagreb</izvorni_sadrzaj>
    <derivirana_varijabla naziv="DomainObject.Predmet.ProtustrankaIDrugiAdressOIB_1">IVAN I RITA jednostavno društvo s ograničenom odgovornošću za usluge, OIB 65896262349, Celovečki odvojak V.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I RITA jednostavno društvo s ograničenom odgovornošću za usluge</item>
      <item>Dragica Golomejić</item>
    </izvorni_sadrzaj>
    <derivirana_varijabla naziv="DomainObject.Predmet.SudioniciListNaziv_1">
      <item>FINA Regionalni centar Zagreb</item>
      <item>IVAN I RITA jednostavno društvo s ograničenom odgovornošću za usluge</item>
      <item>Dragica Golomejić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IVAN I RITA jednostavno društvo s ograničenom odgovornošću za usluge, OIB 65896262349, Celovečki odvojak V. 4,10000 Zagreb</item>
      <item>Dragica Golomejić, OIB 31592708418, Celovečki Odvojak V. 4,10000 Zagreb</item>
    </izvorni_sadrzaj>
    <derivirana_varijabla naziv="DomainObject.Predmet.SudioniciListAdressOIB_1">
      <item>FINA Regionalni centar Zagreb, OIB 85821130368, Trg svibanjskih žrtava 1995. br. 1,10000 Zagreb</item>
      <item>IVAN I RITA jednostavno društvo s ograničenom odgovornošću za usluge, OIB 65896262349, Celovečki odvojak V. 4,10000 Zagreb</item>
      <item>Dragica Golomejić, OIB 31592708418, Celovečki Odvojak V.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65896262349</item>
      <item>, OIB 31592708418</item>
    </izvorni_sadrzaj>
    <derivirana_varijabla naziv="DomainObject.Predmet.SudioniciListNazivOIB_1">
      <item>, OIB 85821130368</item>
      <item>, OIB 65896262349</item>
      <item>, OIB 31592708418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FFBFC-BC61-403E-AD40-5155C0A97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1814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2017-10-17T07:53:00Z</dcterms:created>
  <dc:creator>Vesna Fundurulić Perišin</dc:creator>
  <cp:lastModifiedBy>Matea Bizjak</cp:lastModifiedBy>
  <cp:lastPrinted>2017-10-17T07:55:00Z</cp:lastPrinted>
  <dcterms:modified xmlns:xsi="http://www.w3.org/2001/XMLSchema-instance" xsi:type="dcterms:W3CDTF">2017-10-17T07:55:00Z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