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b6ce" w14:paraId="e4db6ce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BE287C">
        <w:t>359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BE287C">
        <w:t>119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BE287C">
        <w:t>27</w:t>
      </w:r>
      <w:r w:rsidR="00EA025E">
        <w:t xml:space="preserve">. </w:t>
      </w:r>
      <w:r w:rsidR="00BE287C">
        <w:t>veljače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85480D">
        <w:t>Stečajna masa iza</w:t>
      </w:r>
      <w:r w:rsidR="0085480D" w:rsidRPr="006F1FF1">
        <w:t xml:space="preserve"> </w:t>
      </w:r>
      <w:r w:rsidR="0085480D">
        <w:t>PS – DALMACO d.o.o. Zadar u stečaju, OIB: 42148967010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009D8">
        <w:t>9</w:t>
      </w:r>
      <w:r w:rsidR="004F1E38">
        <w:t>,30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Utvrđuje se da je sudu pristupila</w:t>
      </w:r>
      <w:r w:rsidR="00317CD1" w:rsidRPr="00FD1DC8">
        <w:t xml:space="preserve"> </w:t>
      </w:r>
      <w:r>
        <w:t>Ivanka Bostina</w:t>
      </w:r>
      <w:r w:rsidR="00317CD1" w:rsidRPr="00FD1DC8">
        <w:t>, stečajn</w:t>
      </w:r>
      <w:r w:rsidR="004F1E38">
        <w:t>a</w:t>
      </w:r>
      <w:r w:rsidR="00317CD1" w:rsidRPr="00FD1DC8">
        <w:t xml:space="preserve"> upravitelj</w:t>
      </w:r>
      <w:r w:rsidR="004F1E38">
        <w:t>ica</w:t>
      </w:r>
      <w:r w:rsidR="00317CD1" w:rsidRPr="00FD1DC8">
        <w:t>.</w:t>
      </w:r>
    </w:p>
    <w:p w:rsidRDefault="00317CD1" w:rsidP="00317CD1" w:rsidR="00317CD1">
      <w:pPr>
        <w:jc w:val="both"/>
      </w:pPr>
    </w:p>
    <w:p w:rsidRDefault="004F1E38" w:rsidP="00317CD1" w:rsidR="004F1E38">
      <w:pPr>
        <w:jc w:val="both"/>
      </w:pPr>
      <w:r>
        <w:t>Za razlučnog vjerovnika nitko.</w:t>
      </w:r>
    </w:p>
    <w:p w:rsidRDefault="004F1E38" w:rsidP="00317CD1" w:rsidR="004F1E38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85480D">
        <w:t>14</w:t>
      </w:r>
      <w:r w:rsidR="005305D3">
        <w:t xml:space="preserve">. </w:t>
      </w:r>
      <w:r w:rsidR="0085480D">
        <w:t>siječnja 2019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 xml:space="preserve">Sudac utvrđuje da je riječ o prodaji nekretnina </w:t>
      </w:r>
      <w:r w:rsidR="00AE225C">
        <w:t>i to:</w:t>
      </w:r>
    </w:p>
    <w:p w:rsidRDefault="00EA025E" w:rsidP="005305D3" w:rsidR="00EA025E">
      <w:pPr>
        <w:jc w:val="both"/>
      </w:pPr>
    </w:p>
    <w:p w:rsidRDefault="0085480D" w:rsidP="0085480D" w:rsidR="0085480D">
      <w:pPr>
        <w:pStyle w:val="Odlomakpopisa"/>
        <w:numPr>
          <w:ilvl w:val="0"/>
          <w:numId w:val="13"/>
        </w:numPr>
        <w:jc w:val="both"/>
      </w:pPr>
      <w:r w:rsidRPr="006F1FF1">
        <w:t xml:space="preserve">kat. čest. </w:t>
      </w:r>
      <w:r>
        <w:t>1698/114</w:t>
      </w:r>
      <w:r w:rsidRPr="006F1FF1">
        <w:t xml:space="preserve"> k.o. </w:t>
      </w:r>
      <w:r>
        <w:t>Crno</w:t>
      </w:r>
      <w:r w:rsidRPr="006F1FF1">
        <w:t xml:space="preserve">, zk. ul. </w:t>
      </w:r>
      <w:r>
        <w:t>1138</w:t>
      </w:r>
      <w:r w:rsidRPr="006F1FF1">
        <w:t>,</w:t>
      </w:r>
      <w:r>
        <w:t xml:space="preserve"> </w:t>
      </w:r>
      <w:r w:rsidRPr="006F1FF1">
        <w:t xml:space="preserve">površine </w:t>
      </w:r>
      <w:r>
        <w:t>4736</w:t>
      </w:r>
      <w:r w:rsidRPr="006F1FF1">
        <w:t xml:space="preserve"> m2, u naravi </w:t>
      </w:r>
      <w:r>
        <w:t>dvor-neplodno, industrijska zgrada i pomoćni objekt</w:t>
      </w:r>
    </w:p>
    <w:p w:rsidRDefault="003009D8" w:rsidP="003009D8" w:rsidR="003009D8" w:rsidRPr="001C3168">
      <w:pPr>
        <w:pStyle w:val="Odlomakpopisa"/>
        <w:ind w:left="1440"/>
        <w:jc w:val="both"/>
      </w:pPr>
    </w:p>
    <w:p w:rsidRDefault="00AE225C" w:rsidP="003009D8" w:rsidR="005305D3">
      <w:pPr>
        <w:jc w:val="both"/>
      </w:pPr>
      <w:r>
        <w:t>u</w:t>
      </w:r>
      <w:r w:rsidR="005305D3">
        <w:t xml:space="preserve"> vlasništvu stečajnog dužnika </w:t>
      </w:r>
      <w:r w:rsidR="005305D3" w:rsidRPr="007B4460">
        <w:t>na kojem je upisano razlučno pravo</w:t>
      </w:r>
      <w:r w:rsidR="004F1E38">
        <w:t xml:space="preserve"> HABDUCO,</w:t>
      </w:r>
      <w:r w:rsidR="005305D3" w:rsidRPr="007B4460">
        <w:t xml:space="preserve"> te da treba odrediti početnu cijenu za prodaju iste. </w:t>
      </w:r>
    </w:p>
    <w:p w:rsidRDefault="005305D3" w:rsidP="005305D3" w:rsidR="005305D3">
      <w:pPr>
        <w:jc w:val="both"/>
      </w:pPr>
    </w:p>
    <w:p w:rsidRDefault="00302D11" w:rsidP="00302D11" w:rsidR="004F1E38">
      <w:pPr>
        <w:jc w:val="both"/>
      </w:pPr>
      <w:r>
        <w:t>Stečajn</w:t>
      </w:r>
      <w:r w:rsidR="0085480D">
        <w:t>a</w:t>
      </w:r>
      <w:r>
        <w:t xml:space="preserve"> upravitelj</w:t>
      </w:r>
      <w:r w:rsidR="0085480D">
        <w:t>ica</w:t>
      </w:r>
      <w:r>
        <w:t xml:space="preserve"> p</w:t>
      </w:r>
      <w:r w:rsidR="004F1E38">
        <w:t>redlaže da se nekretnine proda po najnovijoj procjeni koju je izvršio razlučni vjerovnik po stalnom sudskom vještaku, te u spis predaje presliku procjenu. Pojašnjava da je procijenjena vrijednost 4.497.085,00 kuna, što je odgovaralo tečaju eura u iznos od 610.000,00 eura na dan 13.6.2018.</w:t>
      </w:r>
    </w:p>
    <w:p w:rsidRDefault="00AE225C" w:rsidP="005305D3" w:rsidR="00AE225C">
      <w:pPr>
        <w:jc w:val="both"/>
      </w:pPr>
    </w:p>
    <w:p w:rsidRDefault="005305D3" w:rsidP="005305D3" w:rsidR="005305D3">
      <w:pPr>
        <w:jc w:val="both"/>
      </w:pPr>
      <w:r>
        <w:t>Odluka će biti donesena u zakonskom roku.</w:t>
      </w:r>
    </w:p>
    <w:p w:rsidRDefault="00E2638C" w:rsidP="00317CD1" w:rsidR="00E2638C">
      <w:pPr>
        <w:jc w:val="both"/>
      </w:pPr>
    </w:p>
    <w:p w:rsidRDefault="00F13B20" w:rsidP="00317CD1" w:rsidR="00705044">
      <w:pPr>
        <w:jc w:val="both"/>
      </w:pPr>
      <w:r>
        <w:t xml:space="preserve">Daljnjih prijedloga nema. 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4F1E38">
        <w:t>35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FF4134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3009D8"/>
    <w:rsid w:val="00302D11"/>
    <w:rsid w:val="00307C2E"/>
    <w:rsid w:val="00317CD1"/>
    <w:rsid w:val="004F1E38"/>
    <w:rsid w:val="004F260B"/>
    <w:rsid w:val="005305D3"/>
    <w:rsid w:val="005A172B"/>
    <w:rsid w:val="005D1C46"/>
    <w:rsid w:val="0067481E"/>
    <w:rsid w:val="00705044"/>
    <w:rsid w:val="00736778"/>
    <w:rsid w:val="007A1BF0"/>
    <w:rsid w:val="007A715F"/>
    <w:rsid w:val="0085480D"/>
    <w:rsid w:val="009C674C"/>
    <w:rsid w:val="009E0678"/>
    <w:rsid w:val="00A57FDF"/>
    <w:rsid w:val="00AC25AC"/>
    <w:rsid w:val="00AE225C"/>
    <w:rsid w:val="00BE287C"/>
    <w:rsid w:val="00DB052E"/>
    <w:rsid w:val="00E21F85"/>
    <w:rsid w:val="00E2638C"/>
    <w:rsid w:val="00EA025E"/>
    <w:rsid w:val="00F13B20"/>
    <w:rsid w:val="00F17082"/>
    <w:rsid w:val="00FF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St-359/2018-7</izvorni_sadrzaj>
    <derivirana_varijabla naziv="DomainObject.Zapisnik.Oznaka_1">St-359/2018-7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PS DALMACO društvo s ograničenom odgovornošću za proizvodnju, usluge, turizam, unutarnju i vanjsku trgovi</izvorni_sadrzaj>
    <derivirana_varijabla naziv="DomainObject.Predmet.ProtustrankaFormated_1">  Stečajna masa iza PS DALMACO društvo s ograničenom odgovornošću za proizvodnju, usluge, turizam, unutarnju i vanjsku trgovi</derivirana_varijabla>
  </DomainObject.Predmet.ProtustrankaFormated>
  <DomainObject.Predmet.ProtustrankaFormatedOIB>
    <izvorni_sadrzaj>  Stečajna masa iza PS DALMACO društvo s ograničenom odgovornošću za proizvodnju, usluge, turizam, unutarnju i vanjsku trgovi, OIB 42148967010</izvorni_sadrzaj>
    <derivirana_varijabla naziv="DomainObject.Predmet.ProtustrankaFormatedOIB_1">  Stečajna masa iza PS DALMACO društvo s ograničenom odgovornošću za proizvodnju, usluge, turizam, unutarnju i vanjsku trgovi, OIB 42148967010</derivirana_varijabla>
  </DomainObject.Predmet.ProtustrankaFormatedOIB>
  <DomainObject.Predmet.ProtustrankaFormatedWithAdress>
    <izvorni_sadrzaj> Stečajna masa iza PS DALMACO društvo s ograničenom odgovornošću za proizvodnju, usluge, turizam, unutarnju i vanjsku trgovi, Dalmatinskog sabora 3, 23000 Zadar</izvorni_sadrzaj>
    <derivirana_varijabla naziv="DomainObject.Predmet.ProtustrankaFormatedWithAdress_1"> Stečajna masa iza PS DALMACO društvo s ograničenom odgovornošću za proizvodnju, usluge, turizam, unutarnju i vanjsku trgovi, Dalmatinskog sabora 3, 23000 Zadar</derivirana_varijabla>
  </DomainObject.Predmet.ProtustrankaFormatedWithAdress>
  <DomainObject.Predmet.ProtustrankaFormatedWithAdressOIB>
    <izvorni_sadrzaj> Stečajna masa iza PS DALMACO društvo s ograničenom odgovornošću za proizvodnju, usluge, turizam, unutarnju i vanjsku trgovi, OIB 42148967010, Dalmatinskog sabora 3, 23000 Zadar</izvorni_sadrzaj>
    <derivirana_varijabla naziv="DomainObject.Predmet.ProtustrankaFormatedWithAdressOIB_1"> Stečajna masa iza PS DALMACO društvo s ograničenom odgovornošću za proizvodnju, usluge, turizam, unutarnju i vanjsku trgovi, OIB 42148967010, Dalmatinskog sabora 3, 23000 Zadar</derivirana_varijabla>
  </DomainObject.Predmet.ProtustrankaFormatedWithAdressOIB>
  <DomainObject.Predmet.ProtustrankaWithAdress>
    <izvorni_sadrzaj>Stečajna masa iza PS DALMACO društvo s ograničenom odgovornošću za proizvodnju, usluge, turizam, unutarnju i vanjsku trgovi Dalmatinskog sabora 3, 23000 Zadar</izvorni_sadrzaj>
    <derivirana_varijabla naziv="DomainObject.Predmet.ProtustrankaWithAdress_1">Stečajna masa iza PS DALMACO društvo s ograničenom odgovornošću za proizvodnju, usluge, turizam, unutarnju i vanjsku trgovi Dalmatinskog sabora 3, 23000 Zadar</derivirana_varijabla>
  </DomainObject.Predmet.ProtustrankaWithAdress>
  <DomainObject.Predmet.ProtustrankaWith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WithAdressOIB_1">Stečajna masa iza PS DALMACO društvo s ograničenom odgovornošću za proizvodnju, usluge, turizam, unutarnju i vanjsku trgovi, OIB 42148967010, Dalmatinskog sabora 3, 23000 Zadar</derivirana_varijabla>
  </DomainObject.Predmet.ProtustrankaWithAdressOIB>
  <DomainObject.Predmet.ProtustrankaNazivFormated>
    <izvorni_sadrzaj>Stečajna masa iza PS DALMACO društvo s ograničenom odgovornošću za proizvodnju, usluge, turizam, unutarnju i vanjsku trgovi</izvorni_sadrzaj>
    <derivirana_varijabla naziv="DomainObject.Predmet.ProtustrankaNazivFormated_1">Stečajna masa iza PS DALMACO društvo s ograničenom odgovornošću za proizvodnju, usluge, turizam, unutarnju i vanjsku trgovi</derivirana_varijabla>
  </DomainObject.Predmet.ProtustrankaNazivFormated>
  <DomainObject.Predmet.ProtustrankaNazivFormatedOIB>
    <izvorni_sadrzaj>Stečajna masa iza PS DALMACO društvo s ograničenom odgovornošću za proizvodnju, usluge, turizam, unutarnju i vanjsku trgovi, OIB 42148967010</izvorni_sadrzaj>
    <derivirana_varijabla naziv="DomainObject.Predmet.ProtustrankaNazivFormatedOIB_1">Stečajna masa iza PS DALMACO društvo s ograničenom odgovornošću za proizvodnju, usluge, turizam, unutarnju i vanjsku trgovi, OIB 42148967010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ZADAR; DRVOPROIZVOD d.o.o. Jastrebarsko</izvorni_sadrzaj>
    <derivirana_varijabla naziv="DomainObject.Predmet.StrankaFormated_1">  MF, POREZNA UPRAVA, PODRUČNI URED ZADAR; DRVOPROIZVOD d.o.o. Jastrebarsko</derivirana_varijabla>
  </DomainObject.Predmet.StrankaFormated>
  <DomainObject.Predmet.StrankaFormatedOIB>
    <izvorni_sadrzaj>  MF, POREZNA UPRAVA, PODRUČNI URED ZADAR, OIB 18683136487; DRVOPROIZVOD d.o.o. Jastrebarsko, OIB 20021593437</izvorni_sadrzaj>
    <derivirana_varijabla naziv="DomainObject.Predmet.StrankaFormatedOIB_1">  MF, POREZNA UPRAVA, PODRUČNI URED ZADAR, OIB 18683136487; DRVOPROIZVOD d.o.o. Jastrebarsko, OIB 20021593437</derivirana_varijabla>
  </DomainObject.Predmet.StrankaFormatedOIB>
  <DomainObject.Predmet.StrankaFormatedWithAdress>
    <izvorni_sadrzaj> MF, POREZNA UPRAVA, PODRUČNI URED ZADAR; DRVOPROIZVOD d.o.o. Jastrebarsko</izvorni_sadrzaj>
    <derivirana_varijabla naziv="DomainObject.Predmet.StrankaFormatedWithAdress_1"> MF, POREZNA UPRAVA, PODRUČNI URED ZADAR; DRVOPROIZVOD d.o.o. Jastrebarsko</derivirana_varijabla>
  </DomainObject.Predmet.StrankaFormatedWithAdress>
  <DomainObject.Predmet.StrankaFormatedWithAdressOIB>
    <izvorni_sadrzaj> MF, POREZNA UPRAVA, PODRUČNI URED ZADAR, OIB 18683136487; DRVOPROIZVOD d.o.o. Jastrebarsko, OIB 20021593437</izvorni_sadrzaj>
    <derivirana_varijabla naziv="DomainObject.Predmet.StrankaFormatedWithAdressOIB_1"> MF, POREZNA UPRAVA, PODRUČNI URED ZADAR, OIB 18683136487; DRVOPROIZVOD d.o.o. Jastrebarsko, OIB 20021593437</derivirana_varijabla>
  </DomainObject.Predmet.StrankaFormatedWithAdressOIB>
  <DomainObject.Predmet.StrankaWithAdress>
    <izvorni_sadrzaj>MF, POREZNA UPRAVA, PODRUČNI URED ZADAR ,DRVOPROIZVOD d.o.o. Jastrebarsko </izvorni_sadrzaj>
    <derivirana_varijabla naziv="DomainObject.Predmet.StrankaWithAdress_1">MF, POREZNA UPRAVA, PODRUČNI URED ZADAR ,DRVOPROIZVOD d.o.o. Jastrebarsko </derivirana_varijabla>
  </DomainObject.Predmet.StrankaWithAdress>
  <DomainObject.Predmet.StrankaWithAdressOIB>
    <izvorni_sadrzaj>MF, POREZNA UPRAVA, PODRUČNI URED ZADAR, OIB 18683136487,DRVOPROIZVOD d.o.o. Jastrebarsko, OIB 20021593437</izvorni_sadrzaj>
    <derivirana_varijabla naziv="DomainObject.Predmet.StrankaWithAdressOIB_1">MF, POREZNA UPRAVA, PODRUČNI URED ZADAR, OIB 18683136487,DRVOPROIZVOD d.o.o. Jastrebarsko, OIB 20021593437</derivirana_varijabla>
  </DomainObject.Predmet.StrankaWithAdressOIB>
  <DomainObject.Predmet.StrankaNazivFormated>
    <izvorni_sadrzaj>MF, POREZNA UPRAVA, PODRUČNI URED ZADAR,DRVOPROIZVOD d.o.o. Jastrebarsko</izvorni_sadrzaj>
    <derivirana_varijabla naziv="DomainObject.Predmet.StrankaNazivFormated_1">MF, POREZNA UPRAVA, PODRUČNI URED ZADAR,DRVOPROIZVOD d.o.o. Jastrebarsko</derivirana_varijabla>
  </DomainObject.Predmet.StrankaNazivFormated>
  <DomainObject.Predmet.StrankaNazivFormatedOIB>
    <izvorni_sadrzaj>MF, POREZNA UPRAVA, PODRUČNI URED ZADAR, OIB 18683136487,DRVOPROIZVOD d.o.o. Jastrebarsko, OIB 20021593437</izvorni_sadrzaj>
    <derivirana_varijabla naziv="DomainObject.Predmet.StrankaNazivFormatedOIB_1">MF, POREZNA UPRAVA, PODRUČNI URED ZADAR, OIB 18683136487,DRVOPROIZVOD d.o.o. Jastrebarsko, OIB 20021593437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</item>
      <item>DRVOPROIZVOD d.o.o. Jastrebarsko</item>
    </izvorni_sadrzaj>
    <derivirana_varijabla naziv="DomainObject.Predmet.StrankaListFormated_1">
      <item>MF, POREZNA UPRAVA, PODRUČNI URED ZADAR</item>
      <item>DRVOPROIZVOD d.o.o. Jastrebarsko</item>
    </derivirana_varijabla>
  </DomainObject.Predmet.StrankaListFormated>
  <DomainObject.Predmet.StrankaListFormatedOIB>
    <izvorni_sadrzaj>
      <item>MF, POREZNA UPRAVA, PODRUČNI URED ZADAR, OIB 18683136487</item>
      <item>DRVOPROIZVOD d.o.o. Jastrebarsko, OIB 20021593437</item>
    </izvorni_sadrzaj>
    <derivirana_varijabla naziv="DomainObject.Predmet.StrankaListFormatedOIB_1">
      <item>MF, POREZNA UPRAVA, PODRUČNI URED ZADAR, OIB 18683136487</item>
      <item>DRVOPROIZVOD d.o.o. Jastrebarsko, OIB 20021593437</item>
    </derivirana_varijabla>
  </DomainObject.Predmet.StrankaListFormatedOIB>
  <DomainObject.Predmet.StrankaListFormatedWithAdress>
    <izvorni_sadrzaj>
      <item>MF, POREZNA UPRAVA, PODRUČNI URED ZADAR</item>
      <item>DRVOPROIZVOD d.o.o. Jastrebarsko</item>
    </izvorni_sadrzaj>
    <derivirana_varijabla naziv="DomainObject.Predmet.StrankaListFormatedWithAdress_1">
      <item>MF, POREZNA UPRAVA, PODRUČNI URED ZADAR</item>
      <item>DRVOPROIZVOD d.o.o. Jastrebarsko</item>
    </derivirana_varijabla>
  </DomainObject.Predmet.StrankaListFormatedWithAdress>
  <DomainObject.Predmet.StrankaListFormatedWithAdressOIB>
    <izvorni_sadrzaj>
      <item>MF, POREZNA UPRAVA, PODRUČNI URED ZADAR, OIB 18683136487</item>
      <item>DRVOPROIZVOD d.o.o. Jastrebarsko, OIB 20021593437</item>
    </izvorni_sadrzaj>
    <derivirana_varijabla naziv="DomainObject.Predmet.StrankaListFormatedWithAdressOIB_1">
      <item>MF, POREZNA UPRAVA, PODRUČNI URED ZADAR, OIB 18683136487</item>
      <item>DRVOPROIZVOD d.o.o. Jastrebarsko, OIB 20021593437</item>
    </derivirana_varijabla>
  </DomainObject.Predmet.StrankaListFormatedWithAdressOIB>
  <DomainObject.Predmet.StrankaListNazivFormated>
    <izvorni_sadrzaj>
      <item>MF, POREZNA UPRAVA, PODRUČNI URED ZADAR</item>
      <item>DRVOPROIZVOD d.o.o. Jastrebarsko</item>
    </izvorni_sadrzaj>
    <derivirana_varijabla naziv="DomainObject.Predmet.StrankaListNazivFormated_1">
      <item>MF, POREZNA UPRAVA, PODRUČNI URED ZADAR</item>
      <item>DRVOPROIZVOD d.o.o. Jastrebarsko</item>
    </derivirana_varijabla>
  </DomainObject.Predmet.StrankaListNazivFormated>
  <DomainObject.Predmet.StrankaListNazivFormatedOIB>
    <izvorni_sadrzaj>
      <item>MF, POREZNA UPRAVA, PODRUČNI URED ZADAR, OIB 18683136487</item>
      <item>DRVOPROIZVOD d.o.o. Jastrebarsko, OIB 20021593437</item>
    </izvorni_sadrzaj>
    <derivirana_varijabla naziv="DomainObject.Predmet.StrankaListNazivFormatedOIB_1">
      <item>MF, POREZNA UPRAVA, PODRUČNI URED ZADAR, OIB 18683136487</item>
      <item>DRVOPROIZVOD d.o.o. Jastrebarsko, OIB 20021593437</item>
    </derivirana_varijabla>
  </DomainObject.Predmet.StrankaListNazivFormatedOIB>
  <DomainObject.Predmet.ProtuStrankaListFormated>
    <izvorni_sadrzaj>
      <item>Stečajna masa iza PS DALMACO društvo s ograničenom odgovornošću za proizvodnju, usluge, turizam, unutarnju i vanjsku trgovi</item>
    </izvorni_sadrzaj>
    <derivirana_varijabla naziv="DomainObject.Predmet.ProtuStrankaListFormated_1">
      <item>Stečajna masa iza PS DALMACO društvo s ograničenom odgovornošću za proizvodnju, usluge, turizam, unutarnju i vanjsku trgovi</item>
    </derivirana_varijabla>
  </DomainObject.Predmet.ProtuStrankaListFormated>
  <DomainObject.Predmet.ProtuStrankaList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FormatedOIB_1">
      <item>Stečajna masa iza PS DALMACO društvo s ograničenom odgovornošću za proizvodnju, usluge, turizam, unutarnju i vanjsku trgovi, OIB 42148967010</item>
    </derivirana_varijabla>
  </DomainObject.Predmet.ProtuStrankaListFormatedOIB>
  <DomainObject.Predmet.ProtuStrankaListFormatedWithAdress>
    <izvorni_sadrzaj>
      <item>Stečajna masa iza PS DALMACO društvo s ograničenom odgovornošću za proizvodnju, usluge, turizam, unutarnju i vanjsku trgovi, Dalmatinskog sabora 3, 23000 Zadar</item>
    </izvorni_sadrzaj>
    <derivirana_varijabla naziv="DomainObject.Predmet.ProtuStrankaListFormatedWithAdress_1">
      <item>Stečajna masa iza PS DALMACO društvo s ograničenom odgovornošću za proizvodnju, usluge, turizam, unutarnju i vanjsku trgovi, Dalmatinskog sabora 3, 23000 Zadar</item>
    </derivirana_varijabla>
  </DomainObject.Predmet.ProtuStrankaListFormatedWithAdress>
  <DomainObject.Predmet.ProtuStrankaListFormatedWithAdressOIB>
    <izvorni_sadrzaj>
      <item>Stečajna masa iza PS DALMACO društvo s ograničenom odgovornošću za proizvodnju, usluge, turizam, unutarnju i vanjsku trgovi, OIB 42148967010, Dalmatinskog sabora 3, 23000 Zadar</item>
    </izvorni_sadrzaj>
    <derivirana_varijabla naziv="DomainObject.Predmet.ProtuStrankaListFormatedWithAdressOIB_1">
      <item>Stečajna masa iza PS DALMACO društvo s ograničenom odgovornošću za proizvodnju, usluge, turizam, unutarnju i vanjsku trgovi, OIB 42148967010, Dalmatinskog sabora 3, 23000 Zadar</item>
    </derivirana_varijabla>
  </DomainObject.Predmet.ProtuStrankaListFormatedWithAdressOIB>
  <DomainObject.Predmet.ProtuStrankaListNazivFormated>
    <izvorni_sadrzaj>
      <item>Stečajna masa iza PS DALMACO društvo s ograničenom odgovornošću za proizvodnju, usluge, turizam, unutarnju i vanjsku trgovi</item>
    </izvorni_sadrzaj>
    <derivirana_varijabla naziv="DomainObject.Predmet.ProtuStrankaListNazivFormated_1">
      <item>Stečajna masa iza PS DALMACO društvo s ograničenom odgovornošću za proizvodnju, usluge, turizam, unutarnju i vanjsku trgovi</item>
    </derivirana_varijabla>
  </DomainObject.Predmet.ProtuStrankaListNazivFormated>
  <DomainObject.Predmet.ProtuStrankaListNazivFormatedOIB>
    <izvorni_sadrzaj>
      <item>Stečajna masa iza PS DALMACO društvo s ograničenom odgovornošću za proizvodnju, usluge, turizam, unutarnju i vanjsku trgovi, OIB 42148967010</item>
    </izvorni_sadrzaj>
    <derivirana_varijabla naziv="DomainObject.Predmet.ProtuStrankaListNazivFormatedOIB_1">
      <item>Stečajna masa iza PS DALMACO društvo s ograničenom odgovornošću za proizvodnju, usluge, turizam, unutarnju i vanjsku trgovi, OIB 42148967010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St-359/2018-7</izvorni_sadrzaj>
    <derivirana_varijabla naziv="DomainObject.PoslovniBrojDokumenta_1">St-359/2018-7</derivirana_varijabla>
  </DomainObject.PoslovniBrojDokumenta>
  <DomainObject.Predmet.StrankaIDrugi>
    <izvorni_sadrzaj>MF, POREZNA UPRAVA, PODRUČNI URED ZADAR i dr.</izvorni_sadrzaj>
    <derivirana_varijabla naziv="DomainObject.Predmet.StrankaIDrugi_1">MF, POREZNA UPRAVA, PODRUČNI URED ZADAR i dr.</derivirana_varijabla>
  </DomainObject.Predmet.StrankaIDrugi>
  <DomainObject.Predmet.ProtustrankaIDrugi>
    <izvorni_sadrzaj>Stečajna masa iza PS DALMACO društvo s ograničenom odgovornošću za proizvodnju, usluge, turizam, unutarnju i vanjsku trgovi</izvorni_sadrzaj>
    <derivirana_varijabla naziv="DomainObject.Predmet.ProtustrankaIDrugi_1">Stečajna masa iza PS DALMACO društvo s ograničenom odgovornošću za proizvodnju, usluge, turizam, unutarnju i vanjsku trgovi</derivirana_varijabla>
  </DomainObject.Predmet.ProtustrankaIDrugi>
  <DomainObject.Predmet.StrankaIDrugiAdressOIB>
    <izvorni_sadrzaj>MF, POREZNA UPRAVA, PODRUČNI URED ZADAR, OIB 18683136487 i dr.</izvorni_sadrzaj>
    <derivirana_varijabla naziv="DomainObject.Predmet.StrankaIDrugiAdressOIB_1">MF, POREZNA UPRAVA, PODRUČNI URED ZADAR, OIB 18683136487 i dr.</derivirana_varijabla>
  </DomainObject.Predmet.StrankaIDrugiAdressOIB>
  <DomainObject.Predmet.ProtustrankaIDrugiAdressOIB>
    <izvorni_sadrzaj>Stečajna masa iza PS DALMACO društvo s ograničenom odgovornošću za proizvodnju, usluge, turizam, unutarnju i vanjsku trgovi, OIB 42148967010, Dalmatinskog sabora 3, 23000 Zadar</izvorni_sadrzaj>
    <derivirana_varijabla naziv="DomainObject.Predmet.ProtustrankaIDrugiAdressOIB_1">Stečajna masa iza PS DALMACO društvo s ograničenom odgovornošću za proizvodnju, usluge, turizam, unutarnju i vanjsku trgovi, OIB 42148967010,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</item>
      <item>Stečajna masa iza PS DALMACO društvo s ograničenom odgovornošću za proizvodnju, usluge, turizam, unutarnju i vanjsku trgovi</item>
      <item>DRVOPROIZVOD d.o.o. Jastrebarsko</item>
    </izvorni_sadrzaj>
    <derivirana_varijabla naziv="DomainObject.Predmet.SudioniciListNaziv_1">
      <item>MF, POREZNA UPRAVA, PODRUČNI URED ZADAR</item>
      <item>Stečajna masa iza PS DALMACO društvo s ograničenom odgovornošću za proizvodnju, usluge, turizam, unutarnju i vanjsku trgovi</item>
      <item>DRVOPROIZVOD d.o.o. Jastrebarsko</item>
    </derivirana_varijabla>
  </DomainObject.Predmet.SudioniciListNaziv>
  <DomainObject.Predmet.SudioniciListAdressOIB>
    <izvorni_sadrzaj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izvorni_sadrzaj>
    <derivirana_varijabla naziv="DomainObject.Predmet.SudioniciListAdressOIB_1">
      <item>MF, POREZNA UPRAVA, PODRUČNI URED ZADAR, OIB 18683136487</item>
      <item>Stečajna masa iza PS DALMACO društvo s ograničenom odgovornošću za proizvodnju, usluge, turizam, unutarnju i vanjsku trgovi, OIB 42148967010, Dalmatinskog sabora 3,23000 Zadar</item>
      <item>DRVOPROIZVOD d.o.o. Jastrebarsko, OIB 20021593437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42148967010</item>
      <item>, OIB 20021593437</item>
    </izvorni_sadrzaj>
    <derivirana_varijabla naziv="DomainObject.Predmet.SudioniciListNazivOIB_1">
      <item>, OIB 18683136487</item>
      <item>, OIB 42148967010</item>
      <item>, OIB 20021593437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1150</properties:Characters>
  <properties:Lines>47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2019-02-27T07:03:00Z</dcterms:created>
  <dc:creator>wsadmin</dc:creator>
  <cp:lastModifiedBy>wsadmin</cp:lastModifiedBy>
  <cp:lastPrinted>2017-06-08T08:15:00Z</cp:lastPrinted>
  <dcterms:modified xmlns:xsi="http://www.w3.org/2001/XMLSchema-instance" xsi:type="dcterms:W3CDTF">2019-02-28T09:26:00Z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St-359/2018-7 / Zapisnik - Ročište (St-359-18 - radi izjašnjavanja o vrijednosti imovine 27.2.2019.docx)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