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e4240" w14:paraId="8ee4240" w:rsidRDefault="00A7139F" w:rsidP="00A7139F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7139F" w:rsidR="00AE649C" w:rsidRPr="00B76F3C">
      <w:pPr>
        <w:pStyle w:val="NormaleSPIS"/>
        <w:spacing w:after="0"/>
      </w:pPr>
    </w:p>
    <w:p w:rsidRDefault="00A7139F" w:rsidP="00A7139F" w:rsidR="00A7139F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A7139F" w:rsidP="00A7139F" w:rsidR="00A7139F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A7139F" w:rsidP="00A7139F" w:rsidR="00A7139F" w:rsidRPr="00A7139F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A7139F" w:rsidP="00A7139F" w:rsidR="00A7139F">
      <w:pPr>
        <w:spacing w:after="0"/>
        <w:jc w:val="right"/>
      </w:pPr>
      <w:r>
        <w:t>Poslovni broj: 2 St-569/2018-3</w:t>
      </w:r>
    </w:p>
    <w:p w:rsidRDefault="00A7139F" w:rsidP="00A7139F" w:rsidR="00A7139F">
      <w:pPr>
        <w:spacing w:after="0"/>
        <w:jc w:val="both"/>
      </w:pPr>
    </w:p>
    <w:p w:rsidRDefault="00A7139F" w:rsidP="00A7139F" w:rsidR="00A7139F">
      <w:pPr>
        <w:spacing w:after="0"/>
        <w:jc w:val="both"/>
      </w:pPr>
    </w:p>
    <w:p w:rsidRDefault="00A7139F" w:rsidP="00A7139F" w:rsidR="00A7139F">
      <w:pPr>
        <w:spacing w:after="0"/>
        <w:jc w:val="center"/>
      </w:pPr>
      <w:r>
        <w:t>U  I M E   R E P U B L I K E   H R V A T S K E</w:t>
      </w:r>
    </w:p>
    <w:p w:rsidRDefault="00A7139F" w:rsidP="00A7139F" w:rsidR="00A7139F">
      <w:pPr>
        <w:spacing w:after="0"/>
        <w:jc w:val="center"/>
      </w:pPr>
    </w:p>
    <w:p w:rsidRDefault="00A7139F" w:rsidP="00A7139F" w:rsidR="00A7139F">
      <w:pPr>
        <w:spacing w:after="0"/>
        <w:jc w:val="center"/>
      </w:pPr>
      <w:r>
        <w:t xml:space="preserve"> R J E Š E N J E</w:t>
      </w:r>
    </w:p>
    <w:p w:rsidRDefault="00A7139F" w:rsidP="00A7139F" w:rsidR="00A7139F">
      <w:pPr>
        <w:spacing w:after="0"/>
        <w:jc w:val="both"/>
      </w:pPr>
    </w:p>
    <w:p w:rsidRDefault="00A7139F" w:rsidP="00A7139F" w:rsidR="00A7139F">
      <w:pPr>
        <w:spacing w:after="0"/>
        <w:jc w:val="both"/>
      </w:pPr>
    </w:p>
    <w:p w:rsidRDefault="00A7139F" w:rsidP="00A7139F" w:rsidR="00A7139F">
      <w:pPr>
        <w:spacing w:after="0"/>
        <w:jc w:val="both"/>
        <w:rPr>
          <w:szCs w:val="20"/>
        </w:rPr>
      </w:pPr>
      <w:r>
        <w:t>Trgovački sud u Bjelovaru, po sudskom savjetniku Miroslavu Lovrekoviću, u skraćenom stečajnom postupku nad dužnikom BIJELI PAS jednostavno društvo s ograničenom odgovornošću za trgovinu i usluge, Zagreb, Havidićeva 2, MBS: 080897678, OIB: 45840322400, 19. srpnja 2018.</w:t>
      </w:r>
    </w:p>
    <w:p w:rsidRDefault="00A7139F" w:rsidP="00A7139F" w:rsidR="00A7139F">
      <w:pPr>
        <w:spacing w:after="0"/>
        <w:jc w:val="both"/>
      </w:pPr>
    </w:p>
    <w:p w:rsidRDefault="00A7139F" w:rsidP="00A7139F" w:rsidR="00A7139F">
      <w:pPr>
        <w:spacing w:after="0"/>
        <w:jc w:val="both"/>
      </w:pPr>
    </w:p>
    <w:p w:rsidRDefault="00A7139F" w:rsidP="00A7139F" w:rsidR="00A7139F">
      <w:pPr>
        <w:spacing w:after="0"/>
        <w:jc w:val="center"/>
      </w:pPr>
      <w:r>
        <w:t>r i j e š i o   j e</w:t>
      </w:r>
    </w:p>
    <w:p w:rsidRDefault="00A7139F" w:rsidP="00A7139F" w:rsidR="00A7139F">
      <w:pPr>
        <w:spacing w:after="0"/>
        <w:jc w:val="both"/>
      </w:pPr>
    </w:p>
    <w:p w:rsidRDefault="00A7139F" w:rsidP="00A7139F" w:rsidR="00A7139F">
      <w:pPr>
        <w:spacing w:after="0"/>
        <w:jc w:val="both"/>
        <w:rPr>
          <w:szCs w:val="20"/>
        </w:rPr>
      </w:pPr>
      <w:r>
        <w:tab/>
        <w:t>1. Otvara se stečajni postupak nad dužnikom BIJELI PAS jednostavno društvo s ograničenom odgovornošću za trgovinu i usluge, Zagreb, Havidićeva 2, MBS: 080897678, OIB: 45840322400.</w:t>
      </w:r>
    </w:p>
    <w:p w:rsidRDefault="00A7139F" w:rsidP="00A7139F" w:rsidR="00A7139F">
      <w:pPr>
        <w:spacing w:after="0"/>
        <w:jc w:val="both"/>
      </w:pPr>
    </w:p>
    <w:p w:rsidRDefault="00A7139F" w:rsidP="00A7139F" w:rsidR="00A7139F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A7139F" w:rsidP="00A7139F" w:rsidR="00A7139F">
      <w:pPr>
        <w:spacing w:after="0"/>
        <w:jc w:val="both"/>
      </w:pPr>
    </w:p>
    <w:p w:rsidRDefault="00A7139F" w:rsidP="00A7139F" w:rsidR="00A7139F">
      <w:pPr>
        <w:spacing w:after="0"/>
        <w:jc w:val="both"/>
        <w:rPr>
          <w:szCs w:val="20"/>
        </w:rPr>
      </w:pPr>
      <w:r>
        <w:tab/>
        <w:t>3. Zaključuje se stečajni postupak nad dužnikom BIJELI PAS jednostavno društvo s ograničenom odgovornošću za trgovinu i usluge, Zagreb, Havidićeva 2, MBS: 080897678, OIB: 45840322400.</w:t>
      </w:r>
    </w:p>
    <w:p w:rsidRDefault="00A7139F" w:rsidP="00A7139F" w:rsidR="00A7139F">
      <w:pPr>
        <w:spacing w:after="0"/>
        <w:jc w:val="both"/>
      </w:pPr>
    </w:p>
    <w:p w:rsidRDefault="00A7139F" w:rsidP="00A7139F" w:rsidR="00A7139F">
      <w:pPr>
        <w:spacing w:after="0"/>
        <w:jc w:val="both"/>
      </w:pPr>
      <w:r>
        <w:tab/>
        <w:t>4. Stečajni postupak je otvoren i zaključen s danom 19. srpnja 2018. godine u 8,30 sati, kada je ovo rješenje objavljeno na e-oglasnoj ploči ovoga suda.</w:t>
      </w:r>
    </w:p>
    <w:p w:rsidRDefault="00A7139F" w:rsidP="00A7139F" w:rsidR="00A7139F">
      <w:pPr>
        <w:pStyle w:val="Bezproreda"/>
        <w:spacing w:after="0"/>
        <w:jc w:val="both"/>
      </w:pPr>
    </w:p>
    <w:p w:rsidRDefault="00A7139F" w:rsidP="00A7139F" w:rsidR="00A7139F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7139F" w:rsidP="00A7139F" w:rsidR="00A7139F">
      <w:pPr>
        <w:spacing w:after="0"/>
        <w:jc w:val="both"/>
        <w:rPr>
          <w:rFonts w:cs="Times New Roman"/>
        </w:rPr>
      </w:pPr>
    </w:p>
    <w:p w:rsidRDefault="00A7139F" w:rsidP="00A7139F" w:rsidR="00A7139F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A7139F" w:rsidP="00A7139F" w:rsidR="00A7139F">
      <w:pPr>
        <w:spacing w:after="0"/>
        <w:jc w:val="both"/>
      </w:pPr>
    </w:p>
    <w:p w:rsidRDefault="00A7139F" w:rsidP="00A7139F" w:rsidR="00A7139F">
      <w:pPr>
        <w:spacing w:after="0"/>
        <w:jc w:val="both"/>
      </w:pPr>
    </w:p>
    <w:p w:rsidRDefault="00A7139F" w:rsidP="00A7139F" w:rsidR="00A7139F">
      <w:pPr>
        <w:spacing w:after="0"/>
        <w:jc w:val="center"/>
      </w:pPr>
      <w:r>
        <w:t>Obrazloženje</w:t>
      </w:r>
    </w:p>
    <w:p w:rsidRDefault="00A7139F" w:rsidP="00A7139F" w:rsidR="00A7139F">
      <w:pPr>
        <w:spacing w:after="0"/>
        <w:jc w:val="center"/>
      </w:pPr>
    </w:p>
    <w:p w:rsidRDefault="00A7139F" w:rsidP="00A7139F" w:rsidR="00A7139F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 i 104/17, dalje SZ) oglasom poslovni broj St-569/2018-2, koji je objavljen na mrežnoj stranici e-oglasna ploča Trgovačkog suda u Bjelovaru 1. lipnja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A7139F" w:rsidP="00A7139F" w:rsidR="00A7139F">
      <w:pPr>
        <w:spacing w:after="0"/>
        <w:jc w:val="both"/>
      </w:pPr>
    </w:p>
    <w:p w:rsidRDefault="00A7139F" w:rsidP="00A7139F" w:rsidR="00A7139F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7139F" w:rsidP="00A7139F" w:rsidR="00A7139F">
      <w:pPr>
        <w:spacing w:after="0"/>
        <w:jc w:val="both"/>
      </w:pPr>
    </w:p>
    <w:p w:rsidRDefault="00A7139F" w:rsidP="00A7139F" w:rsidR="00A7139F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A7139F" w:rsidP="00A7139F" w:rsidR="00A7139F">
      <w:pPr>
        <w:spacing w:after="0"/>
        <w:jc w:val="both"/>
      </w:pPr>
    </w:p>
    <w:p w:rsidRDefault="00A7139F" w:rsidP="00A7139F" w:rsidR="00A7139F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A7139F" w:rsidP="00A7139F" w:rsidR="00A7139F">
      <w:pPr>
        <w:spacing w:after="0"/>
        <w:jc w:val="both"/>
      </w:pPr>
    </w:p>
    <w:p w:rsidRDefault="00A7139F" w:rsidP="00A7139F" w:rsidR="00A7139F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7139F" w:rsidP="00A7139F" w:rsidR="00A7139F">
      <w:pPr>
        <w:pStyle w:val="Bezproreda"/>
        <w:spacing w:after="0"/>
        <w:jc w:val="both"/>
      </w:pPr>
    </w:p>
    <w:p w:rsidRDefault="00A7139F" w:rsidP="00A7139F" w:rsidR="00A7139F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A7139F" w:rsidP="00A7139F" w:rsidR="00A7139F">
      <w:pPr>
        <w:spacing w:after="0"/>
        <w:ind w:firstLine="851"/>
        <w:jc w:val="both"/>
      </w:pPr>
    </w:p>
    <w:p w:rsidRDefault="00A7139F" w:rsidP="00A7139F" w:rsidR="00A7139F">
      <w:pPr>
        <w:spacing w:after="0"/>
        <w:jc w:val="center"/>
      </w:pPr>
      <w:r>
        <w:t>U Bjelovaru 19. srpnja 2018.</w:t>
      </w:r>
    </w:p>
    <w:p w:rsidRDefault="00A7139F" w:rsidP="00A7139F" w:rsidR="00A7139F">
      <w:pPr>
        <w:spacing w:after="0"/>
        <w:jc w:val="both"/>
      </w:pPr>
    </w:p>
    <w:p w:rsidRDefault="00A7139F" w:rsidP="00A7139F" w:rsidR="00A7139F">
      <w:pPr>
        <w:spacing w:after="0"/>
        <w:jc w:val="both"/>
      </w:pPr>
    </w:p>
    <w:p w:rsidRDefault="00A7139F" w:rsidP="00A7139F" w:rsidR="00A7139F">
      <w:pPr>
        <w:spacing w:after="0"/>
        <w:ind w:firstLine="720" w:left="4320"/>
      </w:pPr>
      <w:r>
        <w:t>SUDSKI SAVJETNIK</w:t>
      </w:r>
    </w:p>
    <w:p w:rsidRDefault="00A7139F" w:rsidP="00A7139F" w:rsidR="00A7139F">
      <w:pPr>
        <w:spacing w:after="0"/>
        <w:ind w:firstLine="4111"/>
      </w:pPr>
      <w:r>
        <w:tab/>
        <w:t xml:space="preserve">     MIROSLAV LOVREKOVIĆ, v.r.</w:t>
      </w:r>
    </w:p>
    <w:p w:rsidRDefault="00A7139F" w:rsidP="00A7139F" w:rsidR="00A7139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A7139F" w:rsidP="00A7139F" w:rsidR="00A7139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A7139F" w:rsidP="00A7139F" w:rsidR="00A7139F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A7139F" w:rsidP="00A7139F" w:rsidR="00A7139F">
      <w:pPr>
        <w:spacing w:after="0"/>
        <w:jc w:val="both"/>
      </w:pPr>
    </w:p>
    <w:p w:rsidRDefault="00A7139F" w:rsidP="00A7139F" w:rsidR="00A7139F">
      <w:pPr>
        <w:spacing w:after="0"/>
        <w:jc w:val="both"/>
      </w:pPr>
    </w:p>
    <w:p w:rsidRDefault="00A7139F" w:rsidP="00A7139F" w:rsidR="00A7139F">
      <w:pPr>
        <w:spacing w:after="0"/>
        <w:jc w:val="both"/>
      </w:pPr>
    </w:p>
    <w:p w:rsidRDefault="00A7139F" w:rsidP="00A7139F" w:rsidR="00AE649C" w:rsidRPr="00A7139F">
      <w:pPr>
        <w:spacing w:after="0"/>
        <w:jc w:val="both"/>
        <w:rPr>
          <w:szCs w:val="20"/>
        </w:rPr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A7139F" w:rsidR="00AE649C" w:rsidRPr="00A7139F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29211689"/>
      <w:docPartObj>
        <w:docPartGallery w:val="Page Numbers (Top of Page)"/>
        <w:docPartUnique/>
      </w:docPartObj>
    </w:sdtPr>
    <w:sdtContent>
      <w:p w:rsidRDefault="00A7139F" w:rsidP="00A7139F" w:rsidR="00A7139F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70B">
          <w:t>2</w:t>
        </w:r>
        <w:r>
          <w:fldChar w:fldCharType="end"/>
        </w:r>
      </w:p>
    </w:sdtContent>
  </w:sdt>
  <w:p w:rsidRDefault="00A7139F" w:rsidP="00A7139F" w:rsidR="008333A9">
    <w:pPr>
      <w:spacing w:after="0"/>
      <w:jc w:val="right"/>
    </w:pPr>
    <w:r>
      <w:t>Poslovni broj: 2 St-569/2018-3</w:t>
    </w:r>
  </w:p>
  <w:p w:rsidRDefault="00A7139F" w:rsidP="00A7139F" w:rsidR="00A7139F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39F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70B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110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736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St-569/2018-3</izvorni_sadrzaj>
    <derivirana_varijabla naziv="DomainObject.Oznaka_1">St-569/2018-3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569</izvorni_sadrzaj>
    <derivirana_varijabla naziv="DomainObject.Predmet.Broj_1">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St-569/2018</izvorni_sadrzaj>
    <derivirana_varijabla naziv="DomainObject.Predmet.OznakaBroj_1">St-569/2018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BIJELI PAS jednostavno društvo s ograničenom odgovornošću za trgovinu i usluge zastupanog po punomoćniku Ivan Vlaisavljević</izvorni_sadrzaj>
    <derivirana_varijabla naziv="DomainObject.Predmet.ProtustrankaFormated_1">  BIJELI PAS jednostavno društvo s ograničenom odgovornošću za trgovinu i usluge zastupanog po punomoćniku Ivan Vlaisavljević</derivirana_varijabla>
  </DomainObject.Predmet.ProtustrankaFormated>
  <DomainObject.Predmet.ProtustrankaFormatedOIB>
    <izvorni_sadrzaj>  BIJELI PAS jednostavno društvo s ograničenom odgovornošću za trgovinu i usluge, OIB 45840322400 zastupanog po punomoćniku Ivan Vlaisavljević</izvorni_sadrzaj>
    <derivirana_varijabla naziv="DomainObject.Predmet.ProtustrankaFormatedOIB_1">  BIJELI PAS jednostavno društvo s ograničenom odgovornošću za trgovinu i usluge, OIB 45840322400 zastupanog po punomoćniku Ivan Vlaisavljević</derivirana_varijabla>
  </DomainObject.Predmet.ProtustrankaFormatedOIB>
  <DomainObject.Predmet.ProtustrankaFormatedWithAdress>
    <izvorni_sadrzaj> BIJELI PAS jednostavno društvo s ograničenom odgovornošću za trgovinu i usluge, Havidićeva 2, 10000 Zagreb zastupanog po punomoćniku Ivan Vlaisavljević</izvorni_sadrzaj>
    <derivirana_varijabla naziv="DomainObject.Predmet.ProtustrankaFormatedWithAdress_1"> BIJELI PAS jednostavno društvo s ograničenom odgovornošću za trgovinu i usluge, Havidićeva 2, 10000 Zagreb zastupanog po punomoćniku Ivan Vlaisavljević</derivirana_varijabla>
  </DomainObject.Predmet.ProtustrankaFormatedWithAdress>
  <DomainObject.Predmet.ProtustrankaFormatedWithAdressOIB>
    <izvorni_sadrzaj> BIJELI PAS jednostavno društvo s ograničenom odgovornošću za trgovinu i usluge, OIB 45840322400, Havidićeva 2, 10000 Zagreb zastupanog po punomoćniku Ivan Vlaisavljević</izvorni_sadrzaj>
    <derivirana_varijabla naziv="DomainObject.Predmet.ProtustrankaFormatedWithAdressOIB_1"> BIJELI PAS jednostavno društvo s ograničenom odgovornošću za trgovinu i usluge, OIB 45840322400, Havidićeva 2, 10000 Zagreb zastupanog po punomoćniku Ivan Vlaisavljević</derivirana_varijabla>
  </DomainObject.Predmet.ProtustrankaFormatedWithAdressOIB>
  <DomainObject.Predmet.ProtustrankaWithAdress>
    <izvorni_sadrzaj>BIJELI PAS jednostavno društvo s ograničenom odgovornošću za trgovinu i usluge Havidićeva 2, 10000 Zagreb</izvorni_sadrzaj>
    <derivirana_varijabla naziv="DomainObject.Predmet.ProtustrankaWithAdress_1">BIJELI PAS jednostavno društvo s ograničenom odgovornošću za trgovinu i usluge Havidićeva 2, 10000 Zagreb</derivirana_varijabla>
  </DomainObject.Predmet.ProtustrankaWithAdress>
  <DomainObject.Predmet.ProtustrankaWithAdressOIB>
    <izvorni_sadrzaj>BIJELI PAS jednostavno društvo s ograničenom odgovornošću za trgovinu i usluge, OIB 45840322400, Havidićeva 2, 10000 Zagreb</izvorni_sadrzaj>
    <derivirana_varijabla naziv="DomainObject.Predmet.ProtustrankaWithAdressOIB_1">BIJELI PAS jednostavno društvo s ograničenom odgovornošću za trgovinu i usluge, OIB 45840322400, Havidićeva 2, 10000 Zagreb</derivirana_varijabla>
  </DomainObject.Predmet.ProtustrankaWithAdressOIB>
  <DomainObject.Predmet.ProtustrankaNazivFormated>
    <izvorni_sadrzaj>BIJELI PAS jednostavno društvo s ograničenom odgovornošću za trgovinu i usluge</izvorni_sadrzaj>
    <derivirana_varijabla naziv="DomainObject.Predmet.ProtustrankaNazivFormated_1">BIJELI PAS jednostavno društvo s ograničenom odgovornošću za trgovinu i usluge</derivirana_varijabla>
  </DomainObject.Predmet.ProtustrankaNazivFormated>
  <DomainObject.Predmet.ProtustrankaNazivFormatedOIB>
    <izvorni_sadrzaj>BIJELI PAS jednostavno društvo s ograničenom odgovornošću za trgovinu i usluge, OIB 45840322400</izvorni_sadrzaj>
    <derivirana_varijabla naziv="DomainObject.Predmet.ProtustrankaNazivFormatedOIB_1">BIJELI PAS jednostavno društvo s ograničenom odgovornošću za trgovinu i usluge, OIB 45840322400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BIJELI PAS jednostavno društvo s ograničenom odgovornošću za trgovinu i usluge zastupanog po punomoćniku Ivan Vlaisavljević</item>
    </izvorni_sadrzaj>
    <derivirana_varijabla naziv="DomainObject.Predmet.ProtuStrankaListFormated_1">
      <item>BIJELI PAS jednostavno društvo s ograničenom odgovornošću za trgovinu i usluge zastupanog po punomoćniku Ivan Vlaisavljević</item>
    </derivirana_varijabla>
  </DomainObject.Predmet.ProtuStrankaListFormated>
  <DomainObject.Predmet.ProtuStrankaListFormatedOIB>
    <izvorni_sadrzaj>
      <item>BIJELI PAS jednostavno društvo s ograničenom odgovornošću za trgovinu i usluge, OIB 45840322400 zastupanog po punomoćniku Ivan Vlaisavljević</item>
    </izvorni_sadrzaj>
    <derivirana_varijabla naziv="DomainObject.Predmet.ProtuStrankaListFormatedOIB_1">
      <item>BIJELI PAS jednostavno društvo s ograničenom odgovornošću za trgovinu i usluge, OIB 45840322400 zastupanog po punomoćniku Ivan Vlaisavljević</item>
    </derivirana_varijabla>
  </DomainObject.Predmet.ProtuStrankaListFormatedOIB>
  <DomainObject.Predmet.ProtuStrankaListFormatedWithAdress>
    <izvorni_sadrzaj>
      <item>BIJELI PAS jednostavno društvo s ograničenom odgovornošću za trgovinu i usluge, Havidićeva 2, 10000 Zagreb zastupanog po punomoćniku Ivan Vlaisavljević</item>
    </izvorni_sadrzaj>
    <derivirana_varijabla naziv="DomainObject.Predmet.ProtuStrankaListFormatedWithAdress_1">
      <item>BIJELI PAS jednostavno društvo s ograničenom odgovornošću za trgovinu i usluge, Havidićeva 2, 10000 Zagreb zastupanog po punomoćniku Ivan Vlaisavljević</item>
    </derivirana_varijabla>
  </DomainObject.Predmet.ProtuStrankaListFormatedWithAdress>
  <DomainObject.Predmet.ProtuStrankaListFormatedWithAdressOIB>
    <izvorni_sadrzaj>
      <item>BIJELI PAS jednostavno društvo s ograničenom odgovornošću za trgovinu i usluge, OIB 45840322400, Havidićeva 2, 10000 Zagreb zastupanog po punomoćniku Ivan Vlaisavljević</item>
    </izvorni_sadrzaj>
    <derivirana_varijabla naziv="DomainObject.Predmet.ProtuStrankaListFormatedWithAdressOIB_1">
      <item>BIJELI PAS jednostavno društvo s ograničenom odgovornošću za trgovinu i usluge, OIB 45840322400, Havidićeva 2, 10000 Zagreb zastupanog po punomoćniku Ivan Vlaisavljević</item>
    </derivirana_varijabla>
  </DomainObject.Predmet.ProtuStrankaListFormatedWithAdressOIB>
  <DomainObject.Predmet.ProtuStrankaListNazivFormated>
    <izvorni_sadrzaj>
      <item>BIJELI PAS jednostavno društvo s ograničenom odgovornošću za trgovinu i usluge</item>
    </izvorni_sadrzaj>
    <derivirana_varijabla naziv="DomainObject.Predmet.ProtuStrankaListNazivFormated_1">
      <item>BIJELI PAS jednostavno društvo s ograničenom odgovornošću za trgovinu i usluge</item>
    </derivirana_varijabla>
  </DomainObject.Predmet.ProtuStrankaListNazivFormated>
  <DomainObject.Predmet.ProtuStrankaListNazivFormatedOIB>
    <izvorni_sadrzaj>
      <item>BIJELI PAS jednostavno društvo s ograničenom odgovornošću za trgovinu i usluge, OIB 45840322400</item>
    </izvorni_sadrzaj>
    <derivirana_varijabla naziv="DomainObject.Predmet.ProtuStrankaListNazivFormatedOIB_1">
      <item>BIJELI PAS jednostavno društvo s ograničenom odgovornošću za trgovinu i usluge, OIB 45840322400</item>
    </derivirana_varijabla>
  </DomainObject.Predmet.ProtuStrankaListNazivFormatedOIB>
  <DomainObject.Predmet.OstaliListFormated>
    <izvorni_sadrzaj>
      <item>Ivan Vlaisavljević punomoćnik sudionika u postupku BIJELI PAS jednostavno društvo s ograničenom odgovornošću za trgovinu i usluge</item>
    </izvorni_sadrzaj>
    <derivirana_varijabla naziv="DomainObject.Predmet.OstaliListFormated_1">
      <item>Ivan Vlaisavljević punomoćnik sudionika u postupku BIJELI PAS jednostavno društvo s ograničenom odgovornošću za trgovinu i usluge</item>
    </derivirana_varijabla>
  </DomainObject.Predmet.OstaliListFormated>
  <DomainObject.Predmet.OstaliListFormatedOIB>
    <izvorni_sadrzaj>
      <item>Ivan Vlaisavljević, OIB 32743872457 punomoćnik sudionika u postupku BIJELI PAS jednostavno društvo s ograničenom odgovornošću za trgovinu i usluge</item>
    </izvorni_sadrzaj>
    <derivirana_varijabla naziv="DomainObject.Predmet.OstaliListFormatedOIB_1">
      <item>Ivan Vlaisavljević, OIB 32743872457 punomoćnik sudionika u postupku BIJELI PAS jednostavno društvo s ograničenom odgovornošću za trgovinu i usluge</item>
    </derivirana_varijabla>
  </DomainObject.Predmet.OstaliListFormatedOIB>
  <DomainObject.Predmet.OstaliListFormatedWithAdress>
    <izvorni_sadrzaj>
      <item>Ivan Vlaisavljević, Bjelovarska ulica 62C, 10360 Sesvete punomoćnik sudionika u postupku BIJELI PAS jednostavno društvo s ograničenom odgovornošću za trgovinu i usluge</item>
    </izvorni_sadrzaj>
    <derivirana_varijabla naziv="DomainObject.Predmet.OstaliListFormatedWithAdress_1">
      <item>Ivan Vlaisavljević, Bjelovarska ulica 62C, 10360 Sesvete punomoćnik sudionika u postupku BIJELI PAS jednostavno društvo s ograničenom odgovornošću za trgovinu i usluge</item>
    </derivirana_varijabla>
  </DomainObject.Predmet.OstaliListFormatedWithAdress>
  <DomainObject.Predmet.OstaliListFormatedWithAdressOIB>
    <izvorni_sadrzaj>
      <item>Ivan Vlaisavljević, OIB 32743872457, Bjelovarska ulica 62C, 10360 Sesvete punomoćnik sudionika u postupku BIJELI PAS jednostavno društvo s ograničenom odgovornošću za trgovinu i usluge</item>
    </izvorni_sadrzaj>
    <derivirana_varijabla naziv="DomainObject.Predmet.OstaliListFormatedWithAdressOIB_1">
      <item>Ivan Vlaisavljević, OIB 32743872457, Bjelovarska ulica 62C, 10360 Sesvete punomoćnik sudionika u postupku BIJELI PAS jednostavno društvo s ograničenom odgovornošću za trgovinu i usluge</item>
    </derivirana_varijabla>
  </DomainObject.Predmet.OstaliListFormatedWithAdressOIB>
  <DomainObject.Predmet.OstaliListNazivFormated>
    <izvorni_sadrzaj>
      <item>Ivan Vlaisavljević</item>
    </izvorni_sadrzaj>
    <derivirana_varijabla naziv="DomainObject.Predmet.OstaliListNazivFormated_1">
      <item>Ivan Vlaisavljević</item>
    </derivirana_varijabla>
  </DomainObject.Predmet.OstaliListNazivFormated>
  <DomainObject.Predmet.OstaliListNazivFormatedOIB>
    <izvorni_sadrzaj>
      <item>Ivan Vlaisavljević, OIB 32743872457</item>
    </izvorni_sadrzaj>
    <derivirana_varijabla naziv="DomainObject.Predmet.OstaliListNazivFormatedOIB_1">
      <item>Ivan Vlaisavljević, OIB 32743872457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>St-569/2018-3</izvorni_sadrzaj>
    <derivirana_varijabla naziv="DomainObject.PoslovniBrojDokumenta_1">St-569/2018-3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BIJELI PAS jednostavno društvo s ograničenom odgovornošću za trgovinu i usluge</izvorni_sadrzaj>
    <derivirana_varijabla naziv="DomainObject.Predmet.ProtustrankaIDrugi_1">BIJELI PAS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BIJELI PAS jednostavno društvo s ograničenom odgovornošću za trgovinu i usluge, OIB 45840322400, Havidićeva 2, 10000 Zagreb</izvorni_sadrzaj>
    <derivirana_varijabla naziv="DomainObject.Predmet.ProtustrankaIDrugiAdressOIB_1">BIJELI PAS jednostavno društvo s ograničenom odgovornošću za trgovinu i usluge, OIB 45840322400, Havidićeva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BIJELI PAS jednostavno društvo s ograničenom odgovornošću za trgovinu i usluge</item>
      <item>FINA Regionalni centar Zagreb</item>
      <item>Ivan Vlaisavljević</item>
    </izvorni_sadrzaj>
    <derivirana_varijabla naziv="DomainObject.Predmet.SudioniciListNaziv_1">
      <item>BIJELI PAS jednostavno društvo s ograničenom odgovornošću za trgovinu i usluge</item>
      <item>FINA Regionalni centar Zagreb</item>
      <item>Ivan Vlaisavljević</item>
    </derivirana_varijabla>
  </DomainObject.Predmet.SudioniciListNaziv>
  <DomainObject.Predmet.SudioniciListAdressOIB>
    <izvorni_sadrzaj>
      <item>BIJELI PAS jednostavno društvo s ograničenom odgovornošću za trgovinu i usluge, OIB 45840322400, Havidićeva 2,10000 Zagreb</item>
      <item>FINA Regionalni centar Zagreb, OIB 85821130368, Trg svibanjskih žrtava 1995. 1,10000 Zagreb</item>
      <item>Ivan Vlaisavljević, OIB 32743872457, Bjelovarska ulica 62C,10360 Sesvete</item>
    </izvorni_sadrzaj>
    <derivirana_varijabla naziv="DomainObject.Predmet.SudioniciListAdressOIB_1">
      <item>BIJELI PAS jednostavno društvo s ograničenom odgovornošću za trgovinu i usluge, OIB 45840322400, Havidićeva 2,10000 Zagreb</item>
      <item>FINA Regionalni centar Zagreb, OIB 85821130368, Trg svibanjskih žrtava 1995. 1,10000 Zagreb</item>
      <item>Ivan Vlaisavljević, OIB 32743872457, Bjelovarska ulica 62C,10360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A58199-F819-4110-ACF4-5FFE0D7D4D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673</properties:Words>
  <properties:Characters>3576</properties:Characters>
  <properties:Lines>95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2018-07-19T06:21:00Z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St-569/2018-3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