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6b73" w14:paraId="5536b73" w:rsidRDefault="0020660F" w:rsidP="0020660F" w:rsidR="0020660F" w:rsidRPr="0020660F">
      <w:pPr>
        <w:ind w:firstLine="708"/>
        <w15:collapsed w:val="false"/>
      </w:pPr>
      <w:bookmarkStart w:name="_GoBack" w:id="0"/>
      <w:bookmarkEnd w:id="0"/>
      <w:r w:rsidRPr="0020660F">
        <w:rPr>
          <w:noProof/>
        </w:rPr>
        <w:t xml:space="preserve">    </w:t>
      </w:r>
      <w:r w:rsidRPr="0020660F">
        <w:rPr>
          <w:noProof/>
        </w:rPr>
        <w:drawing>
          <wp:inline distR="0" distL="0" distB="0" distT="0">
            <wp:extent cy="647700" cx="5257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20660F" w:rsidP="0020660F" w:rsidR="0020660F" w:rsidRPr="0020660F">
      <w:pPr>
        <w:rPr>
          <w:rFonts w:eastAsia="MS Mincho"/>
        </w:rPr>
      </w:pPr>
      <w:r w:rsidRPr="0020660F">
        <w:rPr>
          <w:rFonts w:eastAsia="MS Mincho"/>
        </w:rPr>
        <w:t xml:space="preserve">  </w:t>
      </w:r>
    </w:p>
    <w:p w:rsidRDefault="0020660F" w:rsidP="0020660F" w:rsidR="0020660F" w:rsidRPr="0020660F">
      <w:r w:rsidRPr="0020660F">
        <w:rPr>
          <w:rFonts w:eastAsia="MS Mincho"/>
        </w:rPr>
        <w:t xml:space="preserve">  REPUBLIKA HRVATSKA</w:t>
      </w:r>
    </w:p>
    <w:p w:rsidRDefault="0020660F" w:rsidP="0020660F" w:rsidR="0020660F" w:rsidRPr="0020660F">
      <w:r w:rsidRPr="0020660F">
        <w:rPr>
          <w:rFonts w:eastAsia="MS Mincho"/>
        </w:rPr>
        <w:t>TRGOVAČKI SUD U RIJECI</w:t>
      </w:r>
    </w:p>
    <w:p w:rsidRDefault="0020660F" w:rsidP="0020660F" w:rsidR="0020660F" w:rsidRPr="0020660F">
      <w:pPr>
        <w:rPr>
          <w:rFonts w:eastAsia="MS Mincho"/>
        </w:rPr>
      </w:pPr>
      <w:r w:rsidRPr="0020660F">
        <w:rPr>
          <w:rFonts w:eastAsia="MS Mincho"/>
        </w:rPr>
        <w:t xml:space="preserve">      Rijeka, Zadarska 1 i 3</w:t>
      </w:r>
    </w:p>
    <w:p w:rsidRDefault="0020660F" w:rsidP="0020660F" w:rsidR="0020660F" w:rsidRPr="0020660F">
      <w:pPr>
        <w:jc w:val="both"/>
        <w:rPr>
          <w:lang w:eastAsia="en-US"/>
        </w:rPr>
      </w:pPr>
    </w:p>
    <w:p w:rsidRDefault="00F72526" w:rsidP="002B35A0" w:rsidR="00F72526">
      <w:pPr>
        <w:jc w:val="center"/>
        <w:rPr>
          <w:b/>
        </w:rPr>
      </w:pPr>
    </w:p>
    <w:p w:rsidRDefault="001141D0" w:rsidP="002B35A0" w:rsidR="001141D0">
      <w:pPr>
        <w:jc w:val="center"/>
        <w:rPr>
          <w:b/>
        </w:rPr>
      </w:pPr>
    </w:p>
    <w:p w:rsidRDefault="00953642" w:rsidP="002B35A0" w:rsidR="00BC2635" w:rsidRPr="000D73AF">
      <w:pPr>
        <w:jc w:val="center"/>
      </w:pPr>
      <w:r w:rsidRPr="000D73AF">
        <w:t>U   I M E   R E P U B L I K E    H R V A T S K E</w:t>
      </w:r>
    </w:p>
    <w:p w:rsidRDefault="007701DC" w:rsidR="007701DC" w:rsidRPr="000D73AF"/>
    <w:p w:rsidRDefault="002B35A0" w:rsidP="002B35A0" w:rsidR="002B35A0" w:rsidRPr="000D73AF">
      <w:pPr>
        <w:jc w:val="center"/>
      </w:pPr>
      <w:r w:rsidRPr="000D73AF">
        <w:t>R J E Š E N J E</w:t>
      </w:r>
    </w:p>
    <w:p w:rsidRDefault="002B35A0" w:rsidP="002B35A0" w:rsidR="002B35A0" w:rsidRPr="000D73AF">
      <w:pPr>
        <w:jc w:val="center"/>
      </w:pPr>
    </w:p>
    <w:p w:rsidRDefault="002B35A0" w:rsidP="002B35A0" w:rsidR="002B35A0">
      <w:pPr>
        <w:jc w:val="center"/>
        <w:rPr>
          <w:b/>
        </w:rPr>
      </w:pPr>
    </w:p>
    <w:p w:rsidRDefault="002B35A0" w:rsidP="00766427" w:rsidR="002B35A0" w:rsidRPr="004E2A94">
      <w:pPr>
        <w:jc w:val="both"/>
      </w:pPr>
      <w:r w:rsidRPr="002B35A0">
        <w:tab/>
      </w:r>
      <w:r w:rsidR="003C156A" w:rsidRPr="00255B7F">
        <w:t>Trgovački sud u Rijeci, po Liljani Ugrin, kao sucu</w:t>
      </w:r>
      <w:r w:rsidR="003C156A">
        <w:t xml:space="preserve"> pojedincu</w:t>
      </w:r>
      <w:r w:rsidR="003C156A" w:rsidRPr="00255B7F">
        <w:t xml:space="preserve">, u postupku sklapanja </w:t>
      </w:r>
      <w:r w:rsidR="00766427">
        <w:t>p</w:t>
      </w:r>
      <w:r w:rsidR="003C156A" w:rsidRPr="00255B7F">
        <w:t xml:space="preserve">redstečajne nagodbe nad </w:t>
      </w:r>
      <w:r w:rsidR="004E2A94">
        <w:rPr>
          <w:bCs/>
        </w:rPr>
        <w:t xml:space="preserve">dužnikom </w:t>
      </w:r>
      <w:r w:rsidR="00766427">
        <w:t xml:space="preserve">CLIMACOMMERCE d.o.o.  Kastav, Žegoti 6/a </w:t>
      </w:r>
      <w:r w:rsidR="00766427" w:rsidRPr="003E5618">
        <w:t>(MBS 040055297- OIB 79903090043)</w:t>
      </w:r>
      <w:r w:rsidR="008E0F8F">
        <w:t>,</w:t>
      </w:r>
      <w:r w:rsidR="008E0F8F">
        <w:rPr>
          <w:b/>
        </w:rPr>
        <w:t xml:space="preserve"> </w:t>
      </w:r>
      <w:r w:rsidR="003C156A" w:rsidRPr="00255B7F">
        <w:t xml:space="preserve">temeljem odredbi članka 66. Zakona o financijskom poslovanju i predstečajnoj nagodbi ( „Narodne novine“ broj 108/12, 114/12, 81/13 i 112/13, u daljnjem tekstu: ZFPPN ) </w:t>
      </w:r>
      <w:r>
        <w:t xml:space="preserve">dana </w:t>
      </w:r>
      <w:r w:rsidR="0020660F">
        <w:t>1</w:t>
      </w:r>
      <w:r w:rsidR="00766427">
        <w:t>4</w:t>
      </w:r>
      <w:r w:rsidR="004516F1">
        <w:t xml:space="preserve">. </w:t>
      </w:r>
      <w:r w:rsidR="00766427">
        <w:t xml:space="preserve">prosinca </w:t>
      </w:r>
      <w:r w:rsidR="001E11DD">
        <w:t>201</w:t>
      </w:r>
      <w:r w:rsidR="0020660F">
        <w:t>6</w:t>
      </w:r>
      <w:r w:rsidR="001E11DD">
        <w:t>.</w:t>
      </w:r>
    </w:p>
    <w:p w:rsidRDefault="001E11DD" w:rsidP="008E0F8F" w:rsidR="001E11DD">
      <w:pPr>
        <w:jc w:val="both"/>
      </w:pPr>
    </w:p>
    <w:p w:rsidRDefault="00F237F3" w:rsidP="008E0F8F" w:rsidR="00F237F3">
      <w:pPr>
        <w:jc w:val="both"/>
      </w:pPr>
    </w:p>
    <w:p w:rsidRDefault="002B35A0" w:rsidP="002B35A0" w:rsidR="002B35A0">
      <w:pPr>
        <w:jc w:val="center"/>
      </w:pPr>
      <w:r>
        <w:t>r i j e š i o    j e</w:t>
      </w:r>
    </w:p>
    <w:p w:rsidRDefault="002B35A0" w:rsidP="002B35A0" w:rsidR="002B35A0">
      <w:pPr>
        <w:jc w:val="center"/>
      </w:pPr>
    </w:p>
    <w:p w:rsidRDefault="002B35A0" w:rsidP="002B35A0" w:rsidR="002B35A0">
      <w:pPr>
        <w:jc w:val="center"/>
      </w:pPr>
    </w:p>
    <w:p w:rsidRDefault="00F72526" w:rsidP="00AB047F" w:rsidR="002B35A0">
      <w:pPr>
        <w:jc w:val="both"/>
      </w:pPr>
      <w:r>
        <w:t xml:space="preserve">I.    </w:t>
      </w:r>
      <w:r w:rsidR="002B35A0">
        <w:t xml:space="preserve">Odobrava se sklopljena predstečajna nagodba između </w:t>
      </w:r>
      <w:r w:rsidR="004E2A94">
        <w:rPr>
          <w:bCs/>
        </w:rPr>
        <w:t>dužnik</w:t>
      </w:r>
      <w:r w:rsidR="00AE2C92">
        <w:rPr>
          <w:bCs/>
        </w:rPr>
        <w:t>a</w:t>
      </w:r>
      <w:r w:rsidR="004E2A94">
        <w:rPr>
          <w:bCs/>
        </w:rPr>
        <w:t xml:space="preserve"> </w:t>
      </w:r>
      <w:r w:rsidR="00766427">
        <w:t xml:space="preserve">CLIMACOMMERCE d.o.o.  Kastav, Žegoti 6/a </w:t>
      </w:r>
      <w:r w:rsidR="00766427" w:rsidRPr="003E5618">
        <w:t>(</w:t>
      </w:r>
      <w:r w:rsidR="00766427">
        <w:t xml:space="preserve"> </w:t>
      </w:r>
      <w:r w:rsidR="00766427" w:rsidRPr="003E5618">
        <w:t>MBS 040055297- OIB 79903090043</w:t>
      </w:r>
      <w:r w:rsidR="00766427">
        <w:t xml:space="preserve"> </w:t>
      </w:r>
      <w:r w:rsidR="00766427" w:rsidRPr="003E5618">
        <w:t>)</w:t>
      </w:r>
      <w:r w:rsidR="00766427">
        <w:t xml:space="preserve">, </w:t>
      </w:r>
      <w:r w:rsidR="003F2BAF">
        <w:t xml:space="preserve">u daljnjem tekstu: </w:t>
      </w:r>
      <w:r w:rsidR="0064224F">
        <w:t>dužnik</w:t>
      </w:r>
      <w:r w:rsidR="00766427">
        <w:t xml:space="preserve"> </w:t>
      </w:r>
      <w:r w:rsidR="000C528D">
        <w:t xml:space="preserve"> </w:t>
      </w:r>
      <w:r w:rsidR="003C156A">
        <w:t xml:space="preserve">i njegovih </w:t>
      </w:r>
      <w:r w:rsidR="002B35A0">
        <w:t>vjerovnika čije su tražbine utvrđene</w:t>
      </w:r>
      <w:r w:rsidR="00766427">
        <w:t xml:space="preserve">  rješenjem Financijske agencije pod </w:t>
      </w:r>
      <w:r w:rsidR="00766427" w:rsidRPr="00766427">
        <w:t>posl</w:t>
      </w:r>
      <w:r w:rsidR="00766427">
        <w:t xml:space="preserve">ovnim </w:t>
      </w:r>
      <w:r w:rsidR="00766427" w:rsidRPr="00766427">
        <w:t>br</w:t>
      </w:r>
      <w:r w:rsidR="00766427">
        <w:t xml:space="preserve">ojem </w:t>
      </w:r>
      <w:r w:rsidR="00766427" w:rsidRPr="00766427">
        <w:t>Klasa: UP-I/110/07/13-01/5602, Ur. br: 04-06-14-5602-62 od 13. ožujka 2014.</w:t>
      </w:r>
      <w:r w:rsidR="003C156A">
        <w:t>,</w:t>
      </w:r>
      <w:r w:rsidR="00F71C26">
        <w:t xml:space="preserve"> </w:t>
      </w:r>
      <w:r w:rsidR="00F71C26" w:rsidRPr="00F71C26">
        <w:t xml:space="preserve">u ukupnom iznosu u visini od 23.665.854,32 kn, osporenih tražbina </w:t>
      </w:r>
      <w:r w:rsidR="00EE7A8D">
        <w:t xml:space="preserve">je u iznosu od </w:t>
      </w:r>
      <w:r w:rsidR="00F71C26" w:rsidRPr="00F71C26">
        <w:t>830.375,91 kn</w:t>
      </w:r>
      <w:r w:rsidR="00EE7A8D">
        <w:t>,</w:t>
      </w:r>
      <w:r w:rsidR="003C156A">
        <w:t xml:space="preserve"> kako slijedi</w:t>
      </w:r>
      <w:r w:rsidR="002B35A0">
        <w:t>:</w:t>
      </w:r>
    </w:p>
    <w:p w:rsidRDefault="00F237F3" w:rsidP="00AB047F" w:rsidR="00F237F3">
      <w:pPr>
        <w:jc w:val="both"/>
      </w:pPr>
    </w:p>
    <w:p w:rsidRDefault="000C528D" w:rsidP="00AB047F" w:rsidR="000C528D">
      <w:pPr>
        <w:jc w:val="both"/>
      </w:pPr>
    </w:p>
    <w:tbl>
      <w:tblPr>
        <w:tblW w:type="dxa" w:w="9072"/>
        <w:tblInd w:type="dxa" w:w="108"/>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994"/>
        <w:gridCol w:w="1759"/>
        <w:gridCol w:w="4335"/>
        <w:gridCol w:w="1984"/>
      </w:tblGrid>
      <w:tr w:rsidTr="00F71C26" w:rsidR="00EC7F9A" w:rsidRPr="007B3684">
        <w:trPr>
          <w:trHeight w:val="20"/>
        </w:trPr>
        <w:tc>
          <w:tcPr>
            <w:tcW w:type="dxa" w:w="994"/>
          </w:tcPr>
          <w:p w:rsidRDefault="00EC7F9A" w:rsidP="00F71C26" w:rsidR="00EC7F9A" w:rsidRPr="007B3684">
            <w:pPr>
              <w:ind w:left="360"/>
            </w:pPr>
          </w:p>
        </w:tc>
        <w:tc>
          <w:tcPr>
            <w:tcW w:type="dxa" w:w="1759"/>
          </w:tcPr>
          <w:p w:rsidRDefault="00EC7F9A" w:rsidP="00F71C26" w:rsidR="00EC7F9A" w:rsidRPr="007B3684">
            <w:r w:rsidRPr="007B3684">
              <w:t xml:space="preserve">OIB VJEROVNIKA </w:t>
            </w:r>
          </w:p>
        </w:tc>
        <w:tc>
          <w:tcPr>
            <w:tcW w:type="dxa" w:w="4335"/>
          </w:tcPr>
          <w:p w:rsidRDefault="00EC7F9A" w:rsidP="00F71C26" w:rsidR="00EC7F9A" w:rsidRPr="007B3684">
            <w:r w:rsidRPr="007B3684">
              <w:t xml:space="preserve">NAZIV VJEROVNIKA </w:t>
            </w:r>
          </w:p>
        </w:tc>
        <w:tc>
          <w:tcPr>
            <w:tcW w:type="dxa" w:w="1984"/>
          </w:tcPr>
          <w:p w:rsidRDefault="00EC7F9A" w:rsidP="00F71C26" w:rsidR="00EC7F9A" w:rsidRPr="007B3684">
            <w:r w:rsidRPr="007B3684">
              <w:t xml:space="preserve">UTVRĐENI IZNOS TRAŽBINE </w:t>
            </w:r>
          </w:p>
        </w:tc>
      </w:tr>
      <w:tr w:rsidTr="00F71C26" w:rsidR="00EC7F9A" w:rsidRPr="007B3684">
        <w:trPr>
          <w:trHeight w:val="20"/>
        </w:trPr>
        <w:tc>
          <w:tcPr>
            <w:tcW w:type="dxa" w:w="994"/>
          </w:tcPr>
          <w:p w:rsidRDefault="00EC7F9A" w:rsidP="00F71C26" w:rsidR="00EC7F9A" w:rsidRPr="007B3684">
            <w:pPr>
              <w:ind w:left="360"/>
            </w:pPr>
            <w:r w:rsidRPr="007B3684">
              <w:t>1.</w:t>
            </w:r>
          </w:p>
        </w:tc>
        <w:tc>
          <w:tcPr>
            <w:tcW w:type="dxa" w:w="1759"/>
          </w:tcPr>
          <w:p w:rsidRDefault="00EC7F9A" w:rsidP="00F71C26" w:rsidR="00EC7F9A" w:rsidRPr="007B3684">
            <w:r w:rsidRPr="007B3684">
              <w:t>21210174789</w:t>
            </w:r>
          </w:p>
        </w:tc>
        <w:tc>
          <w:tcPr>
            <w:tcW w:type="dxa" w:w="4335"/>
          </w:tcPr>
          <w:p w:rsidRDefault="00EC7F9A" w:rsidP="00F71C26" w:rsidR="00EC7F9A" w:rsidRPr="007B3684">
            <w:r w:rsidRPr="007B3684">
              <w:t>AB-ELEKTRO obrt vl.A.Bratović</w:t>
            </w:r>
          </w:p>
        </w:tc>
        <w:tc>
          <w:tcPr>
            <w:tcW w:type="dxa" w:w="1984"/>
          </w:tcPr>
          <w:p w:rsidRDefault="00EC7F9A" w:rsidP="00F71C26" w:rsidR="00EC7F9A" w:rsidRPr="007B3684">
            <w:pPr>
              <w:jc w:val="right"/>
            </w:pPr>
            <w:r w:rsidRPr="007B3684">
              <w:t>72.157,61 kn</w:t>
            </w:r>
          </w:p>
        </w:tc>
      </w:tr>
      <w:tr w:rsidTr="00F71C26" w:rsidR="00EC7F9A" w:rsidRPr="007B3684">
        <w:trPr>
          <w:trHeight w:val="20"/>
        </w:trPr>
        <w:tc>
          <w:tcPr>
            <w:tcW w:type="dxa" w:w="994"/>
          </w:tcPr>
          <w:p w:rsidRDefault="00EC7F9A" w:rsidP="00F71C26" w:rsidR="00EC7F9A" w:rsidRPr="007B3684">
            <w:pPr>
              <w:ind w:left="360"/>
            </w:pPr>
            <w:r w:rsidRPr="007B3684">
              <w:t>2.</w:t>
            </w:r>
          </w:p>
        </w:tc>
        <w:tc>
          <w:tcPr>
            <w:tcW w:type="dxa" w:w="1759"/>
          </w:tcPr>
          <w:p w:rsidRDefault="00EC7F9A" w:rsidP="00F71C26" w:rsidR="00EC7F9A" w:rsidRPr="007B3684">
            <w:r w:rsidRPr="007B3684">
              <w:t>06219431693</w:t>
            </w:r>
          </w:p>
        </w:tc>
        <w:tc>
          <w:tcPr>
            <w:tcW w:type="dxa" w:w="4335"/>
          </w:tcPr>
          <w:p w:rsidRDefault="00EC7F9A" w:rsidP="00F71C26" w:rsidR="00EC7F9A" w:rsidRPr="007B3684">
            <w:r w:rsidRPr="007B3684">
              <w:t xml:space="preserve">AEROTEH d.o.o.                    </w:t>
            </w:r>
          </w:p>
        </w:tc>
        <w:tc>
          <w:tcPr>
            <w:tcW w:type="dxa" w:w="1984"/>
          </w:tcPr>
          <w:p w:rsidRDefault="00EC7F9A" w:rsidP="00F71C26" w:rsidR="00EC7F9A" w:rsidRPr="007B3684">
            <w:pPr>
              <w:jc w:val="right"/>
            </w:pPr>
            <w:r w:rsidRPr="007B3684">
              <w:t>458,76 kn</w:t>
            </w:r>
          </w:p>
        </w:tc>
      </w:tr>
      <w:tr w:rsidTr="00F71C26" w:rsidR="00EC7F9A" w:rsidRPr="007B3684">
        <w:trPr>
          <w:trHeight w:val="20"/>
        </w:trPr>
        <w:tc>
          <w:tcPr>
            <w:tcW w:type="dxa" w:w="994"/>
          </w:tcPr>
          <w:p w:rsidRDefault="00EC7F9A" w:rsidP="00F71C26" w:rsidR="00EC7F9A" w:rsidRPr="007B3684">
            <w:pPr>
              <w:ind w:left="360"/>
            </w:pPr>
            <w:r w:rsidRPr="007B3684">
              <w:t>3.</w:t>
            </w:r>
          </w:p>
        </w:tc>
        <w:tc>
          <w:tcPr>
            <w:tcW w:type="dxa" w:w="1759"/>
          </w:tcPr>
          <w:p w:rsidRDefault="00EC7F9A" w:rsidP="00F71C26" w:rsidR="00EC7F9A" w:rsidRPr="007B3684">
            <w:r w:rsidRPr="007B3684">
              <w:t>03448022583</w:t>
            </w:r>
          </w:p>
        </w:tc>
        <w:tc>
          <w:tcPr>
            <w:tcW w:type="dxa" w:w="4335"/>
          </w:tcPr>
          <w:p w:rsidRDefault="00EC7F9A" w:rsidP="00F71C26" w:rsidR="00EC7F9A" w:rsidRPr="007B3684">
            <w:r w:rsidRPr="007B3684">
              <w:t>ALFA ATEST d.o.o.</w:t>
            </w:r>
          </w:p>
        </w:tc>
        <w:tc>
          <w:tcPr>
            <w:tcW w:type="dxa" w:w="1984"/>
          </w:tcPr>
          <w:p w:rsidRDefault="00EC7F9A" w:rsidP="00F71C26" w:rsidR="00EC7F9A" w:rsidRPr="007B3684">
            <w:pPr>
              <w:jc w:val="right"/>
            </w:pPr>
            <w:r w:rsidRPr="007B3684">
              <w:t>2.500,00 kn</w:t>
            </w:r>
          </w:p>
        </w:tc>
      </w:tr>
      <w:tr w:rsidTr="00F71C26" w:rsidR="00EC7F9A" w:rsidRPr="007B3684">
        <w:trPr>
          <w:trHeight w:val="20"/>
        </w:trPr>
        <w:tc>
          <w:tcPr>
            <w:tcW w:type="dxa" w:w="994"/>
          </w:tcPr>
          <w:p w:rsidRDefault="00EC7F9A" w:rsidP="00F71C26" w:rsidR="00EC7F9A" w:rsidRPr="007B3684">
            <w:pPr>
              <w:ind w:left="360"/>
            </w:pPr>
            <w:r w:rsidRPr="007B3684">
              <w:t>4.</w:t>
            </w:r>
          </w:p>
        </w:tc>
        <w:tc>
          <w:tcPr>
            <w:tcW w:type="dxa" w:w="1759"/>
          </w:tcPr>
          <w:p w:rsidRDefault="00EC7F9A" w:rsidP="00F71C26" w:rsidR="00EC7F9A" w:rsidRPr="007B3684">
            <w:r w:rsidRPr="007B3684">
              <w:t>74809432111</w:t>
            </w:r>
          </w:p>
        </w:tc>
        <w:tc>
          <w:tcPr>
            <w:tcW w:type="dxa" w:w="4335"/>
          </w:tcPr>
          <w:p w:rsidRDefault="00EC7F9A" w:rsidP="00F71C26" w:rsidR="00EC7F9A" w:rsidRPr="007B3684">
            <w:r w:rsidRPr="007B3684">
              <w:t>AUTO GRLICA d.o.o.</w:t>
            </w:r>
          </w:p>
        </w:tc>
        <w:tc>
          <w:tcPr>
            <w:tcW w:type="dxa" w:w="1984"/>
          </w:tcPr>
          <w:p w:rsidRDefault="00EC7F9A" w:rsidP="00F71C26" w:rsidR="00EC7F9A" w:rsidRPr="007B3684">
            <w:pPr>
              <w:jc w:val="right"/>
            </w:pPr>
            <w:r w:rsidRPr="007B3684">
              <w:t>28.039,20 kn</w:t>
            </w:r>
          </w:p>
        </w:tc>
      </w:tr>
      <w:tr w:rsidTr="00F71C26" w:rsidR="00EC7F9A" w:rsidRPr="007B3684">
        <w:trPr>
          <w:trHeight w:val="20"/>
        </w:trPr>
        <w:tc>
          <w:tcPr>
            <w:tcW w:type="dxa" w:w="994"/>
          </w:tcPr>
          <w:p w:rsidRDefault="00EC7F9A" w:rsidP="00F71C26" w:rsidR="00EC7F9A" w:rsidRPr="007B3684">
            <w:pPr>
              <w:ind w:left="360"/>
            </w:pPr>
            <w:r w:rsidRPr="007B3684">
              <w:t>5.</w:t>
            </w:r>
          </w:p>
        </w:tc>
        <w:tc>
          <w:tcPr>
            <w:tcW w:type="dxa" w:w="1759"/>
          </w:tcPr>
          <w:p w:rsidRDefault="00EC7F9A" w:rsidP="00F71C26" w:rsidR="00EC7F9A" w:rsidRPr="007B3684">
            <w:r w:rsidRPr="007B3684">
              <w:t>36527889937</w:t>
            </w:r>
          </w:p>
        </w:tc>
        <w:tc>
          <w:tcPr>
            <w:tcW w:type="dxa" w:w="4335"/>
          </w:tcPr>
          <w:p w:rsidRDefault="00EC7F9A" w:rsidP="00F71C26" w:rsidR="00EC7F9A" w:rsidRPr="007B3684">
            <w:r w:rsidRPr="007B3684">
              <w:t>Autoprijevoznik Zdravko Jurčić</w:t>
            </w:r>
          </w:p>
        </w:tc>
        <w:tc>
          <w:tcPr>
            <w:tcW w:type="dxa" w:w="1984"/>
          </w:tcPr>
          <w:p w:rsidRDefault="00EC7F9A" w:rsidP="00F71C26" w:rsidR="00EC7F9A" w:rsidRPr="007B3684">
            <w:pPr>
              <w:jc w:val="right"/>
            </w:pPr>
            <w:r w:rsidRPr="007B3684">
              <w:t>42.352,50 kn</w:t>
            </w:r>
          </w:p>
        </w:tc>
      </w:tr>
      <w:tr w:rsidTr="00F71C26" w:rsidR="00EC7F9A" w:rsidRPr="007B3684">
        <w:trPr>
          <w:trHeight w:val="20"/>
        </w:trPr>
        <w:tc>
          <w:tcPr>
            <w:tcW w:type="dxa" w:w="994"/>
          </w:tcPr>
          <w:p w:rsidRDefault="00EC7F9A" w:rsidP="00F71C26" w:rsidR="00EC7F9A" w:rsidRPr="007B3684">
            <w:pPr>
              <w:ind w:left="360"/>
            </w:pPr>
            <w:r w:rsidRPr="007B3684">
              <w:t>6.</w:t>
            </w:r>
          </w:p>
        </w:tc>
        <w:tc>
          <w:tcPr>
            <w:tcW w:type="dxa" w:w="1759"/>
          </w:tcPr>
          <w:p w:rsidRDefault="00EC7F9A" w:rsidP="00F71C26" w:rsidR="00EC7F9A" w:rsidRPr="007B3684">
            <w:r w:rsidRPr="007B3684">
              <w:t>87971197112</w:t>
            </w:r>
          </w:p>
        </w:tc>
        <w:tc>
          <w:tcPr>
            <w:tcW w:type="dxa" w:w="4335"/>
          </w:tcPr>
          <w:p w:rsidRDefault="00EC7F9A" w:rsidP="00F71C26" w:rsidR="00EC7F9A" w:rsidRPr="007B3684">
            <w:r w:rsidRPr="007B3684">
              <w:t>BENUSSI d.o.o.</w:t>
            </w:r>
          </w:p>
        </w:tc>
        <w:tc>
          <w:tcPr>
            <w:tcW w:type="dxa" w:w="1984"/>
          </w:tcPr>
          <w:p w:rsidRDefault="00EC7F9A" w:rsidP="00F71C26" w:rsidR="00EC7F9A" w:rsidRPr="007B3684">
            <w:pPr>
              <w:jc w:val="right"/>
            </w:pPr>
            <w:r w:rsidRPr="007B3684">
              <w:t>3.900,00 kn</w:t>
            </w:r>
          </w:p>
        </w:tc>
      </w:tr>
      <w:tr w:rsidTr="00F71C26" w:rsidR="00EC7F9A" w:rsidRPr="007B3684">
        <w:trPr>
          <w:trHeight w:val="20"/>
        </w:trPr>
        <w:tc>
          <w:tcPr>
            <w:tcW w:type="dxa" w:w="994"/>
          </w:tcPr>
          <w:p w:rsidRDefault="00EC7F9A" w:rsidP="00F71C26" w:rsidR="00EC7F9A" w:rsidRPr="007B3684">
            <w:pPr>
              <w:ind w:left="360"/>
            </w:pPr>
            <w:r w:rsidRPr="007B3684">
              <w:t>7.</w:t>
            </w:r>
          </w:p>
        </w:tc>
        <w:tc>
          <w:tcPr>
            <w:tcW w:type="dxa" w:w="1759"/>
          </w:tcPr>
          <w:p w:rsidRDefault="00EC7F9A" w:rsidP="00F71C26" w:rsidR="00EC7F9A" w:rsidRPr="007B3684">
            <w:r w:rsidRPr="007B3684">
              <w:t>01728863550</w:t>
            </w:r>
          </w:p>
        </w:tc>
        <w:tc>
          <w:tcPr>
            <w:tcW w:type="dxa" w:w="4335"/>
          </w:tcPr>
          <w:p w:rsidRDefault="00EC7F9A" w:rsidP="00F71C26" w:rsidR="00EC7F9A" w:rsidRPr="007B3684">
            <w:r w:rsidRPr="007B3684">
              <w:t>BUBA d.o.o.</w:t>
            </w:r>
          </w:p>
        </w:tc>
        <w:tc>
          <w:tcPr>
            <w:tcW w:type="dxa" w:w="1984"/>
          </w:tcPr>
          <w:p w:rsidRDefault="00EC7F9A" w:rsidP="00F71C26" w:rsidR="00EC7F9A" w:rsidRPr="007B3684">
            <w:pPr>
              <w:jc w:val="right"/>
            </w:pPr>
            <w:r w:rsidRPr="007B3684">
              <w:t>480,00 kn</w:t>
            </w:r>
          </w:p>
        </w:tc>
      </w:tr>
      <w:tr w:rsidTr="00F71C26" w:rsidR="00EC7F9A" w:rsidRPr="007B3684">
        <w:trPr>
          <w:trHeight w:val="20"/>
        </w:trPr>
        <w:tc>
          <w:tcPr>
            <w:tcW w:type="dxa" w:w="994"/>
          </w:tcPr>
          <w:p w:rsidRDefault="00EC7F9A" w:rsidP="00F71C26" w:rsidR="00EC7F9A" w:rsidRPr="007B3684">
            <w:pPr>
              <w:ind w:left="360"/>
            </w:pPr>
            <w:r w:rsidRPr="007B3684">
              <w:t>8.</w:t>
            </w:r>
          </w:p>
        </w:tc>
        <w:tc>
          <w:tcPr>
            <w:tcW w:type="dxa" w:w="1759"/>
          </w:tcPr>
          <w:p w:rsidRDefault="00EC7F9A" w:rsidP="00F71C26" w:rsidR="00EC7F9A" w:rsidRPr="007B3684">
            <w:r w:rsidRPr="007B3684">
              <w:t>59147933702</w:t>
            </w:r>
          </w:p>
        </w:tc>
        <w:tc>
          <w:tcPr>
            <w:tcW w:type="dxa" w:w="4335"/>
          </w:tcPr>
          <w:p w:rsidRDefault="00EC7F9A" w:rsidP="00F71C26" w:rsidR="00EC7F9A" w:rsidRPr="007B3684">
            <w:r w:rsidRPr="007B3684">
              <w:t>CONCORD d.o.o.</w:t>
            </w:r>
          </w:p>
        </w:tc>
        <w:tc>
          <w:tcPr>
            <w:tcW w:type="dxa" w:w="1984"/>
          </w:tcPr>
          <w:p w:rsidRDefault="00EC7F9A" w:rsidP="00F71C26" w:rsidR="00EC7F9A" w:rsidRPr="007B3684">
            <w:pPr>
              <w:jc w:val="right"/>
            </w:pPr>
            <w:r w:rsidRPr="007B3684">
              <w:t>14.207,26 kn</w:t>
            </w:r>
          </w:p>
        </w:tc>
      </w:tr>
      <w:tr w:rsidTr="00F71C26" w:rsidR="00EC7F9A" w:rsidRPr="007B3684">
        <w:trPr>
          <w:trHeight w:val="20"/>
        </w:trPr>
        <w:tc>
          <w:tcPr>
            <w:tcW w:type="dxa" w:w="994"/>
          </w:tcPr>
          <w:p w:rsidRDefault="00EC7F9A" w:rsidP="00F71C26" w:rsidR="00EC7F9A" w:rsidRPr="007B3684">
            <w:pPr>
              <w:ind w:left="360"/>
            </w:pPr>
            <w:r w:rsidRPr="007B3684">
              <w:t>9.</w:t>
            </w:r>
          </w:p>
        </w:tc>
        <w:tc>
          <w:tcPr>
            <w:tcW w:type="dxa" w:w="1759"/>
          </w:tcPr>
          <w:p w:rsidRDefault="00EC7F9A" w:rsidP="00F71C26" w:rsidR="00EC7F9A" w:rsidRPr="007B3684">
            <w:r w:rsidRPr="007B3684">
              <w:t>19548922475</w:t>
            </w:r>
          </w:p>
        </w:tc>
        <w:tc>
          <w:tcPr>
            <w:tcW w:type="dxa" w:w="4335"/>
          </w:tcPr>
          <w:p w:rsidRDefault="00EC7F9A" w:rsidP="00F71C26" w:rsidR="00EC7F9A" w:rsidRPr="007B3684">
            <w:r w:rsidRPr="007B3684">
              <w:t>CONNEXUS INŽENJERING d.o.o.</w:t>
            </w:r>
          </w:p>
        </w:tc>
        <w:tc>
          <w:tcPr>
            <w:tcW w:type="dxa" w:w="1984"/>
          </w:tcPr>
          <w:p w:rsidRDefault="00EC7F9A" w:rsidP="00F71C26" w:rsidR="00EC7F9A" w:rsidRPr="007B3684">
            <w:pPr>
              <w:jc w:val="right"/>
            </w:pPr>
            <w:r w:rsidRPr="007B3684">
              <w:t>2.823,56 kn</w:t>
            </w:r>
          </w:p>
        </w:tc>
      </w:tr>
      <w:tr w:rsidTr="00F71C26" w:rsidR="00EC7F9A" w:rsidRPr="007B3684">
        <w:trPr>
          <w:trHeight w:val="20"/>
        </w:trPr>
        <w:tc>
          <w:tcPr>
            <w:tcW w:type="dxa" w:w="994"/>
          </w:tcPr>
          <w:p w:rsidRDefault="00EC7F9A" w:rsidP="00F71C26" w:rsidR="00EC7F9A" w:rsidRPr="007B3684">
            <w:pPr>
              <w:ind w:left="360"/>
            </w:pPr>
            <w:r w:rsidRPr="007B3684">
              <w:t>10.</w:t>
            </w:r>
          </w:p>
        </w:tc>
        <w:tc>
          <w:tcPr>
            <w:tcW w:type="dxa" w:w="1759"/>
          </w:tcPr>
          <w:p w:rsidRDefault="00EC7F9A" w:rsidP="00F71C26" w:rsidR="00EC7F9A" w:rsidRPr="007B3684">
            <w:r w:rsidRPr="007B3684">
              <w:t>65089230335</w:t>
            </w:r>
          </w:p>
        </w:tc>
        <w:tc>
          <w:tcPr>
            <w:tcW w:type="dxa" w:w="4335"/>
          </w:tcPr>
          <w:p w:rsidRDefault="00EC7F9A" w:rsidP="00F71C26" w:rsidR="00EC7F9A" w:rsidRPr="007B3684">
            <w:r w:rsidRPr="007B3684">
              <w:t xml:space="preserve">ČOPTRANSPORT vl.Čop Goran  </w:t>
            </w:r>
          </w:p>
        </w:tc>
        <w:tc>
          <w:tcPr>
            <w:tcW w:type="dxa" w:w="1984"/>
          </w:tcPr>
          <w:p w:rsidRDefault="00EC7F9A" w:rsidP="00F71C26" w:rsidR="00EC7F9A" w:rsidRPr="007B3684">
            <w:pPr>
              <w:jc w:val="right"/>
            </w:pPr>
            <w:r w:rsidRPr="007B3684">
              <w:t>1.722,00 kn</w:t>
            </w:r>
          </w:p>
        </w:tc>
      </w:tr>
      <w:tr w:rsidTr="00F71C26" w:rsidR="00EC7F9A" w:rsidRPr="007B3684">
        <w:trPr>
          <w:trHeight w:val="20"/>
        </w:trPr>
        <w:tc>
          <w:tcPr>
            <w:tcW w:type="dxa" w:w="994"/>
          </w:tcPr>
          <w:p w:rsidRDefault="00EC7F9A" w:rsidP="00F71C26" w:rsidR="00EC7F9A" w:rsidRPr="007B3684">
            <w:pPr>
              <w:ind w:left="360"/>
            </w:pPr>
            <w:r w:rsidRPr="007B3684">
              <w:t>11.</w:t>
            </w:r>
          </w:p>
        </w:tc>
        <w:tc>
          <w:tcPr>
            <w:tcW w:type="dxa" w:w="1759"/>
          </w:tcPr>
          <w:p w:rsidRDefault="00EC7F9A" w:rsidP="00F71C26" w:rsidR="00EC7F9A" w:rsidRPr="007B3684">
            <w:r w:rsidRPr="007B3684">
              <w:t>04320430896</w:t>
            </w:r>
          </w:p>
        </w:tc>
        <w:tc>
          <w:tcPr>
            <w:tcW w:type="dxa" w:w="4335"/>
          </w:tcPr>
          <w:p w:rsidRDefault="00EC7F9A" w:rsidP="00F71C26" w:rsidR="00EC7F9A" w:rsidRPr="007B3684">
            <w:r w:rsidRPr="007B3684">
              <w:t>DIANA KRUŽIĆ</w:t>
            </w:r>
          </w:p>
        </w:tc>
        <w:tc>
          <w:tcPr>
            <w:tcW w:type="dxa" w:w="1984"/>
          </w:tcPr>
          <w:p w:rsidRDefault="00EC7F9A" w:rsidP="00F71C26" w:rsidR="00EC7F9A" w:rsidRPr="007B3684">
            <w:pPr>
              <w:jc w:val="right"/>
            </w:pPr>
            <w:r w:rsidRPr="007B3684">
              <w:t xml:space="preserve"> 14.418.382,21 kn</w:t>
            </w:r>
          </w:p>
        </w:tc>
      </w:tr>
      <w:tr w:rsidTr="00F71C26" w:rsidR="00EC7F9A" w:rsidRPr="007B3684">
        <w:trPr>
          <w:trHeight w:val="20"/>
        </w:trPr>
        <w:tc>
          <w:tcPr>
            <w:tcW w:type="dxa" w:w="994"/>
          </w:tcPr>
          <w:p w:rsidRDefault="00EC7F9A" w:rsidP="00F71C26" w:rsidR="00EC7F9A" w:rsidRPr="007B3684">
            <w:pPr>
              <w:ind w:left="360"/>
            </w:pPr>
            <w:r w:rsidRPr="007B3684">
              <w:t>12.</w:t>
            </w:r>
          </w:p>
        </w:tc>
        <w:tc>
          <w:tcPr>
            <w:tcW w:type="dxa" w:w="1759"/>
          </w:tcPr>
          <w:p w:rsidRDefault="00EC7F9A" w:rsidP="00F71C26" w:rsidR="00EC7F9A" w:rsidRPr="007B3684">
            <w:r w:rsidRPr="007B3684">
              <w:t>82114232757</w:t>
            </w:r>
          </w:p>
        </w:tc>
        <w:tc>
          <w:tcPr>
            <w:tcW w:type="dxa" w:w="4335"/>
          </w:tcPr>
          <w:p w:rsidRDefault="00EC7F9A" w:rsidP="00F71C26" w:rsidR="00EC7F9A" w:rsidRPr="007B3684">
            <w:r w:rsidRPr="007B3684">
              <w:t>EKOPAK d.o.o.</w:t>
            </w:r>
          </w:p>
        </w:tc>
        <w:tc>
          <w:tcPr>
            <w:tcW w:type="dxa" w:w="1984"/>
          </w:tcPr>
          <w:p w:rsidRDefault="00EC7F9A" w:rsidP="00F71C26" w:rsidR="00EC7F9A" w:rsidRPr="007B3684">
            <w:pPr>
              <w:jc w:val="right"/>
            </w:pPr>
            <w:r w:rsidRPr="007B3684">
              <w:t>2.403,70 kn</w:t>
            </w:r>
          </w:p>
        </w:tc>
      </w:tr>
      <w:tr w:rsidTr="00F71C26" w:rsidR="00EC7F9A" w:rsidRPr="007B3684">
        <w:trPr>
          <w:trHeight w:val="20"/>
        </w:trPr>
        <w:tc>
          <w:tcPr>
            <w:tcW w:type="dxa" w:w="994"/>
          </w:tcPr>
          <w:p w:rsidRDefault="00EC7F9A" w:rsidP="00F71C26" w:rsidR="00EC7F9A" w:rsidRPr="007B3684">
            <w:pPr>
              <w:ind w:left="360"/>
            </w:pPr>
            <w:r w:rsidRPr="007B3684">
              <w:lastRenderedPageBreak/>
              <w:t>13.</w:t>
            </w:r>
          </w:p>
        </w:tc>
        <w:tc>
          <w:tcPr>
            <w:tcW w:type="dxa" w:w="1759"/>
          </w:tcPr>
          <w:p w:rsidRDefault="00EC7F9A" w:rsidP="00F71C26" w:rsidR="00EC7F9A" w:rsidRPr="007B3684">
            <w:r w:rsidRPr="007B3684">
              <w:t>91634021778</w:t>
            </w:r>
          </w:p>
        </w:tc>
        <w:tc>
          <w:tcPr>
            <w:tcW w:type="dxa" w:w="4335"/>
          </w:tcPr>
          <w:p w:rsidRDefault="00EC7F9A" w:rsidP="00F71C26" w:rsidR="00EC7F9A" w:rsidRPr="007B3684">
            <w:r w:rsidRPr="007B3684">
              <w:t>ELEKTROMAX d.o.o.</w:t>
            </w:r>
          </w:p>
        </w:tc>
        <w:tc>
          <w:tcPr>
            <w:tcW w:type="dxa" w:w="1984"/>
          </w:tcPr>
          <w:p w:rsidRDefault="00EC7F9A" w:rsidP="00F71C26" w:rsidR="00EC7F9A" w:rsidRPr="007B3684">
            <w:pPr>
              <w:jc w:val="right"/>
            </w:pPr>
            <w:r w:rsidRPr="007B3684">
              <w:t>14.133,46 kn</w:t>
            </w:r>
          </w:p>
        </w:tc>
      </w:tr>
      <w:tr w:rsidTr="00F71C26" w:rsidR="00EC7F9A" w:rsidRPr="007B3684">
        <w:trPr>
          <w:trHeight w:val="20"/>
        </w:trPr>
        <w:tc>
          <w:tcPr>
            <w:tcW w:type="dxa" w:w="994"/>
          </w:tcPr>
          <w:p w:rsidRDefault="00EC7F9A" w:rsidP="00F71C26" w:rsidR="00EC7F9A" w:rsidRPr="007B3684">
            <w:pPr>
              <w:ind w:left="360"/>
            </w:pPr>
            <w:r w:rsidRPr="007B3684">
              <w:t>14.</w:t>
            </w:r>
          </w:p>
        </w:tc>
        <w:tc>
          <w:tcPr>
            <w:tcW w:type="dxa" w:w="1759"/>
          </w:tcPr>
          <w:p w:rsidRDefault="00EC7F9A" w:rsidP="00F71C26" w:rsidR="00EC7F9A" w:rsidRPr="007B3684">
            <w:r w:rsidRPr="007B3684">
              <w:t>97359361490</w:t>
            </w:r>
          </w:p>
        </w:tc>
        <w:tc>
          <w:tcPr>
            <w:tcW w:type="dxa" w:w="4335"/>
          </w:tcPr>
          <w:p w:rsidRDefault="00EC7F9A" w:rsidP="00F71C26" w:rsidR="00EC7F9A" w:rsidRPr="007B3684">
            <w:r w:rsidRPr="007B3684">
              <w:t>ELEKTRONABAVA doo.</w:t>
            </w:r>
          </w:p>
        </w:tc>
        <w:tc>
          <w:tcPr>
            <w:tcW w:type="dxa" w:w="1984"/>
          </w:tcPr>
          <w:p w:rsidRDefault="00EC7F9A" w:rsidP="00F71C26" w:rsidR="00EC7F9A" w:rsidRPr="007B3684">
            <w:pPr>
              <w:jc w:val="right"/>
            </w:pPr>
            <w:r w:rsidRPr="007B3684">
              <w:t>53.805,68 kn</w:t>
            </w:r>
          </w:p>
        </w:tc>
      </w:tr>
      <w:tr w:rsidTr="00F71C26" w:rsidR="00EC7F9A" w:rsidRPr="007B3684">
        <w:trPr>
          <w:trHeight w:val="20"/>
        </w:trPr>
        <w:tc>
          <w:tcPr>
            <w:tcW w:type="dxa" w:w="994"/>
          </w:tcPr>
          <w:p w:rsidRDefault="00EC7F9A" w:rsidP="00F71C26" w:rsidR="00EC7F9A" w:rsidRPr="007B3684">
            <w:pPr>
              <w:ind w:left="360"/>
            </w:pPr>
            <w:r w:rsidRPr="007B3684">
              <w:t>15.</w:t>
            </w:r>
          </w:p>
        </w:tc>
        <w:tc>
          <w:tcPr>
            <w:tcW w:type="dxa" w:w="1759"/>
          </w:tcPr>
          <w:p w:rsidRDefault="00EC7F9A" w:rsidP="00F71C26" w:rsidR="00EC7F9A" w:rsidRPr="007B3684">
            <w:r w:rsidRPr="007B3684">
              <w:t>61778199134</w:t>
            </w:r>
          </w:p>
        </w:tc>
        <w:tc>
          <w:tcPr>
            <w:tcW w:type="dxa" w:w="4335"/>
          </w:tcPr>
          <w:p w:rsidRDefault="00EC7F9A" w:rsidP="00F71C26" w:rsidR="00EC7F9A" w:rsidRPr="007B3684">
            <w:r w:rsidRPr="007B3684">
              <w:t>ELIT d.o.o.</w:t>
            </w:r>
          </w:p>
        </w:tc>
        <w:tc>
          <w:tcPr>
            <w:tcW w:type="dxa" w:w="1984"/>
          </w:tcPr>
          <w:p w:rsidRDefault="00EC7F9A" w:rsidP="00F71C26" w:rsidR="00EC7F9A" w:rsidRPr="007B3684">
            <w:pPr>
              <w:jc w:val="right"/>
            </w:pPr>
            <w:r w:rsidRPr="007B3684">
              <w:t>3.028,13 kn</w:t>
            </w:r>
          </w:p>
        </w:tc>
      </w:tr>
      <w:tr w:rsidTr="00F71C26" w:rsidR="00EC7F9A" w:rsidRPr="007B3684">
        <w:trPr>
          <w:trHeight w:val="20"/>
        </w:trPr>
        <w:tc>
          <w:tcPr>
            <w:tcW w:type="dxa" w:w="994"/>
          </w:tcPr>
          <w:p w:rsidRDefault="00EC7F9A" w:rsidP="00F71C26" w:rsidR="00EC7F9A" w:rsidRPr="007B3684">
            <w:pPr>
              <w:ind w:left="360"/>
            </w:pPr>
            <w:r w:rsidRPr="007B3684">
              <w:t>16.</w:t>
            </w:r>
          </w:p>
        </w:tc>
        <w:tc>
          <w:tcPr>
            <w:tcW w:type="dxa" w:w="1759"/>
          </w:tcPr>
          <w:p w:rsidRDefault="00EC7F9A" w:rsidP="00F71C26" w:rsidR="00EC7F9A" w:rsidRPr="007B3684">
            <w:r w:rsidRPr="007B3684">
              <w:t>44364257197</w:t>
            </w:r>
          </w:p>
        </w:tc>
        <w:tc>
          <w:tcPr>
            <w:tcW w:type="dxa" w:w="4335"/>
          </w:tcPr>
          <w:p w:rsidRDefault="00EC7F9A" w:rsidP="00F71C26" w:rsidR="00EC7F9A" w:rsidRPr="007B3684">
            <w:r w:rsidRPr="007B3684">
              <w:t>ELLEX d.o.o.</w:t>
            </w:r>
          </w:p>
        </w:tc>
        <w:tc>
          <w:tcPr>
            <w:tcW w:type="dxa" w:w="1984"/>
          </w:tcPr>
          <w:p w:rsidRDefault="00EC7F9A" w:rsidP="00F71C26" w:rsidR="00EC7F9A" w:rsidRPr="007B3684">
            <w:pPr>
              <w:jc w:val="right"/>
            </w:pPr>
            <w:r w:rsidRPr="007B3684">
              <w:t>3.150,00 kn</w:t>
            </w:r>
          </w:p>
        </w:tc>
      </w:tr>
      <w:tr w:rsidTr="00F71C26" w:rsidR="00EC7F9A" w:rsidRPr="007B3684">
        <w:trPr>
          <w:trHeight w:val="20"/>
        </w:trPr>
        <w:tc>
          <w:tcPr>
            <w:tcW w:type="dxa" w:w="994"/>
          </w:tcPr>
          <w:p w:rsidRDefault="00EC7F9A" w:rsidP="00F71C26" w:rsidR="00EC7F9A" w:rsidRPr="007B3684">
            <w:pPr>
              <w:ind w:left="360"/>
            </w:pPr>
            <w:r w:rsidRPr="007B3684">
              <w:t>17.</w:t>
            </w:r>
          </w:p>
        </w:tc>
        <w:tc>
          <w:tcPr>
            <w:tcW w:type="dxa" w:w="1759"/>
          </w:tcPr>
          <w:p w:rsidRDefault="00EC7F9A" w:rsidP="00F71C26" w:rsidR="00EC7F9A" w:rsidRPr="007B3684">
            <w:r w:rsidRPr="007B3684">
              <w:t>12208469163</w:t>
            </w:r>
          </w:p>
        </w:tc>
        <w:tc>
          <w:tcPr>
            <w:tcW w:type="dxa" w:w="4335"/>
          </w:tcPr>
          <w:p w:rsidRDefault="00EC7F9A" w:rsidP="00F71C26" w:rsidR="00EC7F9A" w:rsidRPr="007B3684">
            <w:r w:rsidRPr="007B3684">
              <w:t>EL-MONT vl.M.Grubišić</w:t>
            </w:r>
          </w:p>
        </w:tc>
        <w:tc>
          <w:tcPr>
            <w:tcW w:type="dxa" w:w="1984"/>
          </w:tcPr>
          <w:p w:rsidRDefault="00EC7F9A" w:rsidP="00F71C26" w:rsidR="00EC7F9A" w:rsidRPr="007B3684">
            <w:pPr>
              <w:jc w:val="right"/>
            </w:pPr>
            <w:r w:rsidRPr="007B3684">
              <w:t>937,50 kn</w:t>
            </w:r>
          </w:p>
        </w:tc>
      </w:tr>
      <w:tr w:rsidTr="00F71C26" w:rsidR="00EC7F9A" w:rsidRPr="007B3684">
        <w:trPr>
          <w:trHeight w:val="20"/>
        </w:trPr>
        <w:tc>
          <w:tcPr>
            <w:tcW w:type="dxa" w:w="994"/>
          </w:tcPr>
          <w:p w:rsidRDefault="00EC7F9A" w:rsidP="00F71C26" w:rsidR="00EC7F9A" w:rsidRPr="007B3684">
            <w:pPr>
              <w:ind w:left="360"/>
            </w:pPr>
            <w:r w:rsidRPr="007B3684">
              <w:t>18.</w:t>
            </w:r>
          </w:p>
        </w:tc>
        <w:tc>
          <w:tcPr>
            <w:tcW w:type="dxa" w:w="1759"/>
          </w:tcPr>
          <w:p w:rsidRDefault="00EC7F9A" w:rsidP="00F71C26" w:rsidR="00EC7F9A" w:rsidRPr="007B3684">
            <w:r w:rsidRPr="007B3684">
              <w:t>79465431268</w:t>
            </w:r>
          </w:p>
        </w:tc>
        <w:tc>
          <w:tcPr>
            <w:tcW w:type="dxa" w:w="4335"/>
          </w:tcPr>
          <w:p w:rsidRDefault="00EC7F9A" w:rsidP="00F71C26" w:rsidR="00EC7F9A" w:rsidRPr="007B3684">
            <w:r w:rsidRPr="007B3684">
              <w:t>ELTOR d.o.o. Pazin</w:t>
            </w:r>
          </w:p>
        </w:tc>
        <w:tc>
          <w:tcPr>
            <w:tcW w:type="dxa" w:w="1984"/>
          </w:tcPr>
          <w:p w:rsidRDefault="00EC7F9A" w:rsidP="00F71C26" w:rsidR="00EC7F9A" w:rsidRPr="007B3684">
            <w:pPr>
              <w:jc w:val="right"/>
            </w:pPr>
            <w:r w:rsidRPr="007B3684">
              <w:t>8.497,99 kn</w:t>
            </w:r>
          </w:p>
        </w:tc>
      </w:tr>
      <w:tr w:rsidTr="00F71C26" w:rsidR="00EC7F9A" w:rsidRPr="007B3684">
        <w:trPr>
          <w:trHeight w:val="20"/>
        </w:trPr>
        <w:tc>
          <w:tcPr>
            <w:tcW w:type="dxa" w:w="994"/>
          </w:tcPr>
          <w:p w:rsidRDefault="00EC7F9A" w:rsidP="00F71C26" w:rsidR="00EC7F9A" w:rsidRPr="007B3684">
            <w:pPr>
              <w:ind w:left="360"/>
            </w:pPr>
            <w:r w:rsidRPr="007B3684">
              <w:t>19.</w:t>
            </w:r>
          </w:p>
        </w:tc>
        <w:tc>
          <w:tcPr>
            <w:tcW w:type="dxa" w:w="1759"/>
          </w:tcPr>
          <w:p w:rsidRDefault="00EC7F9A" w:rsidP="00F71C26" w:rsidR="00EC7F9A" w:rsidRPr="007B3684">
            <w:r w:rsidRPr="007B3684">
              <w:t>15240827838</w:t>
            </w:r>
          </w:p>
        </w:tc>
        <w:tc>
          <w:tcPr>
            <w:tcW w:type="dxa" w:w="4335"/>
          </w:tcPr>
          <w:p w:rsidRDefault="00EC7F9A" w:rsidP="00F71C26" w:rsidR="00EC7F9A" w:rsidRPr="007B3684">
            <w:r w:rsidRPr="007B3684">
              <w:t>ERG d.o.o.</w:t>
            </w:r>
          </w:p>
        </w:tc>
        <w:tc>
          <w:tcPr>
            <w:tcW w:type="dxa" w:w="1984"/>
          </w:tcPr>
          <w:p w:rsidRDefault="00EC7F9A" w:rsidP="00F71C26" w:rsidR="00EC7F9A" w:rsidRPr="007B3684">
            <w:pPr>
              <w:jc w:val="right"/>
            </w:pPr>
            <w:r w:rsidRPr="007B3684">
              <w:t>78.641,14 kn</w:t>
            </w:r>
          </w:p>
        </w:tc>
      </w:tr>
      <w:tr w:rsidTr="00F71C26" w:rsidR="00EC7F9A" w:rsidRPr="007B3684">
        <w:trPr>
          <w:trHeight w:val="20"/>
        </w:trPr>
        <w:tc>
          <w:tcPr>
            <w:tcW w:type="dxa" w:w="994"/>
          </w:tcPr>
          <w:p w:rsidRDefault="00EC7F9A" w:rsidP="00F71C26" w:rsidR="00EC7F9A" w:rsidRPr="007B3684">
            <w:pPr>
              <w:ind w:left="360"/>
            </w:pPr>
            <w:r w:rsidRPr="007B3684">
              <w:t>2</w:t>
            </w:r>
            <w:r>
              <w:t>0</w:t>
            </w:r>
            <w:r w:rsidRPr="007B3684">
              <w:t>.</w:t>
            </w:r>
          </w:p>
        </w:tc>
        <w:tc>
          <w:tcPr>
            <w:tcW w:type="dxa" w:w="1759"/>
          </w:tcPr>
          <w:p w:rsidRDefault="00EC7F9A" w:rsidP="00F71C26" w:rsidR="00EC7F9A" w:rsidRPr="007B3684">
            <w:r w:rsidRPr="007B3684">
              <w:t>75550985023</w:t>
            </w:r>
          </w:p>
        </w:tc>
        <w:tc>
          <w:tcPr>
            <w:tcW w:type="dxa" w:w="4335"/>
          </w:tcPr>
          <w:p w:rsidRDefault="00EC7F9A" w:rsidP="00F71C26" w:rsidR="00EC7F9A" w:rsidRPr="007B3684">
            <w:r w:rsidRPr="007B3684">
              <w:t>EURO-PETROL d.o.o.</w:t>
            </w:r>
          </w:p>
        </w:tc>
        <w:tc>
          <w:tcPr>
            <w:tcW w:type="dxa" w:w="1984"/>
          </w:tcPr>
          <w:p w:rsidRDefault="00EC7F9A" w:rsidP="00F71C26" w:rsidR="00EC7F9A" w:rsidRPr="007B3684">
            <w:pPr>
              <w:jc w:val="right"/>
            </w:pPr>
            <w:r w:rsidRPr="007B3684">
              <w:t>2.403,61 kn</w:t>
            </w:r>
          </w:p>
        </w:tc>
      </w:tr>
      <w:tr w:rsidTr="00F71C26" w:rsidR="00EC7F9A" w:rsidRPr="007B3684">
        <w:trPr>
          <w:trHeight w:val="20"/>
        </w:trPr>
        <w:tc>
          <w:tcPr>
            <w:tcW w:type="dxa" w:w="994"/>
          </w:tcPr>
          <w:p w:rsidRDefault="00EC7F9A" w:rsidP="00F71C26" w:rsidR="00EC7F9A" w:rsidRPr="007B3684">
            <w:pPr>
              <w:ind w:left="360"/>
            </w:pPr>
            <w:r w:rsidRPr="007B3684">
              <w:t>2</w:t>
            </w:r>
            <w:r>
              <w:t>1</w:t>
            </w:r>
            <w:r w:rsidRPr="007B3684">
              <w:t>.</w:t>
            </w:r>
          </w:p>
        </w:tc>
        <w:tc>
          <w:tcPr>
            <w:tcW w:type="dxa" w:w="1759"/>
          </w:tcPr>
          <w:p w:rsidRDefault="00EC7F9A" w:rsidP="00F71C26" w:rsidR="00EC7F9A" w:rsidRPr="007B3684">
            <w:r w:rsidRPr="007B3684">
              <w:t>80662228249</w:t>
            </w:r>
          </w:p>
        </w:tc>
        <w:tc>
          <w:tcPr>
            <w:tcW w:type="dxa" w:w="4335"/>
          </w:tcPr>
          <w:p w:rsidRDefault="00EC7F9A" w:rsidP="00F71C26" w:rsidR="00EC7F9A" w:rsidRPr="007B3684">
            <w:r w:rsidRPr="007B3684">
              <w:t>FAST FORWARD d.o.o.</w:t>
            </w:r>
          </w:p>
        </w:tc>
        <w:tc>
          <w:tcPr>
            <w:tcW w:type="dxa" w:w="1984"/>
          </w:tcPr>
          <w:p w:rsidRDefault="00EC7F9A" w:rsidP="00F71C26" w:rsidR="00EC7F9A" w:rsidRPr="007B3684">
            <w:pPr>
              <w:jc w:val="right"/>
            </w:pPr>
            <w:r w:rsidRPr="007B3684">
              <w:t>821.856,51 kn</w:t>
            </w:r>
          </w:p>
        </w:tc>
      </w:tr>
      <w:tr w:rsidTr="00F71C26" w:rsidR="00EC7F9A" w:rsidRPr="007B3684">
        <w:trPr>
          <w:trHeight w:val="20"/>
        </w:trPr>
        <w:tc>
          <w:tcPr>
            <w:tcW w:type="dxa" w:w="994"/>
          </w:tcPr>
          <w:p w:rsidRDefault="00EC7F9A" w:rsidP="00F71C26" w:rsidR="00EC7F9A" w:rsidRPr="007B3684">
            <w:pPr>
              <w:ind w:left="360"/>
            </w:pPr>
            <w:r w:rsidRPr="007B3684">
              <w:t>2</w:t>
            </w:r>
            <w:r>
              <w:t>2</w:t>
            </w:r>
            <w:r w:rsidRPr="007B3684">
              <w:t>.</w:t>
            </w:r>
          </w:p>
        </w:tc>
        <w:tc>
          <w:tcPr>
            <w:tcW w:type="dxa" w:w="1759"/>
          </w:tcPr>
          <w:p w:rsidRDefault="00EC7F9A" w:rsidP="00F71C26" w:rsidR="00EC7F9A" w:rsidRPr="007B3684">
            <w:r w:rsidRPr="007B3684">
              <w:rPr>
                <w:color w:val="000000"/>
              </w:rPr>
              <w:t>85821130368</w:t>
            </w:r>
          </w:p>
        </w:tc>
        <w:tc>
          <w:tcPr>
            <w:tcW w:type="dxa" w:w="4335"/>
          </w:tcPr>
          <w:p w:rsidRDefault="00EC7F9A" w:rsidP="00F71C26" w:rsidR="00EC7F9A" w:rsidRPr="007B3684">
            <w:r w:rsidRPr="007B3684">
              <w:t>FINA</w:t>
            </w:r>
          </w:p>
        </w:tc>
        <w:tc>
          <w:tcPr>
            <w:tcW w:type="dxa" w:w="1984"/>
          </w:tcPr>
          <w:p w:rsidRDefault="00EC7F9A" w:rsidP="00F71C26" w:rsidR="00EC7F9A" w:rsidRPr="007B3684">
            <w:pPr>
              <w:jc w:val="right"/>
            </w:pPr>
            <w:r w:rsidRPr="007B3684">
              <w:t>468,67 kn</w:t>
            </w:r>
          </w:p>
        </w:tc>
      </w:tr>
      <w:tr w:rsidTr="00F71C26" w:rsidR="00EC7F9A" w:rsidRPr="007B3684">
        <w:trPr>
          <w:trHeight w:val="20"/>
        </w:trPr>
        <w:tc>
          <w:tcPr>
            <w:tcW w:type="dxa" w:w="994"/>
          </w:tcPr>
          <w:p w:rsidRDefault="00EC7F9A" w:rsidP="00F71C26" w:rsidR="00EC7F9A" w:rsidRPr="007B3684">
            <w:pPr>
              <w:ind w:left="360"/>
            </w:pPr>
            <w:r w:rsidRPr="007B3684">
              <w:t>2</w:t>
            </w:r>
            <w:r>
              <w:t>3</w:t>
            </w:r>
            <w:r w:rsidRPr="007B3684">
              <w:t>.</w:t>
            </w:r>
          </w:p>
        </w:tc>
        <w:tc>
          <w:tcPr>
            <w:tcW w:type="dxa" w:w="1759"/>
          </w:tcPr>
          <w:p w:rsidRDefault="00EC7F9A" w:rsidP="00F71C26" w:rsidR="00EC7F9A" w:rsidRPr="007B3684">
            <w:r w:rsidRPr="007B3684">
              <w:rPr>
                <w:color w:val="000000"/>
              </w:rPr>
              <w:t>54394236461</w:t>
            </w:r>
          </w:p>
        </w:tc>
        <w:tc>
          <w:tcPr>
            <w:tcW w:type="dxa" w:w="4335"/>
          </w:tcPr>
          <w:p w:rsidRDefault="00EC7F9A" w:rsidP="00F71C26" w:rsidR="00EC7F9A" w:rsidRPr="007B3684">
            <w:r w:rsidRPr="007B3684">
              <w:rPr>
                <w:color w:val="000000"/>
              </w:rPr>
              <w:t>Grad Kastav</w:t>
            </w:r>
          </w:p>
        </w:tc>
        <w:tc>
          <w:tcPr>
            <w:tcW w:type="dxa" w:w="1984"/>
          </w:tcPr>
          <w:p w:rsidRDefault="00EC7F9A" w:rsidP="00F71C26" w:rsidR="00EC7F9A" w:rsidRPr="007B3684">
            <w:pPr>
              <w:jc w:val="right"/>
            </w:pPr>
            <w:r w:rsidRPr="007B3684">
              <w:t>23.694,24 kn</w:t>
            </w:r>
          </w:p>
        </w:tc>
      </w:tr>
      <w:tr w:rsidTr="00F71C26" w:rsidR="00EC7F9A" w:rsidRPr="007B3684">
        <w:trPr>
          <w:trHeight w:val="20"/>
        </w:trPr>
        <w:tc>
          <w:tcPr>
            <w:tcW w:type="dxa" w:w="994"/>
          </w:tcPr>
          <w:p w:rsidRDefault="00EC7F9A" w:rsidP="00F71C26" w:rsidR="00EC7F9A" w:rsidRPr="007B3684">
            <w:pPr>
              <w:ind w:left="360"/>
            </w:pPr>
            <w:r w:rsidRPr="007B3684">
              <w:t>2</w:t>
            </w:r>
            <w:r>
              <w:t>4</w:t>
            </w:r>
            <w:r w:rsidRPr="007B3684">
              <w:t>.</w:t>
            </w:r>
          </w:p>
        </w:tc>
        <w:tc>
          <w:tcPr>
            <w:tcW w:type="dxa" w:w="1759"/>
          </w:tcPr>
          <w:p w:rsidRDefault="00EC7F9A" w:rsidP="00F71C26" w:rsidR="00EC7F9A" w:rsidRPr="007B3684">
            <w:r w:rsidRPr="007B3684">
              <w:rPr>
                <w:color w:val="000000"/>
              </w:rPr>
              <w:t>46830600751</w:t>
            </w:r>
          </w:p>
        </w:tc>
        <w:tc>
          <w:tcPr>
            <w:tcW w:type="dxa" w:w="4335"/>
          </w:tcPr>
          <w:p w:rsidRDefault="00EC7F9A" w:rsidP="00F71C26" w:rsidR="00EC7F9A" w:rsidRPr="007B3684">
            <w:r w:rsidRPr="007B3684">
              <w:rPr>
                <w:color w:val="000000"/>
              </w:rPr>
              <w:t>HEP ODS d.o.o.</w:t>
            </w:r>
          </w:p>
        </w:tc>
        <w:tc>
          <w:tcPr>
            <w:tcW w:type="dxa" w:w="1984"/>
          </w:tcPr>
          <w:p w:rsidRDefault="00EC7F9A" w:rsidP="00F71C26" w:rsidR="00EC7F9A" w:rsidRPr="007B3684">
            <w:pPr>
              <w:jc w:val="right"/>
            </w:pPr>
            <w:r w:rsidRPr="007B3684">
              <w:t>2.377,79 kn</w:t>
            </w:r>
          </w:p>
        </w:tc>
      </w:tr>
      <w:tr w:rsidTr="00F71C26" w:rsidR="00EC7F9A" w:rsidRPr="007B3684">
        <w:trPr>
          <w:trHeight w:val="20"/>
        </w:trPr>
        <w:tc>
          <w:tcPr>
            <w:tcW w:type="dxa" w:w="994"/>
          </w:tcPr>
          <w:p w:rsidRDefault="00EC7F9A" w:rsidP="00F71C26" w:rsidR="00EC7F9A" w:rsidRPr="007B3684">
            <w:pPr>
              <w:ind w:left="360"/>
            </w:pPr>
            <w:r w:rsidRPr="007B3684">
              <w:t>2</w:t>
            </w:r>
            <w:r>
              <w:t>5</w:t>
            </w:r>
            <w:r w:rsidRPr="007B3684">
              <w:t>.</w:t>
            </w:r>
          </w:p>
        </w:tc>
        <w:tc>
          <w:tcPr>
            <w:tcW w:type="dxa" w:w="1759"/>
          </w:tcPr>
          <w:p w:rsidRDefault="00EC7F9A" w:rsidP="00F71C26" w:rsidR="00EC7F9A" w:rsidRPr="007B3684">
            <w:r w:rsidRPr="007B3684">
              <w:rPr>
                <w:color w:val="000000"/>
              </w:rPr>
              <w:t>85167032587</w:t>
            </w:r>
          </w:p>
        </w:tc>
        <w:tc>
          <w:tcPr>
            <w:tcW w:type="dxa" w:w="4335"/>
          </w:tcPr>
          <w:p w:rsidRDefault="00EC7F9A" w:rsidP="00F71C26" w:rsidR="00EC7F9A" w:rsidRPr="007B3684">
            <w:r w:rsidRPr="007B3684">
              <w:rPr>
                <w:color w:val="000000"/>
              </w:rPr>
              <w:t>HGK</w:t>
            </w:r>
          </w:p>
        </w:tc>
        <w:tc>
          <w:tcPr>
            <w:tcW w:type="dxa" w:w="1984"/>
          </w:tcPr>
          <w:p w:rsidRDefault="00EC7F9A" w:rsidP="00F71C26" w:rsidR="00EC7F9A" w:rsidRPr="007B3684">
            <w:pPr>
              <w:jc w:val="right"/>
            </w:pPr>
            <w:r w:rsidRPr="007B3684">
              <w:t>1.035,82 kn</w:t>
            </w:r>
          </w:p>
        </w:tc>
      </w:tr>
      <w:tr w:rsidTr="00F71C26" w:rsidR="00EC7F9A" w:rsidRPr="007B3684">
        <w:trPr>
          <w:trHeight w:val="20"/>
        </w:trPr>
        <w:tc>
          <w:tcPr>
            <w:tcW w:type="dxa" w:w="994"/>
          </w:tcPr>
          <w:p w:rsidRDefault="00EC7F9A" w:rsidP="00F71C26" w:rsidR="00EC7F9A" w:rsidRPr="007B3684">
            <w:pPr>
              <w:ind w:left="360"/>
            </w:pPr>
            <w:r w:rsidRPr="007B3684">
              <w:t>2</w:t>
            </w:r>
            <w:r>
              <w:t>6</w:t>
            </w:r>
            <w:r w:rsidRPr="007B3684">
              <w:t>.</w:t>
            </w:r>
          </w:p>
        </w:tc>
        <w:tc>
          <w:tcPr>
            <w:tcW w:type="dxa" w:w="1759"/>
          </w:tcPr>
          <w:p w:rsidRDefault="00EC7F9A" w:rsidP="00F71C26" w:rsidR="00EC7F9A" w:rsidRPr="007B3684">
            <w:r w:rsidRPr="007B3684">
              <w:t>80353079725</w:t>
            </w:r>
          </w:p>
        </w:tc>
        <w:tc>
          <w:tcPr>
            <w:tcW w:type="dxa" w:w="4335"/>
          </w:tcPr>
          <w:p w:rsidRDefault="00EC7F9A" w:rsidP="00F71C26" w:rsidR="00EC7F9A" w:rsidRPr="007B3684">
            <w:r w:rsidRPr="007B3684">
              <w:t>HILTI CROATIA d.o.o.</w:t>
            </w:r>
          </w:p>
        </w:tc>
        <w:tc>
          <w:tcPr>
            <w:tcW w:type="dxa" w:w="1984"/>
          </w:tcPr>
          <w:p w:rsidRDefault="00EC7F9A" w:rsidP="00F71C26" w:rsidR="00EC7F9A" w:rsidRPr="007B3684">
            <w:pPr>
              <w:jc w:val="right"/>
            </w:pPr>
            <w:r w:rsidRPr="007B3684">
              <w:t>1.852,38 kn</w:t>
            </w:r>
          </w:p>
        </w:tc>
      </w:tr>
      <w:tr w:rsidTr="00F71C26" w:rsidR="00EC7F9A" w:rsidRPr="007B3684">
        <w:trPr>
          <w:trHeight w:val="20"/>
        </w:trPr>
        <w:tc>
          <w:tcPr>
            <w:tcW w:type="dxa" w:w="994"/>
          </w:tcPr>
          <w:p w:rsidRDefault="00EC7F9A" w:rsidP="00F71C26" w:rsidR="00EC7F9A" w:rsidRPr="007B3684">
            <w:pPr>
              <w:ind w:left="360"/>
            </w:pPr>
            <w:r w:rsidRPr="007B3684">
              <w:t>2</w:t>
            </w:r>
            <w:r>
              <w:t>7</w:t>
            </w:r>
            <w:r w:rsidRPr="007B3684">
              <w:t>.</w:t>
            </w:r>
          </w:p>
        </w:tc>
        <w:tc>
          <w:tcPr>
            <w:tcW w:type="dxa" w:w="1759"/>
          </w:tcPr>
          <w:p w:rsidRDefault="00EC7F9A" w:rsidP="00F71C26" w:rsidR="00EC7F9A" w:rsidRPr="007B3684">
            <w:r w:rsidRPr="007B3684">
              <w:rPr>
                <w:color w:val="000000"/>
              </w:rPr>
              <w:t>87939104217</w:t>
            </w:r>
          </w:p>
        </w:tc>
        <w:tc>
          <w:tcPr>
            <w:tcW w:type="dxa" w:w="4335"/>
          </w:tcPr>
          <w:p w:rsidRDefault="00EC7F9A" w:rsidP="00F71C26" w:rsidR="00EC7F9A" w:rsidRPr="007B3684">
            <w:r w:rsidRPr="007B3684">
              <w:rPr>
                <w:color w:val="000000"/>
              </w:rPr>
              <w:t>HRVATSKA POŠTANSKA BANKA d.d.</w:t>
            </w:r>
          </w:p>
        </w:tc>
        <w:tc>
          <w:tcPr>
            <w:tcW w:type="dxa" w:w="1984"/>
          </w:tcPr>
          <w:p w:rsidRDefault="00EC7F9A" w:rsidP="00F71C26" w:rsidR="00EC7F9A" w:rsidRPr="007B3684">
            <w:pPr>
              <w:jc w:val="right"/>
            </w:pPr>
            <w:r w:rsidRPr="007B3684">
              <w:t>2.743,79 kn</w:t>
            </w:r>
          </w:p>
        </w:tc>
      </w:tr>
      <w:tr w:rsidTr="00F71C26" w:rsidR="00EC7F9A" w:rsidRPr="007B3684">
        <w:trPr>
          <w:trHeight w:val="20"/>
        </w:trPr>
        <w:tc>
          <w:tcPr>
            <w:tcW w:type="dxa" w:w="994"/>
          </w:tcPr>
          <w:p w:rsidRDefault="00EC7F9A" w:rsidP="00F71C26" w:rsidR="00EC7F9A" w:rsidRPr="007B3684">
            <w:pPr>
              <w:ind w:left="360"/>
            </w:pPr>
            <w:r w:rsidRPr="007B3684">
              <w:t>2</w:t>
            </w:r>
            <w:r>
              <w:t>8</w:t>
            </w:r>
            <w:r w:rsidRPr="007B3684">
              <w:t>.</w:t>
            </w:r>
          </w:p>
        </w:tc>
        <w:tc>
          <w:tcPr>
            <w:tcW w:type="dxa" w:w="1759"/>
          </w:tcPr>
          <w:p w:rsidRDefault="00EC7F9A" w:rsidP="00F71C26" w:rsidR="00EC7F9A" w:rsidRPr="007B3684">
            <w:r w:rsidRPr="007B3684">
              <w:rPr>
                <w:color w:val="000000"/>
              </w:rPr>
              <w:t>69693144506</w:t>
            </w:r>
          </w:p>
        </w:tc>
        <w:tc>
          <w:tcPr>
            <w:tcW w:type="dxa" w:w="4335"/>
          </w:tcPr>
          <w:p w:rsidRDefault="00EC7F9A" w:rsidP="00F71C26" w:rsidR="00EC7F9A" w:rsidRPr="007B3684">
            <w:r w:rsidRPr="007B3684">
              <w:rPr>
                <w:color w:val="000000"/>
              </w:rPr>
              <w:t>HRVATSKE ŠUME d.o.o.</w:t>
            </w:r>
          </w:p>
        </w:tc>
        <w:tc>
          <w:tcPr>
            <w:tcW w:type="dxa" w:w="1984"/>
          </w:tcPr>
          <w:p w:rsidRDefault="00EC7F9A" w:rsidP="00F71C26" w:rsidR="00EC7F9A" w:rsidRPr="007B3684">
            <w:pPr>
              <w:jc w:val="right"/>
            </w:pPr>
            <w:r w:rsidRPr="007B3684">
              <w:t>11.433,87 kn</w:t>
            </w:r>
          </w:p>
        </w:tc>
      </w:tr>
      <w:tr w:rsidTr="00F71C26" w:rsidR="00EC7F9A" w:rsidRPr="007B3684">
        <w:trPr>
          <w:trHeight w:val="20"/>
        </w:trPr>
        <w:tc>
          <w:tcPr>
            <w:tcW w:type="dxa" w:w="994"/>
          </w:tcPr>
          <w:p w:rsidRDefault="00EC7F9A" w:rsidP="00F71C26" w:rsidR="00EC7F9A" w:rsidRPr="007B3684">
            <w:pPr>
              <w:ind w:left="360"/>
            </w:pPr>
            <w:r>
              <w:t>29</w:t>
            </w:r>
            <w:r w:rsidRPr="007B3684">
              <w:t>.</w:t>
            </w:r>
          </w:p>
        </w:tc>
        <w:tc>
          <w:tcPr>
            <w:tcW w:type="dxa" w:w="1759"/>
          </w:tcPr>
          <w:p w:rsidRDefault="00EC7F9A" w:rsidP="00F71C26" w:rsidR="00EC7F9A" w:rsidRPr="007B3684">
            <w:r w:rsidRPr="007B3684">
              <w:t>81793146560</w:t>
            </w:r>
          </w:p>
        </w:tc>
        <w:tc>
          <w:tcPr>
            <w:tcW w:type="dxa" w:w="4335"/>
          </w:tcPr>
          <w:p w:rsidRDefault="00EC7F9A" w:rsidP="00F71C26" w:rsidR="00EC7F9A" w:rsidRPr="007B3684">
            <w:r w:rsidRPr="007B3684">
              <w:t>HRVATSKI TELEKOM d.d.</w:t>
            </w:r>
          </w:p>
        </w:tc>
        <w:tc>
          <w:tcPr>
            <w:tcW w:type="dxa" w:w="1984"/>
          </w:tcPr>
          <w:p w:rsidRDefault="00EC7F9A" w:rsidP="00F71C26" w:rsidR="00EC7F9A" w:rsidRPr="007B3684">
            <w:pPr>
              <w:jc w:val="right"/>
            </w:pPr>
            <w:r w:rsidRPr="007B3684">
              <w:t>21.134,58 kn</w:t>
            </w:r>
          </w:p>
        </w:tc>
      </w:tr>
      <w:tr w:rsidTr="00F71C26" w:rsidR="00EC7F9A" w:rsidRPr="007B3684">
        <w:trPr>
          <w:trHeight w:val="20"/>
        </w:trPr>
        <w:tc>
          <w:tcPr>
            <w:tcW w:type="dxa" w:w="994"/>
          </w:tcPr>
          <w:p w:rsidRDefault="00EC7F9A" w:rsidP="00F71C26" w:rsidR="00EC7F9A" w:rsidRPr="007B3684">
            <w:pPr>
              <w:ind w:left="360"/>
            </w:pPr>
            <w:r w:rsidRPr="007B3684">
              <w:t>3</w:t>
            </w:r>
            <w:r>
              <w:t>0</w:t>
            </w:r>
            <w:r w:rsidRPr="007B3684">
              <w:t>.</w:t>
            </w:r>
          </w:p>
        </w:tc>
        <w:tc>
          <w:tcPr>
            <w:tcW w:type="dxa" w:w="1759"/>
          </w:tcPr>
          <w:p w:rsidRDefault="00EC7F9A" w:rsidP="00F71C26" w:rsidR="00EC7F9A" w:rsidRPr="007B3684">
            <w:r w:rsidRPr="007B3684">
              <w:t>32695935393</w:t>
            </w:r>
          </w:p>
        </w:tc>
        <w:tc>
          <w:tcPr>
            <w:tcW w:type="dxa" w:w="4335"/>
          </w:tcPr>
          <w:p w:rsidRDefault="00EC7F9A" w:rsidP="00F71C26" w:rsidR="00EC7F9A" w:rsidRPr="007B3684">
            <w:r w:rsidRPr="007B3684">
              <w:t>IMP CRPKE-ZAGREB d.o.o.</w:t>
            </w:r>
          </w:p>
        </w:tc>
        <w:tc>
          <w:tcPr>
            <w:tcW w:type="dxa" w:w="1984"/>
          </w:tcPr>
          <w:p w:rsidRDefault="00EC7F9A" w:rsidP="00F71C26" w:rsidR="00EC7F9A" w:rsidRPr="007B3684">
            <w:pPr>
              <w:jc w:val="right"/>
            </w:pPr>
            <w:r w:rsidRPr="007B3684">
              <w:t>25.633,75 kn</w:t>
            </w:r>
          </w:p>
        </w:tc>
      </w:tr>
      <w:tr w:rsidTr="00F71C26" w:rsidR="00EC7F9A" w:rsidRPr="007B3684">
        <w:trPr>
          <w:trHeight w:val="20"/>
        </w:trPr>
        <w:tc>
          <w:tcPr>
            <w:tcW w:type="dxa" w:w="994"/>
          </w:tcPr>
          <w:p w:rsidRDefault="00EC7F9A" w:rsidP="00F71C26" w:rsidR="00EC7F9A" w:rsidRPr="007B3684">
            <w:pPr>
              <w:ind w:left="360"/>
            </w:pPr>
            <w:r w:rsidRPr="007B3684">
              <w:t>3</w:t>
            </w:r>
            <w:r>
              <w:t>1</w:t>
            </w:r>
            <w:r w:rsidRPr="007B3684">
              <w:t>.</w:t>
            </w:r>
          </w:p>
        </w:tc>
        <w:tc>
          <w:tcPr>
            <w:tcW w:type="dxa" w:w="1759"/>
          </w:tcPr>
          <w:p w:rsidRDefault="00EC7F9A" w:rsidP="00F71C26" w:rsidR="00EC7F9A" w:rsidRPr="007B3684">
            <w:r w:rsidRPr="007B3684">
              <w:t>27759560625</w:t>
            </w:r>
          </w:p>
        </w:tc>
        <w:tc>
          <w:tcPr>
            <w:tcW w:type="dxa" w:w="4335"/>
          </w:tcPr>
          <w:p w:rsidRDefault="00EC7F9A" w:rsidP="00F71C26" w:rsidR="00EC7F9A" w:rsidRPr="007B3684">
            <w:r w:rsidRPr="007B3684">
              <w:t>INA dd</w:t>
            </w:r>
          </w:p>
        </w:tc>
        <w:tc>
          <w:tcPr>
            <w:tcW w:type="dxa" w:w="1984"/>
          </w:tcPr>
          <w:p w:rsidRDefault="00EC7F9A" w:rsidP="00F71C26" w:rsidR="00EC7F9A" w:rsidRPr="007B3684">
            <w:pPr>
              <w:jc w:val="right"/>
            </w:pPr>
            <w:r w:rsidRPr="007B3684">
              <w:t>2.826,38 kn</w:t>
            </w:r>
          </w:p>
        </w:tc>
      </w:tr>
      <w:tr w:rsidTr="00F71C26" w:rsidR="00EC7F9A" w:rsidRPr="007B3684">
        <w:trPr>
          <w:trHeight w:val="20"/>
        </w:trPr>
        <w:tc>
          <w:tcPr>
            <w:tcW w:type="dxa" w:w="994"/>
          </w:tcPr>
          <w:p w:rsidRDefault="00EC7F9A" w:rsidP="00F71C26" w:rsidR="00EC7F9A" w:rsidRPr="007B3684">
            <w:pPr>
              <w:ind w:left="360"/>
            </w:pPr>
            <w:r w:rsidRPr="007B3684">
              <w:t>3</w:t>
            </w:r>
            <w:r>
              <w:t>2</w:t>
            </w:r>
            <w:r w:rsidRPr="007B3684">
              <w:t>.</w:t>
            </w:r>
          </w:p>
        </w:tc>
        <w:tc>
          <w:tcPr>
            <w:tcW w:type="dxa" w:w="1759"/>
          </w:tcPr>
          <w:p w:rsidRDefault="00EC7F9A" w:rsidP="00F71C26" w:rsidR="00EC7F9A" w:rsidRPr="007B3684">
            <w:r w:rsidRPr="007B3684">
              <w:t>13534672609</w:t>
            </w:r>
          </w:p>
        </w:tc>
        <w:tc>
          <w:tcPr>
            <w:tcW w:type="dxa" w:w="4335"/>
          </w:tcPr>
          <w:p w:rsidRDefault="00EC7F9A" w:rsidP="00F71C26" w:rsidR="00EC7F9A" w:rsidRPr="007B3684">
            <w:r w:rsidRPr="007B3684">
              <w:t>JAMI OPREMA d.o.o.</w:t>
            </w:r>
          </w:p>
        </w:tc>
        <w:tc>
          <w:tcPr>
            <w:tcW w:type="dxa" w:w="1984"/>
          </w:tcPr>
          <w:p w:rsidRDefault="00EC7F9A" w:rsidP="00F71C26" w:rsidR="00EC7F9A" w:rsidRPr="007B3684">
            <w:pPr>
              <w:jc w:val="right"/>
            </w:pPr>
            <w:r w:rsidRPr="007B3684">
              <w:rPr>
                <w:color w:val="000000"/>
              </w:rPr>
              <w:t>683,54 kn</w:t>
            </w:r>
          </w:p>
        </w:tc>
      </w:tr>
      <w:tr w:rsidTr="00F71C26" w:rsidR="00EC7F9A" w:rsidRPr="007B3684">
        <w:trPr>
          <w:trHeight w:val="20"/>
        </w:trPr>
        <w:tc>
          <w:tcPr>
            <w:tcW w:type="dxa" w:w="994"/>
          </w:tcPr>
          <w:p w:rsidRDefault="00EC7F9A" w:rsidP="00F71C26" w:rsidR="00EC7F9A" w:rsidRPr="007B3684">
            <w:pPr>
              <w:ind w:left="360"/>
            </w:pPr>
            <w:r w:rsidRPr="007B3684">
              <w:t>3</w:t>
            </w:r>
            <w:r>
              <w:t>3</w:t>
            </w:r>
            <w:r w:rsidRPr="007B3684">
              <w:t>.</w:t>
            </w:r>
          </w:p>
        </w:tc>
        <w:tc>
          <w:tcPr>
            <w:tcW w:type="dxa" w:w="1759"/>
          </w:tcPr>
          <w:p w:rsidRDefault="00EC7F9A" w:rsidP="00F71C26" w:rsidR="00EC7F9A" w:rsidRPr="007B3684">
            <w:r w:rsidRPr="007B3684">
              <w:t>06531901714</w:t>
            </w:r>
          </w:p>
        </w:tc>
        <w:tc>
          <w:tcPr>
            <w:tcW w:type="dxa" w:w="4335"/>
          </w:tcPr>
          <w:p w:rsidRDefault="00EC7F9A" w:rsidP="00F71C26" w:rsidR="00EC7F9A" w:rsidRPr="007B3684">
            <w:r w:rsidRPr="007B3684">
              <w:t>KD ČISTOĆA d.o.o.</w:t>
            </w:r>
          </w:p>
        </w:tc>
        <w:tc>
          <w:tcPr>
            <w:tcW w:type="dxa" w:w="1984"/>
          </w:tcPr>
          <w:p w:rsidRDefault="00EC7F9A" w:rsidP="00F71C26" w:rsidR="00EC7F9A" w:rsidRPr="007B3684">
            <w:pPr>
              <w:jc w:val="right"/>
            </w:pPr>
            <w:r w:rsidRPr="007B3684">
              <w:t>24.151,14 kn</w:t>
            </w:r>
          </w:p>
        </w:tc>
      </w:tr>
      <w:tr w:rsidTr="00F71C26" w:rsidR="00EC7F9A" w:rsidRPr="007B3684">
        <w:trPr>
          <w:trHeight w:val="20"/>
        </w:trPr>
        <w:tc>
          <w:tcPr>
            <w:tcW w:type="dxa" w:w="994"/>
          </w:tcPr>
          <w:p w:rsidRDefault="00EC7F9A" w:rsidP="00F71C26" w:rsidR="00EC7F9A" w:rsidRPr="007B3684">
            <w:pPr>
              <w:ind w:left="360"/>
            </w:pPr>
            <w:r w:rsidRPr="007B3684">
              <w:t>3</w:t>
            </w:r>
            <w:r>
              <w:t>4</w:t>
            </w:r>
            <w:r w:rsidRPr="007B3684">
              <w:t>.</w:t>
            </w:r>
          </w:p>
        </w:tc>
        <w:tc>
          <w:tcPr>
            <w:tcW w:type="dxa" w:w="1759"/>
          </w:tcPr>
          <w:p w:rsidRDefault="00EC7F9A" w:rsidP="00F71C26" w:rsidR="00EC7F9A" w:rsidRPr="007B3684">
            <w:r w:rsidRPr="007B3684">
              <w:t>80805858278</w:t>
            </w:r>
          </w:p>
        </w:tc>
        <w:tc>
          <w:tcPr>
            <w:tcW w:type="dxa" w:w="4335"/>
          </w:tcPr>
          <w:p w:rsidRDefault="00EC7F9A" w:rsidP="00F71C26" w:rsidR="00EC7F9A" w:rsidRPr="007B3684">
            <w:r w:rsidRPr="007B3684">
              <w:t>KD VODOVOD I KANALIZACIJA d.o.o.</w:t>
            </w:r>
          </w:p>
        </w:tc>
        <w:tc>
          <w:tcPr>
            <w:tcW w:type="dxa" w:w="1984"/>
          </w:tcPr>
          <w:p w:rsidRDefault="00EC7F9A" w:rsidP="00F71C26" w:rsidR="00EC7F9A" w:rsidRPr="007B3684">
            <w:pPr>
              <w:jc w:val="right"/>
            </w:pPr>
            <w:r w:rsidRPr="007B3684">
              <w:t>24.783,00 kn</w:t>
            </w:r>
          </w:p>
        </w:tc>
      </w:tr>
      <w:tr w:rsidTr="00F71C26" w:rsidR="00EC7F9A" w:rsidRPr="007B3684">
        <w:trPr>
          <w:trHeight w:val="20"/>
        </w:trPr>
        <w:tc>
          <w:tcPr>
            <w:tcW w:type="dxa" w:w="994"/>
          </w:tcPr>
          <w:p w:rsidRDefault="00EC7F9A" w:rsidP="00F71C26" w:rsidR="00EC7F9A" w:rsidRPr="007B3684">
            <w:pPr>
              <w:ind w:left="360"/>
            </w:pPr>
            <w:r w:rsidRPr="007B3684">
              <w:t>3</w:t>
            </w:r>
            <w:r>
              <w:t>5</w:t>
            </w:r>
            <w:r w:rsidRPr="007B3684">
              <w:t>.</w:t>
            </w:r>
          </w:p>
        </w:tc>
        <w:tc>
          <w:tcPr>
            <w:tcW w:type="dxa" w:w="1759"/>
          </w:tcPr>
          <w:p w:rsidRDefault="00EC7F9A" w:rsidP="00F71C26" w:rsidR="00EC7F9A" w:rsidRPr="007B3684">
            <w:r w:rsidRPr="007B3684">
              <w:t>49537946883</w:t>
            </w:r>
          </w:p>
        </w:tc>
        <w:tc>
          <w:tcPr>
            <w:tcW w:type="dxa" w:w="4335"/>
          </w:tcPr>
          <w:p w:rsidRDefault="00EC7F9A" w:rsidP="00F71C26" w:rsidR="00EC7F9A" w:rsidRPr="007B3684">
            <w:r w:rsidRPr="007B3684">
              <w:t>KLIMA-KONTAKT d.o.o.</w:t>
            </w:r>
          </w:p>
        </w:tc>
        <w:tc>
          <w:tcPr>
            <w:tcW w:type="dxa" w:w="1984"/>
          </w:tcPr>
          <w:p w:rsidRDefault="00EC7F9A" w:rsidP="00F71C26" w:rsidR="00EC7F9A" w:rsidRPr="007B3684">
            <w:pPr>
              <w:jc w:val="right"/>
            </w:pPr>
            <w:r w:rsidRPr="007B3684">
              <w:t>48.716,11 kn</w:t>
            </w:r>
          </w:p>
        </w:tc>
      </w:tr>
      <w:tr w:rsidTr="00F71C26" w:rsidR="00EC7F9A" w:rsidRPr="007B3684">
        <w:trPr>
          <w:trHeight w:val="20"/>
        </w:trPr>
        <w:tc>
          <w:tcPr>
            <w:tcW w:type="dxa" w:w="994"/>
          </w:tcPr>
          <w:p w:rsidRDefault="00EC7F9A" w:rsidP="00F71C26" w:rsidR="00EC7F9A" w:rsidRPr="007B3684">
            <w:pPr>
              <w:ind w:left="360"/>
            </w:pPr>
            <w:r w:rsidRPr="007B3684">
              <w:t>3</w:t>
            </w:r>
            <w:r>
              <w:t>6</w:t>
            </w:r>
            <w:r w:rsidRPr="007B3684">
              <w:t>.</w:t>
            </w:r>
          </w:p>
        </w:tc>
        <w:tc>
          <w:tcPr>
            <w:tcW w:type="dxa" w:w="1759"/>
          </w:tcPr>
          <w:p w:rsidRDefault="00EC7F9A" w:rsidP="00F71C26" w:rsidR="00EC7F9A" w:rsidRPr="007B3684">
            <w:r w:rsidRPr="007B3684">
              <w:t>34383404032</w:t>
            </w:r>
          </w:p>
        </w:tc>
        <w:tc>
          <w:tcPr>
            <w:tcW w:type="dxa" w:w="4335"/>
          </w:tcPr>
          <w:p w:rsidRDefault="00EC7F9A" w:rsidP="00F71C26" w:rsidR="00EC7F9A" w:rsidRPr="007B3684">
            <w:r w:rsidRPr="007B3684">
              <w:t>KLIMAOPREMA d.d.</w:t>
            </w:r>
          </w:p>
        </w:tc>
        <w:tc>
          <w:tcPr>
            <w:tcW w:type="dxa" w:w="1984"/>
          </w:tcPr>
          <w:p w:rsidRDefault="00EC7F9A" w:rsidP="00F71C26" w:rsidR="00EC7F9A" w:rsidRPr="007B3684">
            <w:pPr>
              <w:jc w:val="right"/>
            </w:pPr>
            <w:r w:rsidRPr="007B3684">
              <w:t>681.433,82 kn</w:t>
            </w:r>
          </w:p>
        </w:tc>
      </w:tr>
      <w:tr w:rsidTr="00F71C26" w:rsidR="00EC7F9A" w:rsidRPr="007B3684">
        <w:trPr>
          <w:trHeight w:val="20"/>
        </w:trPr>
        <w:tc>
          <w:tcPr>
            <w:tcW w:type="dxa" w:w="994"/>
          </w:tcPr>
          <w:p w:rsidRDefault="00EC7F9A" w:rsidP="00F71C26" w:rsidR="00EC7F9A" w:rsidRPr="007B3684">
            <w:pPr>
              <w:ind w:left="360"/>
            </w:pPr>
            <w:r w:rsidRPr="007B3684">
              <w:t>3</w:t>
            </w:r>
            <w:r>
              <w:t>7</w:t>
            </w:r>
            <w:r w:rsidRPr="007B3684">
              <w:t>.</w:t>
            </w:r>
          </w:p>
        </w:tc>
        <w:tc>
          <w:tcPr>
            <w:tcW w:type="dxa" w:w="1759"/>
          </w:tcPr>
          <w:p w:rsidRDefault="00EC7F9A" w:rsidP="00F71C26" w:rsidR="00EC7F9A" w:rsidRPr="007B3684">
            <w:r w:rsidRPr="007B3684">
              <w:t>35322141541</w:t>
            </w:r>
          </w:p>
        </w:tc>
        <w:tc>
          <w:tcPr>
            <w:tcW w:type="dxa" w:w="4335"/>
          </w:tcPr>
          <w:p w:rsidRDefault="00EC7F9A" w:rsidP="00F71C26" w:rsidR="00EC7F9A" w:rsidRPr="007B3684">
            <w:r w:rsidRPr="007B3684">
              <w:t>KLIMATERM d.o.o.</w:t>
            </w:r>
          </w:p>
        </w:tc>
        <w:tc>
          <w:tcPr>
            <w:tcW w:type="dxa" w:w="1984"/>
          </w:tcPr>
          <w:p w:rsidRDefault="00EC7F9A" w:rsidP="00F71C26" w:rsidR="00EC7F9A" w:rsidRPr="007B3684">
            <w:pPr>
              <w:jc w:val="right"/>
            </w:pPr>
            <w:r w:rsidRPr="007B3684">
              <w:t>341.537,65 kn</w:t>
            </w:r>
          </w:p>
        </w:tc>
      </w:tr>
      <w:tr w:rsidTr="00F71C26" w:rsidR="00EC7F9A" w:rsidRPr="007B3684">
        <w:trPr>
          <w:trHeight w:val="20"/>
        </w:trPr>
        <w:tc>
          <w:tcPr>
            <w:tcW w:type="dxa" w:w="994"/>
          </w:tcPr>
          <w:p w:rsidRDefault="00EC7F9A" w:rsidP="00F71C26" w:rsidR="00EC7F9A" w:rsidRPr="007B3684">
            <w:pPr>
              <w:ind w:left="360"/>
            </w:pPr>
            <w:r w:rsidRPr="007B3684">
              <w:t>3</w:t>
            </w:r>
            <w:r>
              <w:t>8</w:t>
            </w:r>
            <w:r w:rsidRPr="007B3684">
              <w:t>.</w:t>
            </w:r>
          </w:p>
        </w:tc>
        <w:tc>
          <w:tcPr>
            <w:tcW w:type="dxa" w:w="1759"/>
          </w:tcPr>
          <w:p w:rsidRDefault="00EC7F9A" w:rsidP="00F71C26" w:rsidR="00EC7F9A" w:rsidRPr="007B3684">
            <w:pPr>
              <w:rPr>
                <w:b/>
              </w:rPr>
            </w:pPr>
            <w:r w:rsidRPr="007B3684">
              <w:t>94025835567</w:t>
            </w:r>
          </w:p>
        </w:tc>
        <w:tc>
          <w:tcPr>
            <w:tcW w:type="dxa" w:w="4335"/>
          </w:tcPr>
          <w:p w:rsidRDefault="00EC7F9A" w:rsidP="00F71C26" w:rsidR="00EC7F9A" w:rsidRPr="007B3684">
            <w:r w:rsidRPr="007B3684">
              <w:t>L I D  d.o.o.</w:t>
            </w:r>
          </w:p>
        </w:tc>
        <w:tc>
          <w:tcPr>
            <w:tcW w:type="dxa" w:w="1984"/>
          </w:tcPr>
          <w:p w:rsidRDefault="00EC7F9A" w:rsidP="00F71C26" w:rsidR="00EC7F9A" w:rsidRPr="007B3684">
            <w:pPr>
              <w:jc w:val="right"/>
            </w:pPr>
            <w:r w:rsidRPr="007B3684">
              <w:t>23.992,27 kn</w:t>
            </w:r>
          </w:p>
        </w:tc>
      </w:tr>
      <w:tr w:rsidTr="00F71C26" w:rsidR="00EC7F9A" w:rsidRPr="007B3684">
        <w:trPr>
          <w:trHeight w:val="20"/>
        </w:trPr>
        <w:tc>
          <w:tcPr>
            <w:tcW w:type="dxa" w:w="994"/>
          </w:tcPr>
          <w:p w:rsidRDefault="00EC7F9A" w:rsidP="00F71C26" w:rsidR="00EC7F9A" w:rsidRPr="007B3684">
            <w:pPr>
              <w:ind w:left="360"/>
            </w:pPr>
            <w:r>
              <w:t>39</w:t>
            </w:r>
            <w:r w:rsidRPr="007B3684">
              <w:t>.</w:t>
            </w:r>
          </w:p>
        </w:tc>
        <w:tc>
          <w:tcPr>
            <w:tcW w:type="dxa" w:w="1759"/>
          </w:tcPr>
          <w:p w:rsidRDefault="00EC7F9A" w:rsidP="00F71C26" w:rsidR="00EC7F9A" w:rsidRPr="007B3684">
            <w:r w:rsidRPr="007B3684">
              <w:t>29634285320</w:t>
            </w:r>
          </w:p>
        </w:tc>
        <w:tc>
          <w:tcPr>
            <w:tcW w:type="dxa" w:w="4335"/>
          </w:tcPr>
          <w:p w:rsidRDefault="00EC7F9A" w:rsidP="00F71C26" w:rsidR="00EC7F9A" w:rsidRPr="007B3684">
            <w:r w:rsidRPr="007B3684">
              <w:t>LIM limar.radnja vl.D.Brusić</w:t>
            </w:r>
          </w:p>
        </w:tc>
        <w:tc>
          <w:tcPr>
            <w:tcW w:type="dxa" w:w="1984"/>
          </w:tcPr>
          <w:p w:rsidRDefault="00EC7F9A" w:rsidP="00F71C26" w:rsidR="00EC7F9A" w:rsidRPr="007B3684">
            <w:pPr>
              <w:jc w:val="right"/>
            </w:pPr>
            <w:r w:rsidRPr="007B3684">
              <w:t>50.000,00 kn</w:t>
            </w:r>
          </w:p>
        </w:tc>
      </w:tr>
      <w:tr w:rsidTr="00F71C26" w:rsidR="00EC7F9A" w:rsidRPr="007B3684">
        <w:trPr>
          <w:trHeight w:val="20"/>
        </w:trPr>
        <w:tc>
          <w:tcPr>
            <w:tcW w:type="dxa" w:w="994"/>
          </w:tcPr>
          <w:p w:rsidRDefault="00EC7F9A" w:rsidP="00F71C26" w:rsidR="00EC7F9A" w:rsidRPr="007B3684">
            <w:pPr>
              <w:ind w:left="360"/>
            </w:pPr>
            <w:r w:rsidRPr="007B3684">
              <w:t>4</w:t>
            </w:r>
            <w:r>
              <w:t>0</w:t>
            </w:r>
            <w:r w:rsidRPr="007B3684">
              <w:t>.</w:t>
            </w:r>
          </w:p>
        </w:tc>
        <w:tc>
          <w:tcPr>
            <w:tcW w:type="dxa" w:w="1759"/>
          </w:tcPr>
          <w:p w:rsidRDefault="00EC7F9A" w:rsidP="00F71C26" w:rsidR="00EC7F9A" w:rsidRPr="007B3684">
            <w:r w:rsidRPr="007B3684">
              <w:t>27060811148</w:t>
            </w:r>
          </w:p>
        </w:tc>
        <w:tc>
          <w:tcPr>
            <w:tcW w:type="dxa" w:w="4335"/>
          </w:tcPr>
          <w:p w:rsidRDefault="00EC7F9A" w:rsidP="00F71C26" w:rsidR="00EC7F9A" w:rsidRPr="007B3684">
            <w:r w:rsidRPr="007B3684">
              <w:t>LIPAPROMET d.o.o.</w:t>
            </w:r>
          </w:p>
        </w:tc>
        <w:tc>
          <w:tcPr>
            <w:tcW w:type="dxa" w:w="1984"/>
          </w:tcPr>
          <w:p w:rsidRDefault="00EC7F9A" w:rsidP="00F71C26" w:rsidR="00EC7F9A" w:rsidRPr="007B3684">
            <w:pPr>
              <w:jc w:val="right"/>
            </w:pPr>
            <w:r w:rsidRPr="007B3684">
              <w:t>70.572,50 kn</w:t>
            </w:r>
          </w:p>
        </w:tc>
      </w:tr>
      <w:tr w:rsidTr="00F71C26" w:rsidR="00EC7F9A" w:rsidRPr="007B3684">
        <w:trPr>
          <w:trHeight w:val="20"/>
        </w:trPr>
        <w:tc>
          <w:tcPr>
            <w:tcW w:type="dxa" w:w="994"/>
          </w:tcPr>
          <w:p w:rsidRDefault="00EC7F9A" w:rsidP="00F71C26" w:rsidR="00EC7F9A" w:rsidRPr="007B3684">
            <w:pPr>
              <w:ind w:left="360"/>
            </w:pPr>
            <w:r w:rsidRPr="007B3684">
              <w:t>4</w:t>
            </w:r>
            <w:r>
              <w:t>1</w:t>
            </w:r>
            <w:r w:rsidRPr="007B3684">
              <w:t>.</w:t>
            </w:r>
          </w:p>
        </w:tc>
        <w:tc>
          <w:tcPr>
            <w:tcW w:type="dxa" w:w="1759"/>
          </w:tcPr>
          <w:p w:rsidRDefault="00EC7F9A" w:rsidP="00F71C26" w:rsidR="00EC7F9A" w:rsidRPr="007B3684">
            <w:r w:rsidRPr="007B3684">
              <w:t>19513242937</w:t>
            </w:r>
          </w:p>
        </w:tc>
        <w:tc>
          <w:tcPr>
            <w:tcW w:type="dxa" w:w="4335"/>
          </w:tcPr>
          <w:p w:rsidRDefault="00EC7F9A" w:rsidP="00F71C26" w:rsidR="00EC7F9A" w:rsidRPr="007B3684">
            <w:r w:rsidRPr="007B3684">
              <w:t>LJEČILIŠTE VELI LOŠINJ</w:t>
            </w:r>
          </w:p>
        </w:tc>
        <w:tc>
          <w:tcPr>
            <w:tcW w:type="dxa" w:w="1984"/>
          </w:tcPr>
          <w:p w:rsidRDefault="00EC7F9A" w:rsidP="00F71C26" w:rsidR="00EC7F9A" w:rsidRPr="007B3684">
            <w:pPr>
              <w:jc w:val="right"/>
            </w:pPr>
            <w:r w:rsidRPr="007B3684">
              <w:t>1.858,75 kn</w:t>
            </w:r>
          </w:p>
        </w:tc>
      </w:tr>
      <w:tr w:rsidTr="00F71C26" w:rsidR="00EC7F9A" w:rsidRPr="007B3684">
        <w:trPr>
          <w:trHeight w:val="20"/>
        </w:trPr>
        <w:tc>
          <w:tcPr>
            <w:tcW w:type="dxa" w:w="994"/>
          </w:tcPr>
          <w:p w:rsidRDefault="00EC7F9A" w:rsidP="00F71C26" w:rsidR="00EC7F9A" w:rsidRPr="007B3684">
            <w:pPr>
              <w:ind w:left="360"/>
            </w:pPr>
            <w:r w:rsidRPr="007B3684">
              <w:t>4</w:t>
            </w:r>
            <w:r>
              <w:t>2</w:t>
            </w:r>
            <w:r w:rsidRPr="007B3684">
              <w:t>.</w:t>
            </w:r>
          </w:p>
        </w:tc>
        <w:tc>
          <w:tcPr>
            <w:tcW w:type="dxa" w:w="1759"/>
          </w:tcPr>
          <w:p w:rsidRDefault="00EC7F9A" w:rsidP="00F71C26" w:rsidR="00EC7F9A" w:rsidRPr="007B3684">
            <w:r w:rsidRPr="007B3684">
              <w:t>46192309292</w:t>
            </w:r>
          </w:p>
        </w:tc>
        <w:tc>
          <w:tcPr>
            <w:tcW w:type="dxa" w:w="4335"/>
          </w:tcPr>
          <w:p w:rsidRDefault="00EC7F9A" w:rsidP="00F71C26" w:rsidR="00EC7F9A" w:rsidRPr="007B3684">
            <w:r w:rsidRPr="007B3684">
              <w:t>M.B.A. d.o.o.</w:t>
            </w:r>
          </w:p>
        </w:tc>
        <w:tc>
          <w:tcPr>
            <w:tcW w:type="dxa" w:w="1984"/>
          </w:tcPr>
          <w:p w:rsidRDefault="00EC7F9A" w:rsidP="00F71C26" w:rsidR="00EC7F9A" w:rsidRPr="007B3684">
            <w:pPr>
              <w:jc w:val="right"/>
            </w:pPr>
            <w:r w:rsidRPr="007B3684">
              <w:t>73.106,28 kn</w:t>
            </w:r>
          </w:p>
        </w:tc>
      </w:tr>
      <w:tr w:rsidTr="00F71C26" w:rsidR="00EC7F9A" w:rsidRPr="007B3684">
        <w:trPr>
          <w:trHeight w:val="20"/>
        </w:trPr>
        <w:tc>
          <w:tcPr>
            <w:tcW w:type="dxa" w:w="994"/>
          </w:tcPr>
          <w:p w:rsidRDefault="00EC7F9A" w:rsidP="00F71C26" w:rsidR="00EC7F9A" w:rsidRPr="007B3684">
            <w:pPr>
              <w:ind w:left="360"/>
            </w:pPr>
            <w:r w:rsidRPr="007B3684">
              <w:t>4</w:t>
            </w:r>
            <w:r>
              <w:t>3</w:t>
            </w:r>
            <w:r w:rsidRPr="007B3684">
              <w:t>.</w:t>
            </w:r>
          </w:p>
        </w:tc>
        <w:tc>
          <w:tcPr>
            <w:tcW w:type="dxa" w:w="1759"/>
          </w:tcPr>
          <w:p w:rsidRDefault="00EC7F9A" w:rsidP="00F71C26" w:rsidR="00EC7F9A" w:rsidRPr="007B3684">
            <w:r w:rsidRPr="007B3684">
              <w:rPr>
                <w:color w:val="000000"/>
              </w:rPr>
              <w:t>15475319748</w:t>
            </w:r>
          </w:p>
        </w:tc>
        <w:tc>
          <w:tcPr>
            <w:tcW w:type="dxa" w:w="4335"/>
          </w:tcPr>
          <w:p w:rsidRDefault="00EC7F9A" w:rsidP="00F71C26" w:rsidR="00EC7F9A" w:rsidRPr="007B3684">
            <w:r w:rsidRPr="007B3684">
              <w:rPr>
                <w:color w:val="000000"/>
              </w:rPr>
              <w:t>MARITERM d.o.o.</w:t>
            </w:r>
          </w:p>
        </w:tc>
        <w:tc>
          <w:tcPr>
            <w:tcW w:type="dxa" w:w="1984"/>
          </w:tcPr>
          <w:p w:rsidRDefault="00EC7F9A" w:rsidP="00F71C26" w:rsidR="00EC7F9A" w:rsidRPr="007B3684">
            <w:pPr>
              <w:jc w:val="right"/>
            </w:pPr>
            <w:r>
              <w:t>5.112.435,89</w:t>
            </w:r>
            <w:r w:rsidRPr="007B3684">
              <w:t xml:space="preserve"> kn</w:t>
            </w:r>
          </w:p>
        </w:tc>
      </w:tr>
      <w:tr w:rsidTr="00F71C26" w:rsidR="00EC7F9A" w:rsidRPr="007B3684">
        <w:trPr>
          <w:trHeight w:val="20"/>
        </w:trPr>
        <w:tc>
          <w:tcPr>
            <w:tcW w:type="dxa" w:w="994"/>
          </w:tcPr>
          <w:p w:rsidRDefault="00EC7F9A" w:rsidP="00F71C26" w:rsidR="00EC7F9A" w:rsidRPr="007B3684">
            <w:pPr>
              <w:ind w:left="360"/>
            </w:pPr>
            <w:r w:rsidRPr="007B3684">
              <w:t>4</w:t>
            </w:r>
            <w:r>
              <w:t>4</w:t>
            </w:r>
            <w:r w:rsidRPr="007B3684">
              <w:t>.</w:t>
            </w:r>
          </w:p>
        </w:tc>
        <w:tc>
          <w:tcPr>
            <w:tcW w:type="dxa" w:w="1759"/>
          </w:tcPr>
          <w:p w:rsidRDefault="00EC7F9A" w:rsidP="00F71C26" w:rsidR="00EC7F9A" w:rsidRPr="007B3684">
            <w:r w:rsidRPr="007B3684">
              <w:t>53742514983</w:t>
            </w:r>
          </w:p>
        </w:tc>
        <w:tc>
          <w:tcPr>
            <w:tcW w:type="dxa" w:w="4335"/>
          </w:tcPr>
          <w:p w:rsidRDefault="00EC7F9A" w:rsidP="00F71C26" w:rsidR="00EC7F9A" w:rsidRPr="007B3684">
            <w:r w:rsidRPr="007B3684">
              <w:t>MARITERM SERVIS d.o.o.</w:t>
            </w:r>
          </w:p>
        </w:tc>
        <w:tc>
          <w:tcPr>
            <w:tcW w:type="dxa" w:w="1984"/>
          </w:tcPr>
          <w:p w:rsidRDefault="00EC7F9A" w:rsidP="00F71C26" w:rsidR="00EC7F9A" w:rsidRPr="007B3684">
            <w:pPr>
              <w:jc w:val="right"/>
            </w:pPr>
            <w:r w:rsidRPr="007B3684">
              <w:t>2.652,74 kn</w:t>
            </w:r>
          </w:p>
        </w:tc>
      </w:tr>
      <w:tr w:rsidTr="00F71C26" w:rsidR="00EC7F9A" w:rsidRPr="007B3684">
        <w:trPr>
          <w:trHeight w:val="20"/>
        </w:trPr>
        <w:tc>
          <w:tcPr>
            <w:tcW w:type="dxa" w:w="994"/>
          </w:tcPr>
          <w:p w:rsidRDefault="00EC7F9A" w:rsidP="00F71C26" w:rsidR="00EC7F9A" w:rsidRPr="007B3684">
            <w:pPr>
              <w:ind w:left="360"/>
            </w:pPr>
            <w:r w:rsidRPr="007B3684">
              <w:t>4</w:t>
            </w:r>
            <w:r>
              <w:t>5</w:t>
            </w:r>
            <w:r w:rsidRPr="007B3684">
              <w:t>.</w:t>
            </w:r>
          </w:p>
        </w:tc>
        <w:tc>
          <w:tcPr>
            <w:tcW w:type="dxa" w:w="1759"/>
          </w:tcPr>
          <w:p w:rsidRDefault="00EC7F9A" w:rsidP="00F71C26" w:rsidR="00EC7F9A" w:rsidRPr="007B3684">
            <w:r w:rsidRPr="007B3684">
              <w:t>03979125365</w:t>
            </w:r>
          </w:p>
        </w:tc>
        <w:tc>
          <w:tcPr>
            <w:tcW w:type="dxa" w:w="4335"/>
          </w:tcPr>
          <w:p w:rsidRDefault="00EC7F9A" w:rsidP="00F71C26" w:rsidR="00EC7F9A" w:rsidRPr="007B3684">
            <w:r w:rsidRPr="007B3684">
              <w:t>MELMAR d.o.o.</w:t>
            </w:r>
          </w:p>
        </w:tc>
        <w:tc>
          <w:tcPr>
            <w:tcW w:type="dxa" w:w="1984"/>
          </w:tcPr>
          <w:p w:rsidRDefault="00EC7F9A" w:rsidP="00F71C26" w:rsidR="00EC7F9A" w:rsidRPr="007B3684">
            <w:pPr>
              <w:jc w:val="right"/>
            </w:pPr>
            <w:r w:rsidRPr="007B3684">
              <w:t>6.215,56 kn</w:t>
            </w:r>
          </w:p>
        </w:tc>
      </w:tr>
      <w:tr w:rsidTr="00F71C26" w:rsidR="00EC7F9A" w:rsidRPr="007B3684">
        <w:trPr>
          <w:trHeight w:val="20"/>
        </w:trPr>
        <w:tc>
          <w:tcPr>
            <w:tcW w:type="dxa" w:w="994"/>
          </w:tcPr>
          <w:p w:rsidRDefault="00EC7F9A" w:rsidP="00F71C26" w:rsidR="00EC7F9A" w:rsidRPr="007B3684">
            <w:pPr>
              <w:ind w:left="360"/>
            </w:pPr>
            <w:r w:rsidRPr="007B3684">
              <w:t>4</w:t>
            </w:r>
            <w:r>
              <w:t>6</w:t>
            </w:r>
            <w:r w:rsidRPr="007B3684">
              <w:t>.</w:t>
            </w:r>
          </w:p>
        </w:tc>
        <w:tc>
          <w:tcPr>
            <w:tcW w:type="dxa" w:w="1759"/>
          </w:tcPr>
          <w:p w:rsidRDefault="00EC7F9A" w:rsidP="00F71C26" w:rsidR="00EC7F9A" w:rsidRPr="007B3684">
            <w:r w:rsidRPr="007B3684">
              <w:t>44448417567</w:t>
            </w:r>
          </w:p>
        </w:tc>
        <w:tc>
          <w:tcPr>
            <w:tcW w:type="dxa" w:w="4335"/>
          </w:tcPr>
          <w:p w:rsidRDefault="00EC7F9A" w:rsidP="00F71C26" w:rsidR="00EC7F9A" w:rsidRPr="007B3684">
            <w:r w:rsidRPr="007B3684">
              <w:t>MERKANTILE dd</w:t>
            </w:r>
          </w:p>
        </w:tc>
        <w:tc>
          <w:tcPr>
            <w:tcW w:type="dxa" w:w="1984"/>
          </w:tcPr>
          <w:p w:rsidRDefault="00EC7F9A" w:rsidP="00F71C26" w:rsidR="00EC7F9A" w:rsidRPr="007B3684">
            <w:pPr>
              <w:jc w:val="right"/>
            </w:pPr>
            <w:r w:rsidRPr="007B3684">
              <w:t>432.677,56 kn</w:t>
            </w:r>
          </w:p>
        </w:tc>
      </w:tr>
      <w:tr w:rsidTr="00F71C26" w:rsidR="00EC7F9A" w:rsidRPr="007B3684">
        <w:trPr>
          <w:trHeight w:val="20"/>
        </w:trPr>
        <w:tc>
          <w:tcPr>
            <w:tcW w:type="dxa" w:w="994"/>
          </w:tcPr>
          <w:p w:rsidRDefault="00EC7F9A" w:rsidP="00F71C26" w:rsidR="00EC7F9A" w:rsidRPr="007B3684">
            <w:pPr>
              <w:ind w:left="360"/>
            </w:pPr>
            <w:r w:rsidRPr="007B3684">
              <w:t>4</w:t>
            </w:r>
            <w:r>
              <w:t>7</w:t>
            </w:r>
            <w:r w:rsidRPr="007B3684">
              <w:t>.</w:t>
            </w:r>
          </w:p>
        </w:tc>
        <w:tc>
          <w:tcPr>
            <w:tcW w:type="dxa" w:w="1759"/>
          </w:tcPr>
          <w:p w:rsidRDefault="00EC7F9A" w:rsidP="00F71C26" w:rsidR="00EC7F9A" w:rsidRPr="007B3684">
            <w:r w:rsidRPr="007B3684">
              <w:t>32179081874</w:t>
            </w:r>
          </w:p>
        </w:tc>
        <w:tc>
          <w:tcPr>
            <w:tcW w:type="dxa" w:w="4335"/>
          </w:tcPr>
          <w:p w:rsidRDefault="00EC7F9A" w:rsidP="00F71C26" w:rsidR="00EC7F9A" w:rsidRPr="007B3684">
            <w:r w:rsidRPr="007B3684">
              <w:t>MESSER CROATIA PLIN doo</w:t>
            </w:r>
          </w:p>
        </w:tc>
        <w:tc>
          <w:tcPr>
            <w:tcW w:type="dxa" w:w="1984"/>
          </w:tcPr>
          <w:p w:rsidRDefault="00EC7F9A" w:rsidP="00F71C26" w:rsidR="00EC7F9A" w:rsidRPr="007B3684">
            <w:pPr>
              <w:jc w:val="right"/>
            </w:pPr>
            <w:r w:rsidRPr="007B3684">
              <w:t>30.349,54 kn</w:t>
            </w:r>
          </w:p>
        </w:tc>
      </w:tr>
      <w:tr w:rsidTr="00F71C26" w:rsidR="00EC7F9A" w:rsidRPr="007B3684">
        <w:trPr>
          <w:trHeight w:val="20"/>
        </w:trPr>
        <w:tc>
          <w:tcPr>
            <w:tcW w:type="dxa" w:w="994"/>
          </w:tcPr>
          <w:p w:rsidRDefault="00EC7F9A" w:rsidP="00F71C26" w:rsidR="00EC7F9A" w:rsidRPr="007B3684">
            <w:pPr>
              <w:ind w:left="360"/>
            </w:pPr>
            <w:r w:rsidRPr="007B3684">
              <w:t>4</w:t>
            </w:r>
            <w:r>
              <w:t>8</w:t>
            </w:r>
            <w:r w:rsidRPr="007B3684">
              <w:t>.</w:t>
            </w:r>
          </w:p>
        </w:tc>
        <w:tc>
          <w:tcPr>
            <w:tcW w:type="dxa" w:w="1759"/>
          </w:tcPr>
          <w:p w:rsidRDefault="00EC7F9A" w:rsidP="00F71C26" w:rsidR="00EC7F9A" w:rsidRPr="007B3684">
            <w:r w:rsidRPr="007B3684">
              <w:t>13933798090</w:t>
            </w:r>
          </w:p>
        </w:tc>
        <w:tc>
          <w:tcPr>
            <w:tcW w:type="dxa" w:w="4335"/>
          </w:tcPr>
          <w:p w:rsidRDefault="00EC7F9A" w:rsidP="00F71C26" w:rsidR="00EC7F9A" w:rsidRPr="007B3684">
            <w:r w:rsidRPr="007B3684">
              <w:t>METALIND d.o.o.</w:t>
            </w:r>
          </w:p>
        </w:tc>
        <w:tc>
          <w:tcPr>
            <w:tcW w:type="dxa" w:w="1984"/>
          </w:tcPr>
          <w:p w:rsidRDefault="00EC7F9A" w:rsidP="00F71C26" w:rsidR="00EC7F9A" w:rsidRPr="007B3684">
            <w:pPr>
              <w:jc w:val="right"/>
            </w:pPr>
            <w:r w:rsidRPr="007B3684">
              <w:t>14.444,44 kn</w:t>
            </w:r>
          </w:p>
        </w:tc>
      </w:tr>
      <w:tr w:rsidTr="00F71C26" w:rsidR="00EC7F9A" w:rsidRPr="007B3684">
        <w:trPr>
          <w:trHeight w:val="20"/>
        </w:trPr>
        <w:tc>
          <w:tcPr>
            <w:tcW w:type="dxa" w:w="994"/>
          </w:tcPr>
          <w:p w:rsidRDefault="00EC7F9A" w:rsidP="00F71C26" w:rsidR="00EC7F9A" w:rsidRPr="007B3684">
            <w:pPr>
              <w:ind w:left="360"/>
            </w:pPr>
            <w:r>
              <w:t>49</w:t>
            </w:r>
            <w:r w:rsidRPr="007B3684">
              <w:t>.</w:t>
            </w:r>
          </w:p>
        </w:tc>
        <w:tc>
          <w:tcPr>
            <w:tcW w:type="dxa" w:w="1759"/>
          </w:tcPr>
          <w:p w:rsidRDefault="00EC7F9A" w:rsidP="00F71C26" w:rsidR="00EC7F9A" w:rsidRPr="007B3684">
            <w:r w:rsidRPr="007B3684">
              <w:t>40664368826</w:t>
            </w:r>
          </w:p>
        </w:tc>
        <w:tc>
          <w:tcPr>
            <w:tcW w:type="dxa" w:w="4335"/>
          </w:tcPr>
          <w:p w:rsidRDefault="00EC7F9A" w:rsidP="00F71C26" w:rsidR="00EC7F9A" w:rsidRPr="007B3684">
            <w:r w:rsidRPr="007B3684">
              <w:t>MG RIJEKA d.o.o.</w:t>
            </w:r>
          </w:p>
        </w:tc>
        <w:tc>
          <w:tcPr>
            <w:tcW w:type="dxa" w:w="1984"/>
          </w:tcPr>
          <w:p w:rsidRDefault="00EC7F9A" w:rsidP="00F71C26" w:rsidR="00EC7F9A" w:rsidRPr="007B3684">
            <w:pPr>
              <w:jc w:val="right"/>
            </w:pPr>
            <w:r w:rsidRPr="007B3684">
              <w:t>225,00 kn</w:t>
            </w:r>
          </w:p>
        </w:tc>
      </w:tr>
      <w:tr w:rsidTr="00F71C26" w:rsidR="00EC7F9A" w:rsidRPr="007B3684">
        <w:trPr>
          <w:trHeight w:val="20"/>
        </w:trPr>
        <w:tc>
          <w:tcPr>
            <w:tcW w:type="dxa" w:w="994"/>
          </w:tcPr>
          <w:p w:rsidRDefault="00EC7F9A" w:rsidP="00F71C26" w:rsidR="00EC7F9A" w:rsidRPr="007B3684">
            <w:pPr>
              <w:ind w:left="360"/>
            </w:pPr>
            <w:r w:rsidRPr="007B3684">
              <w:t>5</w:t>
            </w:r>
            <w:r>
              <w:t>0</w:t>
            </w:r>
            <w:r w:rsidRPr="007B3684">
              <w:t>.</w:t>
            </w:r>
          </w:p>
        </w:tc>
        <w:tc>
          <w:tcPr>
            <w:tcW w:type="dxa" w:w="1759"/>
          </w:tcPr>
          <w:p w:rsidRDefault="00EC7F9A" w:rsidP="00F71C26" w:rsidR="00EC7F9A" w:rsidRPr="007B3684">
            <w:r w:rsidRPr="007B3684">
              <w:t>04021334723</w:t>
            </w:r>
          </w:p>
        </w:tc>
        <w:tc>
          <w:tcPr>
            <w:tcW w:type="dxa" w:w="4335"/>
          </w:tcPr>
          <w:p w:rsidRDefault="00EC7F9A" w:rsidP="00F71C26" w:rsidR="00EC7F9A" w:rsidRPr="007B3684">
            <w:r w:rsidRPr="007B3684">
              <w:t>MICK d.o.o.</w:t>
            </w:r>
          </w:p>
        </w:tc>
        <w:tc>
          <w:tcPr>
            <w:tcW w:type="dxa" w:w="1984"/>
          </w:tcPr>
          <w:p w:rsidRDefault="00EC7F9A" w:rsidP="00F71C26" w:rsidR="00EC7F9A" w:rsidRPr="007B3684">
            <w:pPr>
              <w:jc w:val="right"/>
            </w:pPr>
            <w:r w:rsidRPr="007B3684">
              <w:t>6.364,21 kn</w:t>
            </w:r>
          </w:p>
        </w:tc>
      </w:tr>
      <w:tr w:rsidTr="00F71C26" w:rsidR="00EC7F9A" w:rsidRPr="007B3684">
        <w:trPr>
          <w:trHeight w:val="20"/>
        </w:trPr>
        <w:tc>
          <w:tcPr>
            <w:tcW w:type="dxa" w:w="994"/>
          </w:tcPr>
          <w:p w:rsidRDefault="00EC7F9A" w:rsidP="00F71C26" w:rsidR="00EC7F9A" w:rsidRPr="007B3684">
            <w:pPr>
              <w:ind w:left="360"/>
            </w:pPr>
            <w:r w:rsidRPr="007B3684">
              <w:t>5</w:t>
            </w:r>
            <w:r>
              <w:t>1</w:t>
            </w:r>
            <w:r w:rsidRPr="007B3684">
              <w:t>.</w:t>
            </w:r>
          </w:p>
        </w:tc>
        <w:tc>
          <w:tcPr>
            <w:tcW w:type="dxa" w:w="1759"/>
          </w:tcPr>
          <w:p w:rsidRDefault="00EC7F9A" w:rsidP="00F71C26" w:rsidR="00EC7F9A" w:rsidRPr="007B3684">
            <w:r w:rsidRPr="007B3684">
              <w:rPr>
                <w:color w:val="000000"/>
              </w:rPr>
              <w:t>18683136487</w:t>
            </w:r>
          </w:p>
        </w:tc>
        <w:tc>
          <w:tcPr>
            <w:tcW w:type="dxa" w:w="4335"/>
          </w:tcPr>
          <w:p w:rsidRDefault="00EC7F9A" w:rsidP="00F71C26" w:rsidR="00EC7F9A" w:rsidRPr="007B3684">
            <w:r w:rsidRPr="007B3684">
              <w:rPr>
                <w:color w:val="000000"/>
              </w:rPr>
              <w:t>MINISTARSTVO FINANCIJA RH</w:t>
            </w:r>
          </w:p>
        </w:tc>
        <w:tc>
          <w:tcPr>
            <w:tcW w:type="dxa" w:w="1984"/>
          </w:tcPr>
          <w:p w:rsidRDefault="00EC7F9A" w:rsidP="00F71C26" w:rsidR="00EC7F9A" w:rsidRPr="007B3684">
            <w:pPr>
              <w:jc w:val="right"/>
            </w:pPr>
            <w:r w:rsidRPr="007B3684">
              <w:t>42.414,03 kn</w:t>
            </w:r>
          </w:p>
        </w:tc>
      </w:tr>
      <w:tr w:rsidTr="00F71C26" w:rsidR="00EC7F9A" w:rsidRPr="007B3684">
        <w:trPr>
          <w:trHeight w:val="20"/>
        </w:trPr>
        <w:tc>
          <w:tcPr>
            <w:tcW w:type="dxa" w:w="994"/>
          </w:tcPr>
          <w:p w:rsidRDefault="00EC7F9A" w:rsidP="00F71C26" w:rsidR="00EC7F9A" w:rsidRPr="007B3684">
            <w:pPr>
              <w:ind w:left="360"/>
            </w:pPr>
            <w:r w:rsidRPr="007B3684">
              <w:t>5</w:t>
            </w:r>
            <w:r>
              <w:t>2</w:t>
            </w:r>
            <w:r w:rsidRPr="007B3684">
              <w:t>.</w:t>
            </w:r>
          </w:p>
        </w:tc>
        <w:tc>
          <w:tcPr>
            <w:tcW w:type="dxa" w:w="1759"/>
          </w:tcPr>
          <w:p w:rsidRDefault="00EC7F9A" w:rsidP="00F71C26" w:rsidR="00EC7F9A" w:rsidRPr="007B3684">
            <w:r w:rsidRPr="007B3684">
              <w:t>72044434636</w:t>
            </w:r>
          </w:p>
        </w:tc>
        <w:tc>
          <w:tcPr>
            <w:tcW w:type="dxa" w:w="4335"/>
          </w:tcPr>
          <w:p w:rsidRDefault="00EC7F9A" w:rsidP="00F71C26" w:rsidR="00EC7F9A" w:rsidRPr="007B3684">
            <w:r w:rsidRPr="007B3684">
              <w:t>MODUS INTERIJERI vl.T.Lisac</w:t>
            </w:r>
          </w:p>
        </w:tc>
        <w:tc>
          <w:tcPr>
            <w:tcW w:type="dxa" w:w="1984"/>
          </w:tcPr>
          <w:p w:rsidRDefault="00EC7F9A" w:rsidP="00F71C26" w:rsidR="00EC7F9A" w:rsidRPr="007B3684">
            <w:pPr>
              <w:jc w:val="right"/>
            </w:pPr>
            <w:r w:rsidRPr="007B3684">
              <w:t>1.120,10 kn</w:t>
            </w:r>
          </w:p>
        </w:tc>
      </w:tr>
      <w:tr w:rsidTr="00F71C26" w:rsidR="00EC7F9A" w:rsidRPr="007B3684">
        <w:trPr>
          <w:trHeight w:val="20"/>
        </w:trPr>
        <w:tc>
          <w:tcPr>
            <w:tcW w:type="dxa" w:w="994"/>
          </w:tcPr>
          <w:p w:rsidRDefault="00EC7F9A" w:rsidP="00F71C26" w:rsidR="00EC7F9A" w:rsidRPr="007B3684">
            <w:pPr>
              <w:ind w:left="360"/>
            </w:pPr>
            <w:r w:rsidRPr="007B3684">
              <w:t>5</w:t>
            </w:r>
            <w:r>
              <w:t>3</w:t>
            </w:r>
            <w:r w:rsidRPr="007B3684">
              <w:t>.</w:t>
            </w:r>
          </w:p>
        </w:tc>
        <w:tc>
          <w:tcPr>
            <w:tcW w:type="dxa" w:w="1759"/>
          </w:tcPr>
          <w:p w:rsidRDefault="00EC7F9A" w:rsidP="00F71C26" w:rsidR="00EC7F9A" w:rsidRPr="007B3684">
            <w:r w:rsidRPr="007B3684">
              <w:t>93520121237</w:t>
            </w:r>
          </w:p>
        </w:tc>
        <w:tc>
          <w:tcPr>
            <w:tcW w:type="dxa" w:w="4335"/>
          </w:tcPr>
          <w:p w:rsidRDefault="00EC7F9A" w:rsidP="00F71C26" w:rsidR="00EC7F9A" w:rsidRPr="007B3684">
            <w:r w:rsidRPr="007B3684">
              <w:t>Odvjetnik Frane Dobrović</w:t>
            </w:r>
          </w:p>
        </w:tc>
        <w:tc>
          <w:tcPr>
            <w:tcW w:type="dxa" w:w="1984"/>
          </w:tcPr>
          <w:p w:rsidRDefault="00EC7F9A" w:rsidP="00F71C26" w:rsidR="00EC7F9A" w:rsidRPr="007B3684">
            <w:pPr>
              <w:jc w:val="right"/>
            </w:pPr>
            <w:r w:rsidRPr="007B3684">
              <w:t>6.406,25 kn</w:t>
            </w:r>
          </w:p>
        </w:tc>
      </w:tr>
      <w:tr w:rsidTr="00F71C26" w:rsidR="00EC7F9A" w:rsidRPr="007B3684">
        <w:trPr>
          <w:trHeight w:val="20"/>
        </w:trPr>
        <w:tc>
          <w:tcPr>
            <w:tcW w:type="dxa" w:w="994"/>
          </w:tcPr>
          <w:p w:rsidRDefault="00EC7F9A" w:rsidP="00F71C26" w:rsidR="00EC7F9A" w:rsidRPr="007B3684">
            <w:pPr>
              <w:ind w:left="360"/>
            </w:pPr>
            <w:r w:rsidRPr="007B3684">
              <w:t>5</w:t>
            </w:r>
            <w:r>
              <w:t>4</w:t>
            </w:r>
            <w:r w:rsidRPr="007B3684">
              <w:t>.</w:t>
            </w:r>
          </w:p>
        </w:tc>
        <w:tc>
          <w:tcPr>
            <w:tcW w:type="dxa" w:w="1759"/>
          </w:tcPr>
          <w:p w:rsidRDefault="00EC7F9A" w:rsidP="00F71C26" w:rsidR="00EC7F9A" w:rsidRPr="007B3684">
            <w:r w:rsidRPr="007B3684">
              <w:t>83423185553</w:t>
            </w:r>
          </w:p>
        </w:tc>
        <w:tc>
          <w:tcPr>
            <w:tcW w:type="dxa" w:w="4335"/>
          </w:tcPr>
          <w:p w:rsidRDefault="00EC7F9A" w:rsidP="00F71C26" w:rsidR="00EC7F9A" w:rsidRPr="007B3684">
            <w:r w:rsidRPr="007B3684">
              <w:t>ODVJETNIK ZINKO GRGURIĆ</w:t>
            </w:r>
          </w:p>
        </w:tc>
        <w:tc>
          <w:tcPr>
            <w:tcW w:type="dxa" w:w="1984"/>
          </w:tcPr>
          <w:p w:rsidRDefault="00EC7F9A" w:rsidP="00F71C26" w:rsidR="00EC7F9A" w:rsidRPr="007B3684">
            <w:pPr>
              <w:jc w:val="right"/>
            </w:pPr>
            <w:r w:rsidRPr="007B3684">
              <w:t>65.271,57 kn</w:t>
            </w:r>
          </w:p>
        </w:tc>
      </w:tr>
      <w:tr w:rsidTr="00F71C26" w:rsidR="00EC7F9A" w:rsidRPr="007B3684">
        <w:trPr>
          <w:trHeight w:val="20"/>
        </w:trPr>
        <w:tc>
          <w:tcPr>
            <w:tcW w:type="dxa" w:w="994"/>
          </w:tcPr>
          <w:p w:rsidRDefault="00EC7F9A" w:rsidP="00F71C26" w:rsidR="00EC7F9A" w:rsidRPr="007B3684">
            <w:pPr>
              <w:ind w:left="360"/>
            </w:pPr>
            <w:r w:rsidRPr="007B3684">
              <w:t>5</w:t>
            </w:r>
            <w:r>
              <w:t>5</w:t>
            </w:r>
            <w:r w:rsidRPr="007B3684">
              <w:t>.</w:t>
            </w:r>
          </w:p>
        </w:tc>
        <w:tc>
          <w:tcPr>
            <w:tcW w:type="dxa" w:w="1759"/>
          </w:tcPr>
          <w:p w:rsidRDefault="00EC7F9A" w:rsidP="00F71C26" w:rsidR="00EC7F9A" w:rsidRPr="007B3684">
            <w:r w:rsidRPr="007B3684">
              <w:t>88078264306</w:t>
            </w:r>
          </w:p>
        </w:tc>
        <w:tc>
          <w:tcPr>
            <w:tcW w:type="dxa" w:w="4335"/>
          </w:tcPr>
          <w:p w:rsidRDefault="00EC7F9A" w:rsidP="00F71C26" w:rsidR="00EC7F9A" w:rsidRPr="007B3684">
            <w:r w:rsidRPr="007B3684">
              <w:t>PIREKO d.o.o.</w:t>
            </w:r>
          </w:p>
        </w:tc>
        <w:tc>
          <w:tcPr>
            <w:tcW w:type="dxa" w:w="1984"/>
          </w:tcPr>
          <w:p w:rsidRDefault="00EC7F9A" w:rsidP="00F71C26" w:rsidR="00EC7F9A" w:rsidRPr="007B3684">
            <w:pPr>
              <w:jc w:val="right"/>
            </w:pPr>
            <w:r w:rsidRPr="007B3684">
              <w:t>100.000,00 kn</w:t>
            </w:r>
          </w:p>
        </w:tc>
      </w:tr>
      <w:tr w:rsidTr="00F71C26" w:rsidR="00EC7F9A" w:rsidRPr="007B3684">
        <w:trPr>
          <w:trHeight w:val="20"/>
        </w:trPr>
        <w:tc>
          <w:tcPr>
            <w:tcW w:type="dxa" w:w="994"/>
          </w:tcPr>
          <w:p w:rsidRDefault="00EC7F9A" w:rsidP="00F71C26" w:rsidR="00EC7F9A" w:rsidRPr="007B3684">
            <w:pPr>
              <w:ind w:left="360"/>
            </w:pPr>
            <w:r w:rsidRPr="007B3684">
              <w:t>5</w:t>
            </w:r>
            <w:r>
              <w:t>6</w:t>
            </w:r>
            <w:r w:rsidRPr="007B3684">
              <w:t>.</w:t>
            </w:r>
          </w:p>
        </w:tc>
        <w:tc>
          <w:tcPr>
            <w:tcW w:type="dxa" w:w="1759"/>
          </w:tcPr>
          <w:p w:rsidRDefault="00EC7F9A" w:rsidP="00F71C26" w:rsidR="00EC7F9A" w:rsidRPr="007B3684">
            <w:r w:rsidRPr="007B3684">
              <w:t>73209095120</w:t>
            </w:r>
          </w:p>
        </w:tc>
        <w:tc>
          <w:tcPr>
            <w:tcW w:type="dxa" w:w="4335"/>
          </w:tcPr>
          <w:p w:rsidRDefault="00EC7F9A" w:rsidP="00F71C26" w:rsidR="00EC7F9A" w:rsidRPr="007B3684">
            <w:r w:rsidRPr="007B3684">
              <w:t>PSC PRIMORJE d.o.o.</w:t>
            </w:r>
          </w:p>
        </w:tc>
        <w:tc>
          <w:tcPr>
            <w:tcW w:type="dxa" w:w="1984"/>
          </w:tcPr>
          <w:p w:rsidRDefault="00EC7F9A" w:rsidP="00F71C26" w:rsidR="00EC7F9A" w:rsidRPr="007B3684">
            <w:pPr>
              <w:jc w:val="right"/>
            </w:pPr>
            <w:r w:rsidRPr="007B3684">
              <w:t>5.195,61 kn</w:t>
            </w:r>
          </w:p>
        </w:tc>
      </w:tr>
      <w:tr w:rsidTr="00F71C26" w:rsidR="00EC7F9A" w:rsidRPr="007B3684">
        <w:trPr>
          <w:trHeight w:val="20"/>
        </w:trPr>
        <w:tc>
          <w:tcPr>
            <w:tcW w:type="dxa" w:w="994"/>
          </w:tcPr>
          <w:p w:rsidRDefault="00EC7F9A" w:rsidP="00F71C26" w:rsidR="00EC7F9A" w:rsidRPr="007B3684">
            <w:pPr>
              <w:ind w:left="360"/>
            </w:pPr>
            <w:r w:rsidRPr="007B3684">
              <w:t>5</w:t>
            </w:r>
            <w:r>
              <w:t>7</w:t>
            </w:r>
            <w:r w:rsidRPr="007B3684">
              <w:t>.</w:t>
            </w:r>
          </w:p>
        </w:tc>
        <w:tc>
          <w:tcPr>
            <w:tcW w:type="dxa" w:w="1759"/>
          </w:tcPr>
          <w:p w:rsidRDefault="00EC7F9A" w:rsidP="00F71C26" w:rsidR="00EC7F9A" w:rsidRPr="007B3684">
            <w:r w:rsidRPr="007B3684">
              <w:t>29072112819</w:t>
            </w:r>
          </w:p>
        </w:tc>
        <w:tc>
          <w:tcPr>
            <w:tcW w:type="dxa" w:w="4335"/>
          </w:tcPr>
          <w:p w:rsidRDefault="00EC7F9A" w:rsidP="00F71C26" w:rsidR="00EC7F9A" w:rsidRPr="007B3684">
            <w:r w:rsidRPr="007B3684">
              <w:t>RAVIKO d.o.o.</w:t>
            </w:r>
          </w:p>
        </w:tc>
        <w:tc>
          <w:tcPr>
            <w:tcW w:type="dxa" w:w="1984"/>
          </w:tcPr>
          <w:p w:rsidRDefault="00EC7F9A" w:rsidP="00F71C26" w:rsidR="00EC7F9A" w:rsidRPr="007B3684">
            <w:pPr>
              <w:jc w:val="right"/>
            </w:pPr>
            <w:r w:rsidRPr="007B3684">
              <w:t>4.750,00 kn</w:t>
            </w:r>
          </w:p>
        </w:tc>
      </w:tr>
      <w:tr w:rsidTr="00F71C26" w:rsidR="00EC7F9A" w:rsidRPr="007B3684">
        <w:trPr>
          <w:trHeight w:val="20"/>
        </w:trPr>
        <w:tc>
          <w:tcPr>
            <w:tcW w:type="dxa" w:w="994"/>
          </w:tcPr>
          <w:p w:rsidRDefault="00EC7F9A" w:rsidP="00F71C26" w:rsidR="00EC7F9A" w:rsidRPr="007B3684">
            <w:pPr>
              <w:ind w:left="360"/>
            </w:pPr>
            <w:r w:rsidRPr="007B3684">
              <w:t>5</w:t>
            </w:r>
            <w:r>
              <w:t>8</w:t>
            </w:r>
            <w:r w:rsidRPr="007B3684">
              <w:t>.</w:t>
            </w:r>
          </w:p>
        </w:tc>
        <w:tc>
          <w:tcPr>
            <w:tcW w:type="dxa" w:w="1759"/>
          </w:tcPr>
          <w:p w:rsidRDefault="00EC7F9A" w:rsidP="00F71C26" w:rsidR="00EC7F9A" w:rsidRPr="007B3684">
            <w:r w:rsidRPr="007B3684">
              <w:t>97025108032</w:t>
            </w:r>
          </w:p>
        </w:tc>
        <w:tc>
          <w:tcPr>
            <w:tcW w:type="dxa" w:w="4335"/>
          </w:tcPr>
          <w:p w:rsidRDefault="00EC7F9A" w:rsidP="00F71C26" w:rsidR="00EC7F9A" w:rsidRPr="007B3684">
            <w:r w:rsidRPr="007B3684">
              <w:t>RIJEKAPROJEKT PRIMA NOTA doo</w:t>
            </w:r>
          </w:p>
        </w:tc>
        <w:tc>
          <w:tcPr>
            <w:tcW w:type="dxa" w:w="1984"/>
          </w:tcPr>
          <w:p w:rsidRDefault="00EC7F9A" w:rsidP="00F71C26" w:rsidR="00EC7F9A" w:rsidRPr="007B3684">
            <w:pPr>
              <w:jc w:val="right"/>
            </w:pPr>
            <w:r w:rsidRPr="007B3684">
              <w:t>190,25 kn</w:t>
            </w:r>
          </w:p>
        </w:tc>
      </w:tr>
      <w:tr w:rsidTr="00F71C26" w:rsidR="00EC7F9A" w:rsidRPr="007B3684">
        <w:trPr>
          <w:trHeight w:val="20"/>
        </w:trPr>
        <w:tc>
          <w:tcPr>
            <w:tcW w:type="dxa" w:w="994"/>
          </w:tcPr>
          <w:p w:rsidRDefault="00EC7F9A" w:rsidP="00F71C26" w:rsidR="00EC7F9A" w:rsidRPr="007B3684">
            <w:pPr>
              <w:ind w:left="360"/>
            </w:pPr>
            <w:r>
              <w:lastRenderedPageBreak/>
              <w:t>59</w:t>
            </w:r>
            <w:r w:rsidRPr="007B3684">
              <w:t>.</w:t>
            </w:r>
          </w:p>
        </w:tc>
        <w:tc>
          <w:tcPr>
            <w:tcW w:type="dxa" w:w="1759"/>
          </w:tcPr>
          <w:p w:rsidRDefault="00EC7F9A" w:rsidP="00F71C26" w:rsidR="00EC7F9A" w:rsidRPr="007B3684">
            <w:r w:rsidRPr="007B3684">
              <w:t>36365310424</w:t>
            </w:r>
          </w:p>
        </w:tc>
        <w:tc>
          <w:tcPr>
            <w:tcW w:type="dxa" w:w="4335"/>
          </w:tcPr>
          <w:p w:rsidRDefault="00EC7F9A" w:rsidP="00F71C26" w:rsidR="00EC7F9A" w:rsidRPr="007B3684">
            <w:r w:rsidRPr="007B3684">
              <w:t>SCHRACK TECHNIK d.o.o.</w:t>
            </w:r>
          </w:p>
        </w:tc>
        <w:tc>
          <w:tcPr>
            <w:tcW w:type="dxa" w:w="1984"/>
          </w:tcPr>
          <w:p w:rsidRDefault="00EC7F9A" w:rsidP="00F71C26" w:rsidR="00EC7F9A" w:rsidRPr="007B3684">
            <w:pPr>
              <w:jc w:val="right"/>
            </w:pPr>
            <w:r w:rsidRPr="007B3684">
              <w:t>28.509,99 kn</w:t>
            </w:r>
          </w:p>
        </w:tc>
      </w:tr>
      <w:tr w:rsidTr="00F71C26" w:rsidR="00EC7F9A" w:rsidRPr="007B3684">
        <w:trPr>
          <w:trHeight w:val="20"/>
        </w:trPr>
        <w:tc>
          <w:tcPr>
            <w:tcW w:type="dxa" w:w="994"/>
          </w:tcPr>
          <w:p w:rsidRDefault="00EC7F9A" w:rsidP="00F71C26" w:rsidR="00EC7F9A" w:rsidRPr="007B3684">
            <w:pPr>
              <w:ind w:left="360"/>
            </w:pPr>
            <w:r w:rsidRPr="007B3684">
              <w:t>6</w:t>
            </w:r>
            <w:r>
              <w:t>0</w:t>
            </w:r>
            <w:r w:rsidRPr="007B3684">
              <w:t>.</w:t>
            </w:r>
          </w:p>
        </w:tc>
        <w:tc>
          <w:tcPr>
            <w:tcW w:type="dxa" w:w="1759"/>
          </w:tcPr>
          <w:p w:rsidRDefault="00EC7F9A" w:rsidP="00F71C26" w:rsidR="00EC7F9A" w:rsidRPr="007B3684">
            <w:r w:rsidRPr="007B3684">
              <w:t>33679708526</w:t>
            </w:r>
          </w:p>
        </w:tc>
        <w:tc>
          <w:tcPr>
            <w:tcW w:type="dxa" w:w="4335"/>
          </w:tcPr>
          <w:p w:rsidRDefault="00EC7F9A" w:rsidP="00F71C26" w:rsidR="00EC7F9A" w:rsidRPr="007B3684">
            <w:r w:rsidRPr="007B3684">
              <w:t>SECURITAS HRVATSKA d.o.o.</w:t>
            </w:r>
          </w:p>
        </w:tc>
        <w:tc>
          <w:tcPr>
            <w:tcW w:type="dxa" w:w="1984"/>
          </w:tcPr>
          <w:p w:rsidRDefault="00EC7F9A" w:rsidP="00F71C26" w:rsidR="00EC7F9A" w:rsidRPr="007B3684">
            <w:pPr>
              <w:jc w:val="right"/>
            </w:pPr>
            <w:r w:rsidRPr="007B3684">
              <w:t>1.869,51 kn</w:t>
            </w:r>
          </w:p>
        </w:tc>
      </w:tr>
      <w:tr w:rsidTr="00F71C26" w:rsidR="00EC7F9A" w:rsidRPr="007B3684">
        <w:trPr>
          <w:trHeight w:val="20"/>
        </w:trPr>
        <w:tc>
          <w:tcPr>
            <w:tcW w:type="dxa" w:w="994"/>
          </w:tcPr>
          <w:p w:rsidRDefault="00EC7F9A" w:rsidP="00F71C26" w:rsidR="00EC7F9A" w:rsidRPr="007B3684">
            <w:pPr>
              <w:ind w:left="360"/>
            </w:pPr>
            <w:r w:rsidRPr="007B3684">
              <w:t>6</w:t>
            </w:r>
            <w:r>
              <w:t>1</w:t>
            </w:r>
            <w:r w:rsidRPr="007B3684">
              <w:t>.</w:t>
            </w:r>
          </w:p>
        </w:tc>
        <w:tc>
          <w:tcPr>
            <w:tcW w:type="dxa" w:w="1759"/>
          </w:tcPr>
          <w:p w:rsidRDefault="00EC7F9A" w:rsidP="00F71C26" w:rsidR="00EC7F9A" w:rsidRPr="007B3684">
            <w:r w:rsidRPr="007B3684">
              <w:t>74884350149</w:t>
            </w:r>
          </w:p>
        </w:tc>
        <w:tc>
          <w:tcPr>
            <w:tcW w:type="dxa" w:w="4335"/>
          </w:tcPr>
          <w:p w:rsidRDefault="00EC7F9A" w:rsidP="00F71C26" w:rsidR="00EC7F9A" w:rsidRPr="007B3684">
            <w:r w:rsidRPr="007B3684">
              <w:t>ŠPINA d.o.o.</w:t>
            </w:r>
          </w:p>
        </w:tc>
        <w:tc>
          <w:tcPr>
            <w:tcW w:type="dxa" w:w="1984"/>
          </w:tcPr>
          <w:p w:rsidRDefault="00EC7F9A" w:rsidP="00F71C26" w:rsidR="00EC7F9A" w:rsidRPr="007B3684">
            <w:pPr>
              <w:jc w:val="right"/>
            </w:pPr>
            <w:r w:rsidRPr="007B3684">
              <w:t>2.848,65 kn</w:t>
            </w:r>
          </w:p>
        </w:tc>
      </w:tr>
      <w:tr w:rsidTr="00F71C26" w:rsidR="00EC7F9A" w:rsidRPr="007B3684">
        <w:trPr>
          <w:trHeight w:val="20"/>
        </w:trPr>
        <w:tc>
          <w:tcPr>
            <w:tcW w:type="dxa" w:w="994"/>
          </w:tcPr>
          <w:p w:rsidRDefault="00EC7F9A" w:rsidP="00F71C26" w:rsidR="00EC7F9A" w:rsidRPr="007B3684">
            <w:pPr>
              <w:ind w:left="360"/>
            </w:pPr>
            <w:r w:rsidRPr="007B3684">
              <w:t>6</w:t>
            </w:r>
            <w:r>
              <w:t>2</w:t>
            </w:r>
            <w:r w:rsidRPr="007B3684">
              <w:t>.</w:t>
            </w:r>
          </w:p>
        </w:tc>
        <w:tc>
          <w:tcPr>
            <w:tcW w:type="dxa" w:w="1759"/>
          </w:tcPr>
          <w:p w:rsidRDefault="00EC7F9A" w:rsidP="00F71C26" w:rsidR="00EC7F9A" w:rsidRPr="007B3684">
            <w:r w:rsidRPr="007B3684">
              <w:t>26258821927</w:t>
            </w:r>
          </w:p>
        </w:tc>
        <w:tc>
          <w:tcPr>
            <w:tcW w:type="dxa" w:w="4335"/>
          </w:tcPr>
          <w:p w:rsidRDefault="00EC7F9A" w:rsidP="00F71C26" w:rsidR="00EC7F9A" w:rsidRPr="007B3684">
            <w:r w:rsidRPr="007B3684">
              <w:t>TERATEH d.o.o.</w:t>
            </w:r>
          </w:p>
        </w:tc>
        <w:tc>
          <w:tcPr>
            <w:tcW w:type="dxa" w:w="1984"/>
          </w:tcPr>
          <w:p w:rsidRDefault="00EC7F9A" w:rsidP="00F71C26" w:rsidR="00EC7F9A" w:rsidRPr="007B3684">
            <w:pPr>
              <w:jc w:val="right"/>
            </w:pPr>
            <w:r w:rsidRPr="007B3684">
              <w:t>1.562,50 kn</w:t>
            </w:r>
          </w:p>
        </w:tc>
      </w:tr>
      <w:tr w:rsidTr="00F71C26" w:rsidR="00EC7F9A" w:rsidRPr="007B3684">
        <w:trPr>
          <w:trHeight w:val="20"/>
        </w:trPr>
        <w:tc>
          <w:tcPr>
            <w:tcW w:type="dxa" w:w="994"/>
          </w:tcPr>
          <w:p w:rsidRDefault="00EC7F9A" w:rsidP="00F71C26" w:rsidR="00EC7F9A" w:rsidRPr="007B3684">
            <w:pPr>
              <w:ind w:left="360"/>
            </w:pPr>
            <w:r w:rsidRPr="007B3684">
              <w:t>6</w:t>
            </w:r>
            <w:r>
              <w:t>3</w:t>
            </w:r>
            <w:r w:rsidRPr="007B3684">
              <w:t>.</w:t>
            </w:r>
          </w:p>
        </w:tc>
        <w:tc>
          <w:tcPr>
            <w:tcW w:type="dxa" w:w="1759"/>
          </w:tcPr>
          <w:p w:rsidRDefault="00EC7F9A" w:rsidP="00F71C26" w:rsidR="00EC7F9A" w:rsidRPr="007B3684">
            <w:r w:rsidRPr="007B3684">
              <w:t>23906639896</w:t>
            </w:r>
          </w:p>
        </w:tc>
        <w:tc>
          <w:tcPr>
            <w:tcW w:type="dxa" w:w="4335"/>
          </w:tcPr>
          <w:p w:rsidRDefault="00EC7F9A" w:rsidP="00F71C26" w:rsidR="00EC7F9A" w:rsidRPr="007B3684">
            <w:r w:rsidRPr="007B3684">
              <w:t>TERMAG d.o.o.</w:t>
            </w:r>
          </w:p>
        </w:tc>
        <w:tc>
          <w:tcPr>
            <w:tcW w:type="dxa" w:w="1984"/>
          </w:tcPr>
          <w:p w:rsidRDefault="00EC7F9A" w:rsidP="00F71C26" w:rsidR="00EC7F9A" w:rsidRPr="007B3684">
            <w:pPr>
              <w:jc w:val="right"/>
            </w:pPr>
            <w:r w:rsidRPr="007B3684">
              <w:t>745.021,95 kn</w:t>
            </w:r>
          </w:p>
        </w:tc>
      </w:tr>
      <w:tr w:rsidTr="00F71C26" w:rsidR="00EC7F9A" w:rsidRPr="007B3684">
        <w:trPr>
          <w:trHeight w:val="20"/>
        </w:trPr>
        <w:tc>
          <w:tcPr>
            <w:tcW w:type="dxa" w:w="994"/>
          </w:tcPr>
          <w:p w:rsidRDefault="00EC7F9A" w:rsidP="00F71C26" w:rsidR="00EC7F9A" w:rsidRPr="007B3684">
            <w:pPr>
              <w:ind w:left="360"/>
            </w:pPr>
            <w:r w:rsidRPr="007B3684">
              <w:t>6</w:t>
            </w:r>
            <w:r>
              <w:t>4</w:t>
            </w:r>
            <w:r w:rsidRPr="007B3684">
              <w:t>.</w:t>
            </w:r>
          </w:p>
        </w:tc>
        <w:tc>
          <w:tcPr>
            <w:tcW w:type="dxa" w:w="1759"/>
          </w:tcPr>
          <w:p w:rsidRDefault="00EC7F9A" w:rsidP="00F71C26" w:rsidR="00EC7F9A" w:rsidRPr="007B3684">
            <w:r w:rsidRPr="007B3684">
              <w:t>41276830192</w:t>
            </w:r>
          </w:p>
        </w:tc>
        <w:tc>
          <w:tcPr>
            <w:tcW w:type="dxa" w:w="4335"/>
          </w:tcPr>
          <w:p w:rsidRDefault="00EC7F9A" w:rsidP="00F71C26" w:rsidR="00EC7F9A" w:rsidRPr="007B3684">
            <w:r w:rsidRPr="007B3684">
              <w:t>TERMO-KLIMA d.o.o.</w:t>
            </w:r>
          </w:p>
        </w:tc>
        <w:tc>
          <w:tcPr>
            <w:tcW w:type="dxa" w:w="1984"/>
          </w:tcPr>
          <w:p w:rsidRDefault="00EC7F9A" w:rsidP="00F71C26" w:rsidR="00EC7F9A" w:rsidRPr="007B3684">
            <w:pPr>
              <w:jc w:val="right"/>
            </w:pPr>
            <w:r w:rsidRPr="007B3684">
              <w:t>10.000,00 kn</w:t>
            </w:r>
          </w:p>
        </w:tc>
      </w:tr>
      <w:tr w:rsidTr="00F71C26" w:rsidR="00EC7F9A" w:rsidRPr="007B3684">
        <w:trPr>
          <w:trHeight w:val="20"/>
        </w:trPr>
        <w:tc>
          <w:tcPr>
            <w:tcW w:type="dxa" w:w="994"/>
          </w:tcPr>
          <w:p w:rsidRDefault="00EC7F9A" w:rsidP="00F71C26" w:rsidR="00EC7F9A" w:rsidRPr="007B3684">
            <w:pPr>
              <w:ind w:left="360"/>
            </w:pPr>
            <w:r w:rsidRPr="007B3684">
              <w:t>6</w:t>
            </w:r>
            <w:r>
              <w:t>5</w:t>
            </w:r>
            <w:r w:rsidRPr="007B3684">
              <w:t>.</w:t>
            </w:r>
          </w:p>
        </w:tc>
        <w:tc>
          <w:tcPr>
            <w:tcW w:type="dxa" w:w="1759"/>
          </w:tcPr>
          <w:p w:rsidRDefault="00EC7F9A" w:rsidP="00F71C26" w:rsidR="00EC7F9A" w:rsidRPr="007B3684">
            <w:r w:rsidRPr="007B3684">
              <w:t>77607495225</w:t>
            </w:r>
          </w:p>
        </w:tc>
        <w:tc>
          <w:tcPr>
            <w:tcW w:type="dxa" w:w="4335"/>
          </w:tcPr>
          <w:p w:rsidRDefault="00EC7F9A" w:rsidP="00F71C26" w:rsidR="00EC7F9A" w:rsidRPr="007B3684">
            <w:r w:rsidRPr="007B3684">
              <w:t>TIFON d.o.o.</w:t>
            </w:r>
          </w:p>
        </w:tc>
        <w:tc>
          <w:tcPr>
            <w:tcW w:type="dxa" w:w="1984"/>
          </w:tcPr>
          <w:p w:rsidRDefault="00EC7F9A" w:rsidP="00F71C26" w:rsidR="00EC7F9A" w:rsidRPr="007B3684">
            <w:pPr>
              <w:jc w:val="right"/>
            </w:pPr>
            <w:r w:rsidRPr="007B3684">
              <w:t>16.354,41 kn</w:t>
            </w:r>
          </w:p>
        </w:tc>
      </w:tr>
      <w:tr w:rsidTr="00F71C26" w:rsidR="00EC7F9A" w:rsidRPr="007B3684">
        <w:trPr>
          <w:trHeight w:val="20"/>
        </w:trPr>
        <w:tc>
          <w:tcPr>
            <w:tcW w:type="dxa" w:w="994"/>
          </w:tcPr>
          <w:p w:rsidRDefault="00EC7F9A" w:rsidP="00F71C26" w:rsidR="00EC7F9A" w:rsidRPr="007B3684">
            <w:pPr>
              <w:ind w:left="360"/>
            </w:pPr>
            <w:r w:rsidRPr="007B3684">
              <w:t>6</w:t>
            </w:r>
            <w:r>
              <w:t>6</w:t>
            </w:r>
            <w:r w:rsidRPr="007B3684">
              <w:t>.</w:t>
            </w:r>
          </w:p>
        </w:tc>
        <w:tc>
          <w:tcPr>
            <w:tcW w:type="dxa" w:w="1759"/>
          </w:tcPr>
          <w:p w:rsidRDefault="00EC7F9A" w:rsidP="00F71C26" w:rsidR="00EC7F9A" w:rsidRPr="007B3684">
            <w:r w:rsidRPr="007B3684">
              <w:t>35037742918</w:t>
            </w:r>
          </w:p>
        </w:tc>
        <w:tc>
          <w:tcPr>
            <w:tcW w:type="dxa" w:w="4335"/>
          </w:tcPr>
          <w:p w:rsidRDefault="00EC7F9A" w:rsidP="00F71C26" w:rsidR="00EC7F9A" w:rsidRPr="007B3684">
            <w:r w:rsidRPr="007B3684">
              <w:t>TISAN d.o.o. Rijeka</w:t>
            </w:r>
          </w:p>
        </w:tc>
        <w:tc>
          <w:tcPr>
            <w:tcW w:type="dxa" w:w="1984"/>
          </w:tcPr>
          <w:p w:rsidRDefault="00EC7F9A" w:rsidP="00F71C26" w:rsidR="00EC7F9A" w:rsidRPr="007B3684">
            <w:pPr>
              <w:jc w:val="right"/>
            </w:pPr>
            <w:r w:rsidRPr="007B3684">
              <w:t>3.625,00 kn</w:t>
            </w:r>
          </w:p>
        </w:tc>
      </w:tr>
      <w:tr w:rsidTr="00F71C26" w:rsidR="00EC7F9A" w:rsidRPr="007B3684">
        <w:trPr>
          <w:trHeight w:val="20"/>
        </w:trPr>
        <w:tc>
          <w:tcPr>
            <w:tcW w:type="dxa" w:w="994"/>
          </w:tcPr>
          <w:p w:rsidRDefault="00EC7F9A" w:rsidP="00F71C26" w:rsidR="00EC7F9A" w:rsidRPr="007B3684">
            <w:pPr>
              <w:ind w:left="360"/>
            </w:pPr>
            <w:r w:rsidRPr="007B3684">
              <w:t>6</w:t>
            </w:r>
            <w:r>
              <w:t>7</w:t>
            </w:r>
            <w:r w:rsidRPr="007B3684">
              <w:t>.</w:t>
            </w:r>
          </w:p>
        </w:tc>
        <w:tc>
          <w:tcPr>
            <w:tcW w:type="dxa" w:w="1759"/>
          </w:tcPr>
          <w:p w:rsidRDefault="00EC7F9A" w:rsidP="00F71C26" w:rsidR="00EC7F9A" w:rsidRPr="007B3684">
            <w:r w:rsidRPr="007B3684">
              <w:t>99808350057</w:t>
            </w:r>
          </w:p>
        </w:tc>
        <w:tc>
          <w:tcPr>
            <w:tcW w:type="dxa" w:w="4335"/>
          </w:tcPr>
          <w:p w:rsidRDefault="00EC7F9A" w:rsidP="00F71C26" w:rsidR="00EC7F9A" w:rsidRPr="007B3684">
            <w:r w:rsidRPr="007B3684">
              <w:t>VIŠEVICA-KOMP. d.o.o.</w:t>
            </w:r>
          </w:p>
        </w:tc>
        <w:tc>
          <w:tcPr>
            <w:tcW w:type="dxa" w:w="1984"/>
          </w:tcPr>
          <w:p w:rsidRDefault="00EC7F9A" w:rsidP="00F71C26" w:rsidR="00EC7F9A" w:rsidRPr="007B3684">
            <w:pPr>
              <w:jc w:val="right"/>
            </w:pPr>
            <w:r w:rsidRPr="007B3684">
              <w:t>10.649,50 kn</w:t>
            </w:r>
          </w:p>
        </w:tc>
      </w:tr>
      <w:tr w:rsidTr="00F71C26" w:rsidR="00EC7F9A" w:rsidRPr="007B3684">
        <w:trPr>
          <w:trHeight w:val="20"/>
        </w:trPr>
        <w:tc>
          <w:tcPr>
            <w:tcW w:type="dxa" w:w="994"/>
          </w:tcPr>
          <w:p w:rsidRDefault="00EC7F9A" w:rsidP="00F71C26" w:rsidR="00EC7F9A" w:rsidRPr="007B3684">
            <w:pPr>
              <w:ind w:left="360"/>
            </w:pPr>
            <w:r w:rsidRPr="007B3684">
              <w:t>6</w:t>
            </w:r>
            <w:r>
              <w:t>8</w:t>
            </w:r>
            <w:r w:rsidRPr="007B3684">
              <w:t>.</w:t>
            </w:r>
          </w:p>
        </w:tc>
        <w:tc>
          <w:tcPr>
            <w:tcW w:type="dxa" w:w="1759"/>
          </w:tcPr>
          <w:p w:rsidRDefault="00EC7F9A" w:rsidP="00F71C26" w:rsidR="00EC7F9A" w:rsidRPr="007B3684">
            <w:r w:rsidRPr="007B3684">
              <w:t>68787773406</w:t>
            </w:r>
          </w:p>
        </w:tc>
        <w:tc>
          <w:tcPr>
            <w:tcW w:type="dxa" w:w="4335"/>
          </w:tcPr>
          <w:p w:rsidRDefault="00EC7F9A" w:rsidP="00F71C26" w:rsidR="00EC7F9A" w:rsidRPr="007B3684">
            <w:r w:rsidRPr="007B3684">
              <w:t>ŽELJKO KRUŽIĆ</w:t>
            </w:r>
          </w:p>
        </w:tc>
        <w:tc>
          <w:tcPr>
            <w:tcW w:type="dxa" w:w="1984"/>
          </w:tcPr>
          <w:p w:rsidRDefault="00EC7F9A" w:rsidP="00F71C26" w:rsidR="00EC7F9A" w:rsidRPr="007B3684">
            <w:pPr>
              <w:jc w:val="right"/>
            </w:pPr>
            <w:r w:rsidRPr="007B3684">
              <w:t>4.782,91 kn</w:t>
            </w:r>
          </w:p>
        </w:tc>
      </w:tr>
    </w:tbl>
    <w:p w:rsidRDefault="001E11DD" w:rsidP="00F71C26" w:rsidR="001E11DD">
      <w:pPr>
        <w:jc w:val="both"/>
        <w:rPr>
          <w:color w:val="000000"/>
        </w:rPr>
      </w:pPr>
    </w:p>
    <w:p w:rsidRDefault="002B35A0" w:rsidP="00F71C26" w:rsidR="004E2A94" w:rsidRPr="005402F4">
      <w:pPr>
        <w:jc w:val="both"/>
        <w:rPr>
          <w:bCs/>
          <w:color w:val="000000"/>
        </w:rPr>
      </w:pPr>
      <w:r>
        <w:t xml:space="preserve">kojom nagodbom se </w:t>
      </w:r>
      <w:r w:rsidR="003F2BAF">
        <w:t>d</w:t>
      </w:r>
      <w:r>
        <w:t>užnik</w:t>
      </w:r>
      <w:r w:rsidR="00DC1677">
        <w:t xml:space="preserve"> </w:t>
      </w:r>
      <w:r>
        <w:t xml:space="preserve">obvezuje </w:t>
      </w:r>
      <w:r w:rsidR="00911EE1">
        <w:t xml:space="preserve">sukladno </w:t>
      </w:r>
      <w:r>
        <w:t>rješenj</w:t>
      </w:r>
      <w:r w:rsidR="00911EE1">
        <w:t>u</w:t>
      </w:r>
      <w:r>
        <w:t xml:space="preserve"> </w:t>
      </w:r>
      <w:r w:rsidR="004E2A94" w:rsidRPr="00D82491">
        <w:rPr>
          <w:bCs/>
        </w:rPr>
        <w:t xml:space="preserve">Financijske agencije </w:t>
      </w:r>
      <w:r w:rsidR="004E2A94">
        <w:rPr>
          <w:bCs/>
        </w:rPr>
        <w:t>Zagreb</w:t>
      </w:r>
      <w:r w:rsidR="004E2A94" w:rsidRPr="00D82491">
        <w:rPr>
          <w:bCs/>
        </w:rPr>
        <w:t xml:space="preserve"> </w:t>
      </w:r>
      <w:r w:rsidR="00F71C26">
        <w:rPr>
          <w:bCs/>
        </w:rPr>
        <w:t xml:space="preserve">pod </w:t>
      </w:r>
      <w:r w:rsidR="004E2A94" w:rsidRPr="00D82491">
        <w:rPr>
          <w:bCs/>
        </w:rPr>
        <w:t>posl</w:t>
      </w:r>
      <w:r w:rsidR="00EC7F9A">
        <w:rPr>
          <w:bCs/>
        </w:rPr>
        <w:t>ovni</w:t>
      </w:r>
      <w:r w:rsidR="00F71C26">
        <w:rPr>
          <w:bCs/>
        </w:rPr>
        <w:t xml:space="preserve">m </w:t>
      </w:r>
      <w:r w:rsidR="00EC7F9A">
        <w:rPr>
          <w:bCs/>
        </w:rPr>
        <w:t xml:space="preserve">brojem </w:t>
      </w:r>
      <w:r w:rsidR="00EC7F9A" w:rsidRPr="00EC7F9A">
        <w:rPr>
          <w:bCs/>
        </w:rPr>
        <w:t>Klasa: UP-I/110/07/13-01/5602, Ur. br: 04-06-14-5602-79 od 9. srpnja 2014.</w:t>
      </w:r>
      <w:r w:rsidR="00F71C26">
        <w:rPr>
          <w:bCs/>
        </w:rPr>
        <w:t xml:space="preserve"> </w:t>
      </w:r>
      <w:r w:rsidR="00F71C26">
        <w:t>o prihvaćanju plana financijskog restrukturiranja</w:t>
      </w:r>
      <w:r w:rsidR="00EC7F9A">
        <w:rPr>
          <w:bCs/>
        </w:rPr>
        <w:t xml:space="preserve"> </w:t>
      </w:r>
      <w:r w:rsidR="004E2A94">
        <w:rPr>
          <w:bCs/>
        </w:rPr>
        <w:t xml:space="preserve">namiriti tražbine </w:t>
      </w:r>
      <w:r w:rsidR="004E2A94" w:rsidRPr="00D47BA5">
        <w:rPr>
          <w:bCs/>
        </w:rPr>
        <w:t xml:space="preserve">vjerovnicima </w:t>
      </w:r>
      <w:r w:rsidR="004E2A94">
        <w:rPr>
          <w:bCs/>
        </w:rPr>
        <w:t>kako slijedi</w:t>
      </w:r>
      <w:r w:rsidR="004E2A94" w:rsidRPr="00D47BA5">
        <w:rPr>
          <w:bCs/>
        </w:rPr>
        <w:t xml:space="preserve">: </w:t>
      </w:r>
    </w:p>
    <w:p w:rsidRDefault="00766427" w:rsidP="00F71C26" w:rsidR="004516F1">
      <w:pPr>
        <w:jc w:val="both"/>
        <w:rPr>
          <w:bCs/>
        </w:rPr>
      </w:pPr>
      <w:r>
        <w:rPr>
          <w:bCs/>
        </w:rPr>
        <w:t xml:space="preserve"> </w:t>
      </w:r>
    </w:p>
    <w:p w:rsidRDefault="00EC7F9A" w:rsidP="00F71C26" w:rsidR="00EC7F9A" w:rsidRPr="008E27CE">
      <w:pPr>
        <w:numPr>
          <w:ilvl w:val="0"/>
          <w:numId w:val="4"/>
        </w:numPr>
        <w:ind w:left="0"/>
        <w:jc w:val="both"/>
        <w:rPr>
          <w:bCs/>
        </w:rPr>
      </w:pPr>
      <w:r>
        <w:rPr>
          <w:bCs/>
        </w:rPr>
        <w:t>T</w:t>
      </w:r>
      <w:r w:rsidRPr="008E27CE">
        <w:rPr>
          <w:bCs/>
        </w:rPr>
        <w:t xml:space="preserve">ražbina vjerovnika FINANCIJSKA AGENCIJA, Ulica grada Vukovara 70, Zagreb </w:t>
      </w:r>
      <w:r w:rsidRPr="008E27CE">
        <w:t xml:space="preserve">(OIB 85821130368) utvrđena je u ukupnom iznosu od 468,67 kn. Nakon otpisa 70% tražbine i kamate u cijelosti (100%), dužnik će preostalih 30% utvrđene tražbine u visini od 140,60 kn namiriti u roku od 4 godine uz jednu godinu počeka (1+3), u 36 jednakih mjesečnih rata uz plaćanje kamate za vrijeme počeka i razdoblja otplate po kamatnoj stopi od 4,5% godišnje. 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4,18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GRAD KASTAV, Zakona kastafskega 3, Kastav, (OIB 54394236461) utvrđena je u ukupnom iznosu od 23.694,24 kn. Nakon otpisa 70% tražbine i kamate u cijelosti (100%), dužnik će preostalih 30% utvrđene tražbine u visini od 7.108,27 kn namiriti u roku od 4 godine uz jednu godinu počeka (1+3), u 36 jednakih mjesečnih rata uz plaćanje kamate za vrijeme počeka i razdoblja otplate po kamatnoj stopi od 4,5% godišnje. 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211,45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szCs w:val="22"/>
        </w:rPr>
        <w:t>T</w:t>
      </w:r>
      <w:r w:rsidRPr="008E27CE">
        <w:rPr>
          <w:szCs w:val="22"/>
        </w:rPr>
        <w:t xml:space="preserve">ražbina vjerovnika HEP- Operator distribucijskog sustava d.o.o. Zagreb, Ulica grada Vukovara 37 (OIB: 46830600751) </w:t>
      </w:r>
      <w:r w:rsidRPr="008E27CE">
        <w:t xml:space="preserve">utvrđena je u ukupnom iznosu od 2.377,79 kn. Nakon otpisa 70% tražbine i kamate u cijelosti (100%), dužnik će preostalih </w:t>
      </w:r>
      <w:r w:rsidRPr="008E27CE">
        <w:rPr>
          <w:szCs w:val="22"/>
        </w:rPr>
        <w:t xml:space="preserve">30% utvrđene tražbine u visini od 713,34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w:t>
      </w:r>
      <w:r w:rsidRPr="008E27CE">
        <w:lastRenderedPageBreak/>
        <w:t xml:space="preserve">počeka, kamata se obračunava i dospijeva na naplatu zajedno s mjesečnim ratama. Po isteku roka  počeka, dužnik će namiriti dug u 36 mjesečnih rata u iznosu od po  21,22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HRVATSKA GOSPODARSKA KOMORA, Rooseveltov trg 2, Zagreb, (OIB 85167032587) utvrđena je u ukupnom iznosu od 1.035,82 kn. Nakon otpisa 70% tražbine i kamate u cijelosti (100%), dužnik će preostalih </w:t>
      </w:r>
      <w:r w:rsidRPr="008E27CE">
        <w:rPr>
          <w:szCs w:val="22"/>
        </w:rPr>
        <w:t xml:space="preserve">30% utvrđene tražbine u visini od 310,75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9,24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HRVATSKE ŠUME d.o.o. Zagreb, Ul. Ljudevita Farkaša Vukotinovića 2 (OIB 69693144506) utvrđena je u ukupnom iznosu od 11.433,87 kn. Nakon otpisa 70% tražbine i kamate u cijelosti (100%), dužnik će preostalih </w:t>
      </w:r>
      <w:r w:rsidRPr="008E27CE">
        <w:rPr>
          <w:szCs w:val="22"/>
        </w:rPr>
        <w:t xml:space="preserve">30% utvrđene tražbine u visini od 3.430,16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102,04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HRVATSKI TELEKOM d.d. Zagreb, Roberta Frangeša Mihanovića 9 (OIB 81793146560) utvrđena je u ukupnom iznosu od 21.134,58 kn. Nakon otpisa 70% tražbine i kamate u cijelosti (100%), dužnik će preostalih </w:t>
      </w:r>
      <w:r w:rsidRPr="008E27CE">
        <w:rPr>
          <w:szCs w:val="22"/>
        </w:rPr>
        <w:t xml:space="preserve">30% utvrđene tražbine u visini od 6.340,37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188,61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INA d.d. Zagreb, Avenija V. Holjevca 10 (OIB 27759560625) utvrđena je u ukupnom iznosu od 2.826,38 kn. Nakon otpisa 70% tražbine i kamate u cijelosti (100%), dužnik će preostalih </w:t>
      </w:r>
      <w:r w:rsidRPr="008E27CE">
        <w:rPr>
          <w:szCs w:val="22"/>
        </w:rPr>
        <w:t xml:space="preserve">30% utvrđene tražbine u visini od 847,91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w:t>
      </w:r>
      <w:r w:rsidRPr="008E27CE">
        <w:lastRenderedPageBreak/>
        <w:t xml:space="preserve">dospijeća prve rate. Nakon isteka razdoblja počeka, kamata se obračunava i dospijeva na naplatu zajedno s mjesečnim ratama.  Po isteku roka  počeka, dužnik će namiriti dug u 36 mjesečnih rata u iznosu od po  25,22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KD ČISTOĆA d.o.o. Rijeka, Dolac 14 (OIB 06531901714) utvrđena je u ukupnom iznosu od 24.151,14 kn. Nakon otpisa 70% tražbine i kamate u cijelosti (100%), dužnik će preostalih </w:t>
      </w:r>
      <w:r w:rsidRPr="008E27CE">
        <w:rPr>
          <w:szCs w:val="22"/>
        </w:rPr>
        <w:t xml:space="preserve">30% utvrđene tražbine u visini od 7.245,34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215,53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KD VODOVOD I KANALIZACIJA</w:t>
      </w:r>
      <w:r w:rsidRPr="008E27CE">
        <w:rPr>
          <w:rFonts w:cs="Arial"/>
          <w:sz w:val="18"/>
          <w:szCs w:val="18"/>
        </w:rPr>
        <w:t xml:space="preserve"> </w:t>
      </w:r>
      <w:r w:rsidRPr="008E27CE">
        <w:t xml:space="preserve">d.o.o. Rijeka, Dolac 14 (OIB 80805858278) utvrđena je u ukupnom iznosu od 24.783,00 kn. Nakon otpisa 70% tražbine i kamate u cijelosti (100%), dužnik će preostalih </w:t>
      </w:r>
      <w:r w:rsidRPr="008E27CE">
        <w:rPr>
          <w:szCs w:val="22"/>
        </w:rPr>
        <w:t xml:space="preserve">30% utvrđene tražbine u visini od 7.434,90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221,17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REPUBLIKA HRVATSKA, </w:t>
      </w:r>
      <w:r w:rsidRPr="008E27CE">
        <w:t xml:space="preserve">MINISTARSTVO FINANCIJA, POREZNA UPRAVA (OIB 18683136487) utvrđena je u ukupnom iznosu od 42.414,03 kn. Nakon otpisa 70% tražbine i kamate u cijelosti (100%), dužnik će preostalih </w:t>
      </w:r>
      <w:r w:rsidRPr="008E27CE">
        <w:rPr>
          <w:szCs w:val="22"/>
        </w:rPr>
        <w:t xml:space="preserve">30% utvrđene tražbine u visini od 12.724,21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378,51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HRVATSKA POŠTANSKA BANKA d.d. Zagreb, Jurišićeva 4</w:t>
      </w:r>
      <w:r w:rsidRPr="008E27CE">
        <w:t xml:space="preserve"> (OIB </w:t>
      </w:r>
      <w:r w:rsidRPr="008E27CE">
        <w:rPr>
          <w:bCs/>
        </w:rPr>
        <w:t>87939104217</w:t>
      </w:r>
      <w:r w:rsidRPr="008E27CE">
        <w:t xml:space="preserve">) utvrđena je u ukupnom iznosu od 2.743,79 kn. Nakon otpisa 70% tražbine i kamate u cijelosti (100%), dužnik će preostalih </w:t>
      </w:r>
      <w:r w:rsidRPr="008E27CE">
        <w:rPr>
          <w:szCs w:val="22"/>
        </w:rPr>
        <w:t xml:space="preserve">30% utvrđene tražbine u visini od 823,14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w:t>
      </w:r>
      <w:r w:rsidRPr="008E27CE">
        <w:lastRenderedPageBreak/>
        <w:t xml:space="preserve">razdoblju počeka dospijeva na dan dospijeća prve rate. Nakon isteka razdoblja počeka, kamata se obračunava i dospijeva na naplatu zajedno s mjesečnim ratama. Po isteku roka  počeka, dužnik će namiriti dug u 36 mjesečnih rata u iznosu od po  24,49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ARSEN BRATOVIĆ, vl. </w:t>
      </w:r>
      <w:r w:rsidRPr="008E27CE">
        <w:t>elektromehaničarskog obrta "AB - ELEKTRO"</w:t>
      </w:r>
      <w:r w:rsidRPr="008E27CE">
        <w:rPr>
          <w:bCs/>
        </w:rPr>
        <w:t xml:space="preserve"> Veli Brgud 87, Matulji</w:t>
      </w:r>
      <w:r w:rsidRPr="008E27CE">
        <w:t xml:space="preserve"> (OIB 21210174789) utvrđena je u ukupnom iznosu od 72.157,61 kn. Nakon otpisa 70% tražbine i kamate u cijelosti (100%), dužnik će preostalih </w:t>
      </w:r>
      <w:r w:rsidRPr="008E27CE">
        <w:rPr>
          <w:szCs w:val="22"/>
        </w:rPr>
        <w:t xml:space="preserve">30% utvrđene tražbine u visini od 21.647,28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643,94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AEROTEH, d.o.o. Zagreb, Andrije Žaje 10 </w:t>
      </w:r>
      <w:r w:rsidRPr="008E27CE">
        <w:t xml:space="preserve">(OIB 06219431693) utvrđena je u ukupnom iznosu od 458,76 kn. Nakon otpisa 70% tražbine i kamate u cijelosti (100%), dužnik će preostalih </w:t>
      </w:r>
      <w:r w:rsidRPr="008E27CE">
        <w:rPr>
          <w:szCs w:val="22"/>
        </w:rPr>
        <w:t xml:space="preserve">30% utvrđene tražbine u visini od 137,63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4,09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ALFA ATEST d.o.o. Split, Poljička cesta 32 </w:t>
      </w:r>
      <w:r w:rsidRPr="008E27CE">
        <w:t xml:space="preserve">(OIB 03448022583) utvrđena je u ukupnom iznosu od 2.500,00 kn. Nakon otpisa 70% tražbine i kamate u cijelosti (100%), dužnik će preostalih </w:t>
      </w:r>
      <w:r w:rsidRPr="008E27CE">
        <w:rPr>
          <w:szCs w:val="22"/>
        </w:rPr>
        <w:t xml:space="preserve">30% utvrđene tražbine u visini od 750,00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22,31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AUTO GRLICA d.o.o. Viškovo, Kosi 96 </w:t>
      </w:r>
      <w:r w:rsidRPr="008E27CE">
        <w:t xml:space="preserve">(OIB 74809432111) utvrđena je u ukupnom iznosu od 28.039,20 kn. Nakon otpisa 70% tražbine i kamate u cijelosti (100%), dužnik će preostalih </w:t>
      </w:r>
      <w:r w:rsidRPr="008E27CE">
        <w:rPr>
          <w:szCs w:val="22"/>
        </w:rPr>
        <w:t xml:space="preserve">30% utvrđene tražbine u visini od 8.411,76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 xml:space="preserve">od 4,5% godišnje. 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w:t>
      </w:r>
      <w:r w:rsidRPr="008E27CE">
        <w:lastRenderedPageBreak/>
        <w:t xml:space="preserve">dospijeća prve rate. Nakon isteka razdoblja počeka, kamata se obračunava i dospijeva na naplatu zajedno s mjesečnim ratama.  Po isteku roka  počeka, dužnik će namiriti dug u 36 mjesečnih rata u iznosu od po  250,22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AUTOPRIJEVOZNIK ZDRAVKO JURČIĆ, Jurčići 2a, Kastav, (OIB 36527889937) utvrđena je u ukupnom iznosu od 42.352,50 kn. Nakon otpisa 70% tražbine i kamate u cijelosti (100%), dužnik će preostalih </w:t>
      </w:r>
      <w:r w:rsidRPr="008E27CE">
        <w:rPr>
          <w:szCs w:val="22"/>
        </w:rPr>
        <w:t xml:space="preserve">30% utvrđene tražbine u visini od 12.705,75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377,96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BENUSSI d.o.o. Fažana, Fažanska cesta 86 (OIB 87971197112) utvrđena je u ukupnom iznosu od 3.900,00 kn. Nakon otpisa 70% tražbine i kamate u cijelosti (100%), dužnik će preostalih </w:t>
      </w:r>
      <w:r w:rsidRPr="008E27CE">
        <w:rPr>
          <w:szCs w:val="22"/>
        </w:rPr>
        <w:t xml:space="preserve">30% utvrđene tražbine u visini od 1.170,00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34,80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BUBA d.o.o. Opatija, Šet. Matka Laginje 10 (OIB 01728863550) utvrđena je u ukupnom iznosu od 480,00 kn. Nakon otpisa 70% tražbine i kamate u cijelosti (100%), dužnik će preostalih </w:t>
      </w:r>
      <w:r w:rsidRPr="008E27CE">
        <w:rPr>
          <w:szCs w:val="22"/>
        </w:rPr>
        <w:t xml:space="preserve">30% utvrđene tražbine u visini od 144,00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4,28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CONCORD d.o.o.</w:t>
      </w:r>
      <w:r w:rsidRPr="008E27CE">
        <w:t xml:space="preserve"> Rijeka, Martinkovac bb (OIB 59147933702) utvrđena je u ukupnom iznosu od 14.207,26 kn. Nakon otpisa 70% tražbine i kamate u cijelosti (100%), dužnik će preostalih </w:t>
      </w:r>
      <w:r w:rsidRPr="008E27CE">
        <w:rPr>
          <w:szCs w:val="22"/>
        </w:rPr>
        <w:t xml:space="preserve">30% utvrđene tražbine u visini od 4.262,18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w:t>
      </w:r>
      <w:r w:rsidRPr="008E27CE">
        <w:lastRenderedPageBreak/>
        <w:t xml:space="preserve">naplatu zajedno s mjesečnim ratama. Po isteku roka  počeka, dužnik će namiriti dug u 36 mjesečnih rata u iznosu od po  126,79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CONNEXUS INŽENJERING</w:t>
      </w:r>
      <w:r w:rsidRPr="008E27CE">
        <w:rPr>
          <w:rFonts w:cs="Arial"/>
          <w:sz w:val="18"/>
          <w:szCs w:val="18"/>
        </w:rPr>
        <w:t xml:space="preserve"> </w:t>
      </w:r>
      <w:r w:rsidRPr="008E27CE">
        <w:t xml:space="preserve">d.o.o. Viškovo, Kosi 75c (OIB 19548922475) utvrđena je u ukupnom iznosu od 2.823,56 kn. Nakon otpisa 70% tražbine i kamate u cijelosti (100%), dužnik će preostalih </w:t>
      </w:r>
      <w:r w:rsidRPr="008E27CE">
        <w:rPr>
          <w:szCs w:val="22"/>
        </w:rPr>
        <w:t xml:space="preserve">30% utvrđene tražbine u visini od 847,07 kn namiriti u roku od 4 godine uz 1 godinu počeka (1+3), u 36 jednakih mjesečnih rata uz </w:t>
      </w:r>
      <w:r w:rsidRPr="008E27CE">
        <w:t>plaćanje kamate</w:t>
      </w:r>
      <w:r w:rsidRPr="008E27CE">
        <w:rPr>
          <w:szCs w:val="22"/>
        </w:rPr>
        <w:t xml:space="preserv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25,20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GORAN ČOP, vl.  ČOP TRANSPORT, Marči 28, Rijeka (OIB 65089230335) utvrđena je u ukupnom iznosu od 1.722,00 kn. Nakon otpisa 70% tražbine i kamate u cijelosti (100%), dužnik će preostalih </w:t>
      </w:r>
      <w:r w:rsidRPr="008E27CE">
        <w:rPr>
          <w:szCs w:val="22"/>
        </w:rPr>
        <w:t xml:space="preserve">30% utvrđene tražbine u visini od 516,60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15,37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EKOPAK, d.o.o. Odra, Velika cesta 64 (OIB 84214232757) utvrđena je u ukupnom iznosu od 2.403,70 kn. Nakon otpisa 70% tražbine i kamate u cijelosti (100%), dužnik će preostalih </w:t>
      </w:r>
      <w:r w:rsidRPr="008E27CE">
        <w:rPr>
          <w:szCs w:val="22"/>
        </w:rPr>
        <w:t xml:space="preserve">30% utvrđene tražbine u visini od 721,11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21,45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ELEKTROMAX d.o.o. Viškovo, Marinići 172 (OIB 91634021778) utvrđena je u ukupnom iznosu od 14.133,46 kn. Nakon otpisa 70% tražbine i kamate u cijelosti (100%), dužnik će preostalih </w:t>
      </w:r>
      <w:r w:rsidRPr="008E27CE">
        <w:rPr>
          <w:szCs w:val="22"/>
        </w:rPr>
        <w:t xml:space="preserve">30% utvrđene tražbine u visini od 4.240,04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w:t>
      </w:r>
      <w:r w:rsidRPr="008E27CE">
        <w:lastRenderedPageBreak/>
        <w:t xml:space="preserve">obračunava i dospijeva na naplatu zajedno s mjesečnim ratama. Po isteku roka  počeka, dužnik će namiriti dug u 36 mjesečnih rata u iznosu od po  126,13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ELEKTRONABAVA d.o.o.</w:t>
      </w:r>
      <w:r w:rsidRPr="008E27CE">
        <w:t xml:space="preserve"> Viškovo, Stupari bb (OIB 97359361490) utvrđena je u ukupnom iznosu od 53.805,68 kn. Nakon otpisa 70% tražbine i kamate u cijelosti (100%), dužnik će preostalih </w:t>
      </w:r>
      <w:r w:rsidRPr="008E27CE">
        <w:rPr>
          <w:szCs w:val="22"/>
        </w:rPr>
        <w:t xml:space="preserve">30% utvrđene tražbine u visini od 16.141,70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480,17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ELIT d.o.o.</w:t>
      </w:r>
      <w:r w:rsidRPr="008E27CE">
        <w:t xml:space="preserve"> Čakovec, Zavnoh-A 25/F (OIB 61778199134) utvrđena je u ukupnom iznosu od 3.028,13 kn. Nakon otpisa 70% tražbine i kamate u cijelosti (100%), dužnik će preostalih </w:t>
      </w:r>
      <w:r w:rsidRPr="008E27CE">
        <w:rPr>
          <w:szCs w:val="22"/>
        </w:rPr>
        <w:t xml:space="preserve">30% utvrđene tražbine u visini od 908,44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27,02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ELLEX d.o.o. Rijeka, Milutina Barača 15/2 (OIB 44364257197) </w:t>
      </w:r>
      <w:r w:rsidRPr="008E27CE">
        <w:t xml:space="preserve">utvrđena je u ukupnom iznosu od 3.150,00 kn. Nakon otpisa 70% tražbine i kamate u cijelosti (100%), dužnik će preostalih </w:t>
      </w:r>
      <w:r w:rsidRPr="008E27CE">
        <w:rPr>
          <w:szCs w:val="22"/>
        </w:rPr>
        <w:t xml:space="preserve">30% utvrđene tražbine u visini od 945,00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28,11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MLADEN GRUBIŠIĆ, vl. </w:t>
      </w:r>
      <w:r w:rsidRPr="008E27CE">
        <w:t xml:space="preserve">elektroinstalacijski radovi "EL-MONT" Ružićeva 19, </w:t>
      </w:r>
      <w:r w:rsidRPr="008E27CE">
        <w:rPr>
          <w:bCs/>
        </w:rPr>
        <w:t xml:space="preserve">Rijeka, (OIB 12208469163) </w:t>
      </w:r>
      <w:r w:rsidRPr="008E27CE">
        <w:t xml:space="preserve">utvrđena je u ukupnom iznosu od 937,50 kn. Nakon otpisa 70% tražbine i kamate u cijelosti (100%), dužnik će preostalih </w:t>
      </w:r>
      <w:r w:rsidRPr="008E27CE">
        <w:rPr>
          <w:szCs w:val="22"/>
        </w:rPr>
        <w:t xml:space="preserve">30% utvrđene tražbine u visini od 281,25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8,37  kn, time da </w:t>
      </w:r>
      <w:r w:rsidRPr="008E27CE">
        <w:lastRenderedPageBreak/>
        <w:t xml:space="preserve">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ELTOR d.o.o.</w:t>
      </w:r>
      <w:r w:rsidRPr="008E27CE">
        <w:t xml:space="preserve"> Pazin, Stari Pazin bb</w:t>
      </w:r>
      <w:r w:rsidRPr="008E27CE">
        <w:rPr>
          <w:bCs/>
        </w:rPr>
        <w:t xml:space="preserve"> (OIB 79465431268) </w:t>
      </w:r>
      <w:r w:rsidRPr="008E27CE">
        <w:t xml:space="preserve">utvrđena je u ukupnom iznosu od 8.497,99 kn. Nakon otpisa 70% tražbine i kamate u cijelosti (100%), dužnik će preostalih </w:t>
      </w:r>
      <w:r w:rsidRPr="008E27CE">
        <w:rPr>
          <w:szCs w:val="22"/>
        </w:rPr>
        <w:t xml:space="preserve">30% utvrđene tražbine u visini od 2.549,40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75,84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ERG d.o.o.</w:t>
      </w:r>
      <w:r w:rsidRPr="008E27CE">
        <w:t xml:space="preserve"> Matulji, Put Uroša Radeta 9</w:t>
      </w:r>
      <w:r w:rsidRPr="008E27CE">
        <w:rPr>
          <w:bCs/>
        </w:rPr>
        <w:t xml:space="preserve"> (OIB 15240827838) </w:t>
      </w:r>
      <w:r w:rsidRPr="008E27CE">
        <w:t xml:space="preserve">utvrđena je u ukupnom iznosu od 78.641,14 kn. Nakon otpisa 70% tražbine i kamate u cijelosti (100%), dužnik će preostalih </w:t>
      </w:r>
      <w:r w:rsidRPr="008E27CE">
        <w:rPr>
          <w:szCs w:val="22"/>
        </w:rPr>
        <w:t xml:space="preserve">30% utvrđene tražbine u visini od 23.592,34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701,80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PETROL d.o.o.</w:t>
      </w:r>
      <w:r w:rsidRPr="008E27CE">
        <w:t xml:space="preserve"> Zagreb, Otok, Oreškovićeva 6/h</w:t>
      </w:r>
      <w:r w:rsidRPr="008E27CE">
        <w:rPr>
          <w:bCs/>
        </w:rPr>
        <w:t xml:space="preserve"> (OIB 75550985023) </w:t>
      </w:r>
      <w:r w:rsidRPr="008E27CE">
        <w:t xml:space="preserve">utvrđena je u ukupnom iznosu od 2.403,61 kn. Nakon otpisa 70% tražbine i kamate u cijelosti (100%), dužnik će preostalih </w:t>
      </w:r>
      <w:r w:rsidRPr="008E27CE">
        <w:rPr>
          <w:szCs w:val="22"/>
        </w:rPr>
        <w:t xml:space="preserve">30% utvrđene tražbine u visini od 721,08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21,45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ražbina vjerovnika FAST FORWARD d.o.o.</w:t>
      </w:r>
      <w:r w:rsidRPr="008E27CE">
        <w:t xml:space="preserve"> Rijeka, Dražice 123/C</w:t>
      </w:r>
      <w:r w:rsidRPr="008E27CE">
        <w:rPr>
          <w:bCs/>
        </w:rPr>
        <w:t xml:space="preserve"> (OIB </w:t>
      </w:r>
      <w:r w:rsidRPr="008E27CE">
        <w:t>80662228249</w:t>
      </w:r>
      <w:r w:rsidRPr="008E27CE">
        <w:rPr>
          <w:bCs/>
        </w:rPr>
        <w:t xml:space="preserve">) </w:t>
      </w:r>
      <w:r w:rsidRPr="008E27CE">
        <w:t xml:space="preserve">utvrđena je u ukupnom iznosu od 821.856,51 kn. Nakon otpisa 70% tražbine i kamate u cijelosti (100%), dužnik će preostalih </w:t>
      </w:r>
      <w:r w:rsidRPr="008E27CE">
        <w:rPr>
          <w:szCs w:val="22"/>
        </w:rPr>
        <w:t xml:space="preserve">30% utvrđene tražbine u visini od 246.556,95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7.334,31 kn, time da prva </w:t>
      </w:r>
      <w:r w:rsidRPr="008E27CE">
        <w:lastRenderedPageBreak/>
        <w:t xml:space="preserve">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 vjerovnika HILTI CROATIA d.o.o.</w:t>
      </w:r>
      <w:r w:rsidRPr="008E27CE">
        <w:t xml:space="preserve"> Sesvete, Ljudevita Posavskog 29</w:t>
      </w:r>
      <w:r w:rsidRPr="008E27CE">
        <w:rPr>
          <w:bCs/>
        </w:rPr>
        <w:t xml:space="preserve"> (OIB </w:t>
      </w:r>
      <w:r w:rsidRPr="008E27CE">
        <w:t>80353079725</w:t>
      </w:r>
      <w:r w:rsidRPr="008E27CE">
        <w:rPr>
          <w:bCs/>
        </w:rPr>
        <w:t xml:space="preserve">) </w:t>
      </w:r>
      <w:r w:rsidRPr="008E27CE">
        <w:t xml:space="preserve">utvrđena je u ukupnom iznosu od 1.852,38 kn. Nakon otpisa 70% tražbine i kamate u cijelosti (100%), dužnik će preostalih </w:t>
      </w:r>
      <w:r w:rsidRPr="008E27CE">
        <w:rPr>
          <w:szCs w:val="22"/>
        </w:rPr>
        <w:t xml:space="preserve">30% utvrđene tražbine u visini od 555,71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16,53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IMP CRPKE-ZAGREB</w:t>
      </w:r>
      <w:r w:rsidRPr="008E27CE">
        <w:rPr>
          <w:rFonts w:cs="Arial"/>
          <w:sz w:val="18"/>
          <w:szCs w:val="18"/>
        </w:rPr>
        <w:t xml:space="preserve"> </w:t>
      </w:r>
      <w:r w:rsidRPr="008E27CE">
        <w:rPr>
          <w:bCs/>
        </w:rPr>
        <w:t>d.o.o.</w:t>
      </w:r>
      <w:r w:rsidRPr="008E27CE">
        <w:t xml:space="preserve"> Zagreb, Josipa Seissela 24</w:t>
      </w:r>
      <w:r w:rsidRPr="008E27CE">
        <w:rPr>
          <w:bCs/>
        </w:rPr>
        <w:t xml:space="preserve"> (OIB </w:t>
      </w:r>
      <w:r w:rsidRPr="008E27CE">
        <w:t>32695935393</w:t>
      </w:r>
      <w:r w:rsidRPr="008E27CE">
        <w:rPr>
          <w:bCs/>
        </w:rPr>
        <w:t xml:space="preserve">) </w:t>
      </w:r>
      <w:r w:rsidRPr="008E27CE">
        <w:t xml:space="preserve">utvrđena je u ukupnom iznosu od 25.633,75 kn. Nakon otpisa 70% tražbine i kamate u cijelosti (100%), dužnik će preostalih </w:t>
      </w:r>
      <w:r w:rsidRPr="008E27CE">
        <w:rPr>
          <w:szCs w:val="22"/>
        </w:rPr>
        <w:t xml:space="preserve">30% utvrđene tražbine u visini od 7.690,13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228,76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JAMI OPREMA</w:t>
      </w:r>
      <w:r w:rsidRPr="008E27CE">
        <w:rPr>
          <w:rFonts w:cs="Arial"/>
          <w:sz w:val="18"/>
          <w:szCs w:val="18"/>
        </w:rPr>
        <w:t xml:space="preserve"> </w:t>
      </w:r>
      <w:r w:rsidRPr="008E27CE">
        <w:rPr>
          <w:bCs/>
        </w:rPr>
        <w:t>d.o.o.</w:t>
      </w:r>
      <w:r w:rsidRPr="008E27CE">
        <w:t xml:space="preserve"> Rijeka, Dolac 8</w:t>
      </w:r>
      <w:r w:rsidRPr="008E27CE">
        <w:rPr>
          <w:bCs/>
        </w:rPr>
        <w:t xml:space="preserve"> (OIB </w:t>
      </w:r>
      <w:r w:rsidRPr="008E27CE">
        <w:t>13534672609</w:t>
      </w:r>
      <w:r w:rsidRPr="008E27CE">
        <w:rPr>
          <w:bCs/>
        </w:rPr>
        <w:t xml:space="preserve">) </w:t>
      </w:r>
      <w:r w:rsidRPr="008E27CE">
        <w:t xml:space="preserve">utvrđena je u ukupnom iznosu od 683,54 kn. Nakon otpisa 70% tražbine i kamate u cijelosti (100%), dužnik će preostalih </w:t>
      </w:r>
      <w:r w:rsidRPr="008E27CE">
        <w:rPr>
          <w:szCs w:val="22"/>
        </w:rPr>
        <w:t xml:space="preserve">30% utvrđene tražbine u visini od 205,06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6,10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w:t>
      </w:r>
      <w:r>
        <w:rPr>
          <w:bCs/>
        </w:rPr>
        <w:t xml:space="preserve"> </w:t>
      </w:r>
      <w:r w:rsidRPr="008E27CE">
        <w:rPr>
          <w:bCs/>
        </w:rPr>
        <w:t xml:space="preserve">vjerovnika </w:t>
      </w:r>
      <w:r w:rsidRPr="008E27CE">
        <w:t>KLIMA-KONTAKT</w:t>
      </w:r>
      <w:r w:rsidRPr="008E27CE">
        <w:rPr>
          <w:rFonts w:cs="Arial"/>
          <w:sz w:val="18"/>
          <w:szCs w:val="18"/>
        </w:rPr>
        <w:t xml:space="preserve"> </w:t>
      </w:r>
      <w:r w:rsidRPr="008E27CE">
        <w:rPr>
          <w:bCs/>
        </w:rPr>
        <w:t>d.o.o.</w:t>
      </w:r>
      <w:r w:rsidRPr="008E27CE">
        <w:t xml:space="preserve"> Zagreb, Gorenci 48/4</w:t>
      </w:r>
      <w:r w:rsidRPr="008E27CE">
        <w:rPr>
          <w:bCs/>
        </w:rPr>
        <w:t xml:space="preserve"> (OIB </w:t>
      </w:r>
      <w:r w:rsidRPr="008E27CE">
        <w:t>48537946883</w:t>
      </w:r>
      <w:r w:rsidRPr="008E27CE">
        <w:rPr>
          <w:bCs/>
        </w:rPr>
        <w:t xml:space="preserve">) </w:t>
      </w:r>
      <w:r w:rsidRPr="008E27CE">
        <w:t xml:space="preserve">utvrđena je u ukupnom iznosu od 48.716,11 kn. Nakon otpisa 70% tražbine i kamate u cijelosti (100%), dužnik će preostalih </w:t>
      </w:r>
      <w:r w:rsidRPr="008E27CE">
        <w:rPr>
          <w:szCs w:val="22"/>
        </w:rPr>
        <w:t xml:space="preserve">30% utvrđene tražbine u visini od 14.614,83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w:t>
      </w:r>
      <w:r w:rsidRPr="008E27CE">
        <w:lastRenderedPageBreak/>
        <w:t xml:space="preserve">dužnik će namiriti dug u 36 mjesečnih rata u iznosu od po  434,75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KLIMAOPREMA</w:t>
      </w:r>
      <w:r w:rsidRPr="008E27CE">
        <w:rPr>
          <w:rFonts w:cs="Arial"/>
          <w:sz w:val="18"/>
          <w:szCs w:val="18"/>
        </w:rPr>
        <w:t xml:space="preserve"> </w:t>
      </w:r>
      <w:r w:rsidRPr="008E27CE">
        <w:rPr>
          <w:bCs/>
        </w:rPr>
        <w:t>d.d.</w:t>
      </w:r>
      <w:r w:rsidRPr="008E27CE">
        <w:t xml:space="preserve"> Samobor, Gradna78/A</w:t>
      </w:r>
      <w:r w:rsidRPr="008E27CE">
        <w:rPr>
          <w:bCs/>
        </w:rPr>
        <w:t xml:space="preserve"> (OIB </w:t>
      </w:r>
      <w:r w:rsidRPr="008E27CE">
        <w:t>34383404032</w:t>
      </w:r>
      <w:r w:rsidRPr="008E27CE">
        <w:rPr>
          <w:bCs/>
        </w:rPr>
        <w:t xml:space="preserve">) </w:t>
      </w:r>
      <w:r w:rsidRPr="008E27CE">
        <w:t xml:space="preserve">utvrđena je u ukupnom iznosu od 681.433,82 kn. Nakon otpisa 70% tražbine i kamate u cijelosti (100%), dužnik će preostalih </w:t>
      </w:r>
      <w:r w:rsidRPr="008E27CE">
        <w:rPr>
          <w:szCs w:val="22"/>
        </w:rPr>
        <w:t xml:space="preserve">30% utvrđene tražbine u visini od 204.430,15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6.081,17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KLIMATERM </w:t>
      </w:r>
      <w:r w:rsidRPr="008E27CE">
        <w:rPr>
          <w:bCs/>
        </w:rPr>
        <w:t>d.o.o.</w:t>
      </w:r>
      <w:r w:rsidRPr="008E27CE">
        <w:t xml:space="preserve"> Zagreb, Vinka Pribojevića 3</w:t>
      </w:r>
      <w:r w:rsidRPr="008E27CE">
        <w:rPr>
          <w:bCs/>
        </w:rPr>
        <w:t xml:space="preserve"> (OIB </w:t>
      </w:r>
      <w:r w:rsidRPr="008E27CE">
        <w:t>35322141541</w:t>
      </w:r>
      <w:r w:rsidRPr="008E27CE">
        <w:rPr>
          <w:bCs/>
        </w:rPr>
        <w:t xml:space="preserve">) </w:t>
      </w:r>
      <w:r w:rsidRPr="008E27CE">
        <w:t xml:space="preserve">utvrđena je u ukupnom iznosu od 341.537,65 kn. Nakon otpisa 70% tražbine i kamate u cijelosti (100%), dužnik će preostalih </w:t>
      </w:r>
      <w:r w:rsidRPr="008E27CE">
        <w:rPr>
          <w:szCs w:val="22"/>
        </w:rPr>
        <w:t xml:space="preserve">30% utvrđene tražbine u visini od 102.461,30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3.047,91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LID </w:t>
      </w:r>
      <w:r w:rsidRPr="008E27CE">
        <w:rPr>
          <w:bCs/>
        </w:rPr>
        <w:t>d.o.o.</w:t>
      </w:r>
      <w:r w:rsidRPr="008E27CE">
        <w:t xml:space="preserve"> Matulji, Kastavska cesta 27</w:t>
      </w:r>
      <w:r w:rsidRPr="008E27CE">
        <w:rPr>
          <w:bCs/>
        </w:rPr>
        <w:t xml:space="preserve"> (OIB </w:t>
      </w:r>
      <w:r w:rsidRPr="008E27CE">
        <w:t>94025835567</w:t>
      </w:r>
      <w:r w:rsidRPr="008E27CE">
        <w:rPr>
          <w:bCs/>
        </w:rPr>
        <w:t xml:space="preserve">) </w:t>
      </w:r>
      <w:r w:rsidRPr="008E27CE">
        <w:t xml:space="preserve">utvrđena je u ukupnom iznosu od 23.992,27 kn. Nakon otpisa 70% tražbine i kamate u cijelosti (100%), dužnik će preostalih </w:t>
      </w:r>
      <w:r w:rsidRPr="008E27CE">
        <w:rPr>
          <w:szCs w:val="22"/>
        </w:rPr>
        <w:t xml:space="preserve">30% utvrđene tražbine u visini od 7.197,68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214,11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DEAN BRUSIĆ, vl. obrta za usluge LIM, Potok 29, Pinezići</w:t>
      </w:r>
      <w:r w:rsidRPr="008E27CE">
        <w:rPr>
          <w:bCs/>
        </w:rPr>
        <w:t xml:space="preserve"> (OIB </w:t>
      </w:r>
      <w:r w:rsidRPr="008E27CE">
        <w:t>29634285320</w:t>
      </w:r>
      <w:r w:rsidRPr="008E27CE">
        <w:rPr>
          <w:bCs/>
        </w:rPr>
        <w:t xml:space="preserve">) </w:t>
      </w:r>
      <w:r w:rsidRPr="008E27CE">
        <w:t xml:space="preserve">utvrđena je u ukupnom iznosu od 50.000,00 kn. Nakon otpisa 70% tražbine i kamate u cijelosti (100%), dužnik će preostalih </w:t>
      </w:r>
      <w:r w:rsidRPr="008E27CE">
        <w:rPr>
          <w:szCs w:val="22"/>
        </w:rPr>
        <w:t xml:space="preserve">30% utvrđene tražbine u visini od 15.000,00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w:t>
      </w:r>
      <w:r w:rsidRPr="008E27CE">
        <w:lastRenderedPageBreak/>
        <w:t>počeka, dužnik će namiriti dug u 36 mjesečnih rata u iznosu od po  446,20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LIPAPROMET d.o.o. Zagreb, Radnička cesta 220a </w:t>
      </w:r>
      <w:r w:rsidRPr="008E27CE">
        <w:rPr>
          <w:bCs/>
        </w:rPr>
        <w:t xml:space="preserve">(OIB </w:t>
      </w:r>
      <w:r w:rsidRPr="008E27CE">
        <w:t>27060811148</w:t>
      </w:r>
      <w:r w:rsidRPr="008E27CE">
        <w:rPr>
          <w:bCs/>
        </w:rPr>
        <w:t xml:space="preserve">) </w:t>
      </w:r>
      <w:r w:rsidRPr="008E27CE">
        <w:t xml:space="preserve">utvrđena je u ukupnom iznosu od 70.572,50 kn. Nakon otpisa 70% tražbine i kamate u cijelosti (100%), dužnik će preostalih </w:t>
      </w:r>
      <w:r w:rsidRPr="008E27CE">
        <w:rPr>
          <w:szCs w:val="22"/>
        </w:rPr>
        <w:t xml:space="preserve">30% utvrđene tražbine u visini od 21.171,75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629,79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LJEČILIŠTE VELI LOŠINJ, Podjavori 27, Veli Lošinj </w:t>
      </w:r>
      <w:r w:rsidRPr="008E27CE">
        <w:rPr>
          <w:bCs/>
        </w:rPr>
        <w:t xml:space="preserve">(OIB </w:t>
      </w:r>
      <w:r w:rsidRPr="008E27CE">
        <w:t>19513242937</w:t>
      </w:r>
      <w:r w:rsidRPr="008E27CE">
        <w:rPr>
          <w:bCs/>
        </w:rPr>
        <w:t xml:space="preserve">) </w:t>
      </w:r>
      <w:r w:rsidRPr="008E27CE">
        <w:t xml:space="preserve">utvrđena je u ukupnom iznosu od 1.858,75 kn. Nakon otpisa 70% tražbine  i kamate u cijelosti (100%), dužnik će preostalih </w:t>
      </w:r>
      <w:r w:rsidRPr="008E27CE">
        <w:rPr>
          <w:szCs w:val="22"/>
        </w:rPr>
        <w:t xml:space="preserve">30% utvrđene tražbine u visini od 557,63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16,59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M.B.A. d.o.o. Matulji, Ul. Frana Supila 5 </w:t>
      </w:r>
      <w:r w:rsidRPr="008E27CE">
        <w:rPr>
          <w:bCs/>
        </w:rPr>
        <w:t xml:space="preserve">(OIB </w:t>
      </w:r>
      <w:r w:rsidRPr="008E27CE">
        <w:t>46192309292</w:t>
      </w:r>
      <w:r w:rsidRPr="008E27CE">
        <w:rPr>
          <w:bCs/>
        </w:rPr>
        <w:t xml:space="preserve">) </w:t>
      </w:r>
      <w:r w:rsidRPr="008E27CE">
        <w:t xml:space="preserve">utvrđena je u ukupnom iznosu od 73.106,28 kn. Nakon otpisa 70% tražbine i kamate u cijelosti (100%), dužnik će preostalih </w:t>
      </w:r>
      <w:r w:rsidRPr="008E27CE">
        <w:rPr>
          <w:szCs w:val="22"/>
        </w:rPr>
        <w:t xml:space="preserve">30% utvrđene tražbine u visini od 21.931,88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652,41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MARITERM d.o.o. Rijeka, Dražice (Zamet) 123/D </w:t>
      </w:r>
      <w:r w:rsidRPr="008E27CE">
        <w:rPr>
          <w:bCs/>
        </w:rPr>
        <w:t xml:space="preserve">(OIB </w:t>
      </w:r>
      <w:r w:rsidRPr="008E27CE">
        <w:t>15475319748</w:t>
      </w:r>
      <w:r w:rsidRPr="008E27CE">
        <w:rPr>
          <w:bCs/>
        </w:rPr>
        <w:t xml:space="preserve">) </w:t>
      </w:r>
      <w:r w:rsidRPr="008E27CE">
        <w:t xml:space="preserve">utvrđena je u ukupnom iznosu od 3.361.887,94 kn. Nakon otpisa 70% tražbine i kamate u cijelosti (100%), dužnik će preostalih </w:t>
      </w:r>
      <w:r w:rsidRPr="008E27CE">
        <w:rPr>
          <w:szCs w:val="22"/>
        </w:rPr>
        <w:t xml:space="preserve">30% utvrđene tražbine u visini od 1.008.566,38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w:t>
      </w:r>
      <w:r w:rsidRPr="008E27CE">
        <w:lastRenderedPageBreak/>
        <w:t>počeka, dužnik će namiriti dug u 36 mjesečnih rata u iznosu od po  30.001,75  kn, time da prva rata dospijeva posljednjeg dana tog mjeseca, a ostale posljednjeg dana u mjesecima koji slijede</w:t>
      </w:r>
      <w:r w:rsidRPr="008E27CE">
        <w:rPr>
          <w:bCs/>
        </w:rPr>
        <w:t>.</w:t>
      </w:r>
      <w:r w:rsidRPr="008E27CE">
        <w:t xml:space="preserv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MARITERM SERVIS d.o.o. Rijeka, Dražice (Zamet) 123/D </w:t>
      </w:r>
      <w:r w:rsidRPr="008E27CE">
        <w:rPr>
          <w:bCs/>
        </w:rPr>
        <w:t xml:space="preserve">(OIB </w:t>
      </w:r>
      <w:r w:rsidRPr="008E27CE">
        <w:t>53742514983</w:t>
      </w:r>
      <w:r w:rsidRPr="008E27CE">
        <w:rPr>
          <w:bCs/>
        </w:rPr>
        <w:t xml:space="preserve">) </w:t>
      </w:r>
      <w:r w:rsidRPr="008E27CE">
        <w:t xml:space="preserve">utvrđena je u ukupnom iznosu od 2.652,74 kn. Nakon otpisa 70% tražbine i kamate u cijelosti (100%), dužnik će preostalih </w:t>
      </w:r>
      <w:r w:rsidRPr="008E27CE">
        <w:rPr>
          <w:szCs w:val="22"/>
        </w:rPr>
        <w:t xml:space="preserve">30% utvrđene tražbine u visini od 795,82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23,67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MELMAR, d.o.o. Rijeka, Ivana Matrljana 16/a </w:t>
      </w:r>
      <w:r w:rsidRPr="008E27CE">
        <w:rPr>
          <w:bCs/>
        </w:rPr>
        <w:t xml:space="preserve">(OIB </w:t>
      </w:r>
      <w:r w:rsidRPr="008E27CE">
        <w:t>03979125365</w:t>
      </w:r>
      <w:r w:rsidRPr="008E27CE">
        <w:rPr>
          <w:bCs/>
        </w:rPr>
        <w:t xml:space="preserve">) </w:t>
      </w:r>
      <w:r w:rsidRPr="008E27CE">
        <w:t xml:space="preserve">utvrđena je u ukupnom iznosu od 6.215,56 kn. Nakon otpisa 70% tražbine i kamate u cijelosti (100%), dužnik će preostalih </w:t>
      </w:r>
      <w:r w:rsidRPr="008E27CE">
        <w:rPr>
          <w:szCs w:val="22"/>
        </w:rPr>
        <w:t xml:space="preserve">30% utvrđene tražbine u visini od 1.864,67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55,47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MERKANTILE d.d. Zagreb, Svačićev trg 6 </w:t>
      </w:r>
      <w:r w:rsidRPr="008E27CE">
        <w:rPr>
          <w:bCs/>
        </w:rPr>
        <w:t xml:space="preserve">(OIB </w:t>
      </w:r>
      <w:r w:rsidRPr="008E27CE">
        <w:t>44448417567</w:t>
      </w:r>
      <w:r w:rsidRPr="008E27CE">
        <w:rPr>
          <w:bCs/>
        </w:rPr>
        <w:t xml:space="preserve">) </w:t>
      </w:r>
      <w:r w:rsidRPr="008E27CE">
        <w:t xml:space="preserve">utvrđena je u ukupnom iznosu od 432.677,56 kn. Nakon otpisa 70% tražbine i kamate u cijelosti (100%), dužnik će preostalih </w:t>
      </w:r>
      <w:r w:rsidRPr="008E27CE">
        <w:rPr>
          <w:szCs w:val="22"/>
        </w:rPr>
        <w:t xml:space="preserve">30% utvrđene tražbine u visini od 129.803,27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3.861,25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MESSER CROATIA PLIN d.o.o. Zaprešić, Industrijska 1 </w:t>
      </w:r>
      <w:r w:rsidRPr="008E27CE">
        <w:rPr>
          <w:bCs/>
        </w:rPr>
        <w:t xml:space="preserve">(OIB </w:t>
      </w:r>
      <w:r w:rsidRPr="008E27CE">
        <w:t>32179081874</w:t>
      </w:r>
      <w:r w:rsidRPr="008E27CE">
        <w:rPr>
          <w:bCs/>
        </w:rPr>
        <w:t xml:space="preserve">) </w:t>
      </w:r>
      <w:r w:rsidRPr="008E27CE">
        <w:t xml:space="preserve">utvrđena je u ukupnom iznosu od 30.349,54 kn. Nakon otpisa 70% tražbine i kamate u cijelosti (100%), dužnik će preostalih </w:t>
      </w:r>
      <w:r w:rsidRPr="008E27CE">
        <w:rPr>
          <w:szCs w:val="22"/>
        </w:rPr>
        <w:t xml:space="preserve">30% utvrđene tražbine u visini od 9.104,86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w:t>
      </w:r>
      <w:r w:rsidRPr="008E27CE">
        <w:lastRenderedPageBreak/>
        <w:t>kamata se obračunava i dospijeva na naplatu zajedno s mjesečnim ratama. Po isteku roka  počeka, dužnik će namiriti dug u 36 mjesečnih rata u iznosu od po  270,84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METALIND d.o.o. Bjelovar, Pakračka ulica 6 </w:t>
      </w:r>
      <w:r w:rsidRPr="008E27CE">
        <w:rPr>
          <w:bCs/>
        </w:rPr>
        <w:t xml:space="preserve">(OIB </w:t>
      </w:r>
      <w:r w:rsidRPr="008E27CE">
        <w:t>13933798090</w:t>
      </w:r>
      <w:r w:rsidRPr="008E27CE">
        <w:rPr>
          <w:bCs/>
        </w:rPr>
        <w:t xml:space="preserve">) </w:t>
      </w:r>
      <w:r w:rsidRPr="008E27CE">
        <w:t xml:space="preserve">utvrđena je u ukupnom iznosu od 14.444,44 kn. Nakon otpisa 70% tražbine i kamate u cijelosti (100%), dužnik će preostalih </w:t>
      </w:r>
      <w:r w:rsidRPr="008E27CE">
        <w:rPr>
          <w:szCs w:val="22"/>
        </w:rPr>
        <w:t xml:space="preserve">30% utvrđene tražbine u visini od 4.333,33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128,90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stečajna masa </w:t>
      </w:r>
      <w:r w:rsidRPr="008E27CE">
        <w:t xml:space="preserve">MG - RIJEKA d.o.o. u stečaju Rijeka, Kačjak bb </w:t>
      </w:r>
      <w:r w:rsidRPr="008E27CE">
        <w:rPr>
          <w:bCs/>
        </w:rPr>
        <w:t xml:space="preserve">(OIB </w:t>
      </w:r>
      <w:r w:rsidRPr="008E27CE">
        <w:t>40664368826</w:t>
      </w:r>
      <w:r w:rsidRPr="008E27CE">
        <w:rPr>
          <w:bCs/>
        </w:rPr>
        <w:t xml:space="preserve">) </w:t>
      </w:r>
      <w:r w:rsidRPr="008E27CE">
        <w:t xml:space="preserve">utvrđena je u ukupnom iznosu od 225,00 kn. Nakon otpisa 70% tražbine i kamate u cijelosti (100%), dužnik će preostalih </w:t>
      </w:r>
      <w:r w:rsidRPr="008E27CE">
        <w:rPr>
          <w:szCs w:val="22"/>
        </w:rPr>
        <w:t xml:space="preserve">30% utvrđene tražbine u visini od 67,50 kn namiriti u roku od 4 godine uz 1 godinu počeka (1+3), u 36 jednakih mjesečnih rata uz plaćanje kamate za vrijeme počeka i razdoblja otplate po kamatnoj stopi </w:t>
      </w:r>
      <w:r w:rsidRPr="008E27CE">
        <w:t>od 4,5% godišnje.</w:t>
      </w:r>
      <w:r w:rsidRPr="008E27CE">
        <w:rPr>
          <w:szCs w:val="22"/>
        </w:rPr>
        <w:t xml:space="preserve"> </w:t>
      </w:r>
      <w:r w:rsidRPr="008E27CE">
        <w:t xml:space="preserve">Tijekom razdoblja počeka, kamata će se obračunavati i plaćati mjesečno, počevši od posljednjeg dana u mjesecu nakon isteka mjeseca u kojem je rješenje o sklapanju predstečajne nagodbe pred Trgovačkim sudom pravomoćno s time da posljednji mjesečni iznos kamate u razdoblju počeka dospijeva na dan dospijeća prve rate. Nakon isteka razdoblja počeka, kamata se obračunava i dospijeva na naplatu zajedno s mjesečnim ratama.  Po isteku roka  počeka, dužnik će namiriti dug u 36 mjesečnih rata u iznosu od po  2,01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MICK d.o.o. Kukuljanovo, Kukuljanovo 447 </w:t>
      </w:r>
      <w:r w:rsidRPr="008E27CE">
        <w:rPr>
          <w:bCs/>
        </w:rPr>
        <w:t xml:space="preserve">(OIB </w:t>
      </w:r>
      <w:r w:rsidRPr="008E27CE">
        <w:t>04021334723</w:t>
      </w:r>
      <w:r w:rsidRPr="008E27CE">
        <w:rPr>
          <w:bCs/>
        </w:rPr>
        <w:t xml:space="preserve">) </w:t>
      </w:r>
      <w:r w:rsidRPr="008E27CE">
        <w:t xml:space="preserve">utvrđena je u ukupnom iznosu od 6.364,21 kn. Nakon otpisa kamata u cijelosti (100%) i 70% tražbine, dužnik će preostalih </w:t>
      </w:r>
      <w:r w:rsidRPr="008E27CE">
        <w:rPr>
          <w:szCs w:val="22"/>
        </w:rPr>
        <w:t xml:space="preserve">30% tražbine u visini od 1.909,26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56,79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TAMARA LISAC, vl. trgovačkog obrta "MODUS INTERIJERI", Rijeka, Martinkovac 143/4 </w:t>
      </w:r>
      <w:r w:rsidRPr="008E27CE">
        <w:rPr>
          <w:bCs/>
        </w:rPr>
        <w:t xml:space="preserve">(OIB </w:t>
      </w:r>
      <w:r w:rsidRPr="008E27CE">
        <w:t>72044434636</w:t>
      </w:r>
      <w:r w:rsidRPr="008E27CE">
        <w:rPr>
          <w:bCs/>
        </w:rPr>
        <w:t xml:space="preserve">) </w:t>
      </w:r>
      <w:r w:rsidRPr="008E27CE">
        <w:t xml:space="preserve">utvrđena je u ukupnom iznosu od 1.120,10 kn. Nakon otpisa kamata u cijelosti (100%) i 70% tražbine, dužnik će preostalih </w:t>
      </w:r>
      <w:r w:rsidRPr="008E27CE">
        <w:rPr>
          <w:szCs w:val="22"/>
        </w:rPr>
        <w:t xml:space="preserve">30% tražbine u visini od 336,03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10,00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ODVJETNIK FRANE DOBROVIĆ,  Ivana Grohovca 2, Rijeka </w:t>
      </w:r>
      <w:r w:rsidRPr="008E27CE">
        <w:rPr>
          <w:bCs/>
        </w:rPr>
        <w:t xml:space="preserve">(OIB </w:t>
      </w:r>
      <w:r w:rsidRPr="008E27CE">
        <w:t>93520121237</w:t>
      </w:r>
      <w:r w:rsidRPr="008E27CE">
        <w:rPr>
          <w:bCs/>
        </w:rPr>
        <w:t xml:space="preserve">) </w:t>
      </w:r>
      <w:r w:rsidRPr="008E27CE">
        <w:t xml:space="preserve">utvrđena je u ukupnom iznosu 6.406,25 kn. Nakon otpisa kamata u cijelosti (100%) i 70% tražbine, dužnik će preostalih </w:t>
      </w:r>
      <w:r w:rsidRPr="008E27CE">
        <w:rPr>
          <w:szCs w:val="22"/>
        </w:rPr>
        <w:t xml:space="preserve">30% tražbine u visini od 1.921,88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57,17  kn, time da prva </w:t>
      </w:r>
      <w:r w:rsidRPr="008E27CE">
        <w:lastRenderedPageBreak/>
        <w:t xml:space="preserve">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ODVJETNIK ZINKO GRGURIĆ, Ćikovići 126, Kastav </w:t>
      </w:r>
      <w:r w:rsidRPr="008E27CE">
        <w:rPr>
          <w:bCs/>
        </w:rPr>
        <w:t xml:space="preserve">(OIB </w:t>
      </w:r>
      <w:r w:rsidRPr="008E27CE">
        <w:t>83423185553</w:t>
      </w:r>
      <w:r w:rsidRPr="008E27CE">
        <w:rPr>
          <w:bCs/>
        </w:rPr>
        <w:t xml:space="preserve">) </w:t>
      </w:r>
      <w:r w:rsidRPr="008E27CE">
        <w:t xml:space="preserve">utvrđena je u ukupnom iznosu 65.271,57 kn. Nakon otpisa kamata u cijelosti (100%) i 70% tražbine, dužnik će preostalih </w:t>
      </w:r>
      <w:r w:rsidRPr="008E27CE">
        <w:rPr>
          <w:szCs w:val="22"/>
        </w:rPr>
        <w:t xml:space="preserve">30% tražbine u visini od 19.581,47 kn namiriti u roku od 4 godine uz 1 godinu počeka (1+3), u 36 jednakih mjesečnih rata uz kamatu za vrijeme počeka i razdoblje otplate po kamatnoj stopi </w:t>
      </w:r>
      <w:r w:rsidRPr="008E27CE">
        <w:t xml:space="preserve">od 4,5% godišnje. Po isteku roka  počeka, dužnik će namiriti dug u 36 mjesečnih rata u iznosu od po  582,49  kn, time da prva rata dospijeva posljednjeg dana tog mjeseca, a ostale posljednjeg dana u mjesecima koji slijede. </w:t>
      </w:r>
      <w:r w:rsidRPr="008E27CE">
        <w:rPr>
          <w:szCs w:val="22"/>
        </w:rPr>
        <w:t xml:space="preserv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PIREKO d.o.o. Oroslavje, Milana Prpića 115/a </w:t>
      </w:r>
      <w:r w:rsidRPr="008E27CE">
        <w:rPr>
          <w:bCs/>
        </w:rPr>
        <w:t xml:space="preserve">(OIB </w:t>
      </w:r>
      <w:r w:rsidRPr="008E27CE">
        <w:t>88078264306</w:t>
      </w:r>
      <w:r w:rsidRPr="008E27CE">
        <w:rPr>
          <w:bCs/>
        </w:rPr>
        <w:t xml:space="preserve">) </w:t>
      </w:r>
      <w:r w:rsidRPr="008E27CE">
        <w:t xml:space="preserve">utvrđena je u ukupnom iznosu 100.000,00 kn. Nakon otpisa kamata u cijelosti (100%) i 70% tražbine, dužnik će preostalih </w:t>
      </w:r>
      <w:r w:rsidRPr="008E27CE">
        <w:rPr>
          <w:szCs w:val="22"/>
        </w:rPr>
        <w:t xml:space="preserve">30% tražbine u visini od 30.000,00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892,41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P.S.C. PRIMORJE d.o.o. Rijeka, Martinkovac 143 </w:t>
      </w:r>
      <w:r w:rsidRPr="008E27CE">
        <w:rPr>
          <w:bCs/>
        </w:rPr>
        <w:t xml:space="preserve">(OIB </w:t>
      </w:r>
      <w:r w:rsidRPr="008E27CE">
        <w:t>73209095120</w:t>
      </w:r>
      <w:r w:rsidRPr="008E27CE">
        <w:rPr>
          <w:bCs/>
        </w:rPr>
        <w:t xml:space="preserve">) </w:t>
      </w:r>
      <w:r w:rsidRPr="008E27CE">
        <w:t xml:space="preserve">utvrđena je u ukupnom iznosu 5.195,61 kn. Nakon otpisa kamata u cijelosti (100%) i 70% tražbine, dužnik će preostalih </w:t>
      </w:r>
      <w:r w:rsidRPr="008E27CE">
        <w:rPr>
          <w:szCs w:val="22"/>
        </w:rPr>
        <w:t xml:space="preserve">30% tražbine u visini od 1.558,68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46,37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ražbina</w:t>
      </w:r>
      <w:r>
        <w:rPr>
          <w:bCs/>
        </w:rPr>
        <w:t xml:space="preserve"> </w:t>
      </w:r>
      <w:r w:rsidRPr="008E27CE">
        <w:rPr>
          <w:bCs/>
        </w:rPr>
        <w:t xml:space="preserve">vjerovnika </w:t>
      </w:r>
      <w:r w:rsidRPr="008E27CE">
        <w:t xml:space="preserve">RAVIKO d.o.o. u likvidaciji Rijeka, Tina Ujevića 33 </w:t>
      </w:r>
      <w:r w:rsidRPr="008E27CE">
        <w:rPr>
          <w:bCs/>
        </w:rPr>
        <w:t xml:space="preserve">(OIB </w:t>
      </w:r>
      <w:r w:rsidRPr="008E27CE">
        <w:t>29072112819</w:t>
      </w:r>
      <w:r w:rsidRPr="008E27CE">
        <w:rPr>
          <w:bCs/>
        </w:rPr>
        <w:t xml:space="preserve">) </w:t>
      </w:r>
      <w:r w:rsidRPr="008E27CE">
        <w:t xml:space="preserve">utvrđena je u ukupnom iznosu 4.750,00 kn. Nakon otpisa kamata u cijelosti (100%) i 70% tražbine, dužnik će preostalih </w:t>
      </w:r>
      <w:r w:rsidRPr="008E27CE">
        <w:rPr>
          <w:szCs w:val="22"/>
        </w:rPr>
        <w:t xml:space="preserve">30% tražbine u visini od 1.425,00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42,39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RIJEKAPROJEKT - PRIMA NOTA d.o.o. Rijeka, Moše Albaharija 10a </w:t>
      </w:r>
      <w:r w:rsidRPr="008E27CE">
        <w:rPr>
          <w:bCs/>
        </w:rPr>
        <w:t xml:space="preserve">(OIB </w:t>
      </w:r>
      <w:r w:rsidRPr="008E27CE">
        <w:t>97025108032</w:t>
      </w:r>
      <w:r w:rsidRPr="008E27CE">
        <w:rPr>
          <w:bCs/>
        </w:rPr>
        <w:t xml:space="preserve">) </w:t>
      </w:r>
      <w:r w:rsidRPr="008E27CE">
        <w:t xml:space="preserve">utvrđena je u ukupnom iznosu 190,25 kn. Nakon otpisa kamata u cijelosti (100%) i 70% tražbine, dužnik će preostalih </w:t>
      </w:r>
      <w:r w:rsidRPr="008E27CE">
        <w:rPr>
          <w:szCs w:val="22"/>
        </w:rPr>
        <w:t xml:space="preserve">30% tražbine u visini od 57,08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1,70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SCHRACK TECHNIK d.o.o. Zagreb, Zavratnica 17 </w:t>
      </w:r>
      <w:r w:rsidRPr="008E27CE">
        <w:rPr>
          <w:bCs/>
        </w:rPr>
        <w:t xml:space="preserve">(OIB </w:t>
      </w:r>
      <w:r w:rsidRPr="008E27CE">
        <w:t>36365310424</w:t>
      </w:r>
      <w:r w:rsidRPr="008E27CE">
        <w:rPr>
          <w:bCs/>
        </w:rPr>
        <w:t xml:space="preserve">) </w:t>
      </w:r>
      <w:r w:rsidRPr="008E27CE">
        <w:t xml:space="preserve">utvrđena je u ukupnom iznosu 28.509,99 kn. Nakon otpisa kamata u cijelosti (100%) i 70% tražbine, dužnik će preostalih </w:t>
      </w:r>
      <w:r w:rsidRPr="008E27CE">
        <w:rPr>
          <w:szCs w:val="22"/>
        </w:rPr>
        <w:t xml:space="preserve">30% tražbine u visini od 8.553,00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254,43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SECURITAS HRVATSKA d.o.o. Zagreb, Zelinska 3 </w:t>
      </w:r>
      <w:r w:rsidRPr="008E27CE">
        <w:rPr>
          <w:bCs/>
        </w:rPr>
        <w:t xml:space="preserve">(OIB </w:t>
      </w:r>
      <w:r w:rsidRPr="008E27CE">
        <w:t>33679708526</w:t>
      </w:r>
      <w:r w:rsidRPr="008E27CE">
        <w:rPr>
          <w:bCs/>
        </w:rPr>
        <w:t xml:space="preserve">) </w:t>
      </w:r>
      <w:r w:rsidRPr="008E27CE">
        <w:t xml:space="preserve">utvrđena je u ukupnom iznosu 1.869,51 kn. Nakon otpisa kamata u cijelosti (100%) i 70% tražbine, dužnik će preostalih </w:t>
      </w:r>
      <w:r w:rsidRPr="008E27CE">
        <w:rPr>
          <w:szCs w:val="22"/>
        </w:rPr>
        <w:t xml:space="preserve">30% tražbine u visini od 560,85 kn namiriti u </w:t>
      </w:r>
      <w:r w:rsidRPr="008E27CE">
        <w:rPr>
          <w:szCs w:val="22"/>
        </w:rPr>
        <w:lastRenderedPageBreak/>
        <w:t xml:space="preserve">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16,68  kn, time da prva rata dospijeva posljednjeg dana tog mjeseca, a ostale posljednjeg dana u mjesecima koji slijede. </w:t>
      </w:r>
      <w:r w:rsidRPr="008E27CE">
        <w:rPr>
          <w:szCs w:val="22"/>
        </w:rPr>
        <w:t xml:space="preserv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ŠPINA d.o.o. Poreč, Mate Vlašića 43/a </w:t>
      </w:r>
      <w:r w:rsidRPr="008E27CE">
        <w:rPr>
          <w:bCs/>
        </w:rPr>
        <w:t xml:space="preserve">(OIB </w:t>
      </w:r>
      <w:r w:rsidRPr="008E27CE">
        <w:t>74884350149</w:t>
      </w:r>
      <w:r w:rsidRPr="008E27CE">
        <w:rPr>
          <w:bCs/>
        </w:rPr>
        <w:t xml:space="preserve">) </w:t>
      </w:r>
      <w:r w:rsidRPr="008E27CE">
        <w:t xml:space="preserve">utvrđena je u ukupnom iznosu 2.848,65 kn. Nakon otpisa kamata u cijelosti (100%) i 70% tražbine, dužnik će preostalih </w:t>
      </w:r>
      <w:r w:rsidRPr="008E27CE">
        <w:rPr>
          <w:szCs w:val="22"/>
        </w:rPr>
        <w:t xml:space="preserve">30% tražbine u visini od 854,60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Po isteku roka  počeka, dužnik će namiriti dug u 36 mjesečnih rata u iznosu od po  25,42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TERATEH d.o.o. Rijeka, Pulac 34/2 </w:t>
      </w:r>
      <w:r w:rsidRPr="008E27CE">
        <w:rPr>
          <w:bCs/>
        </w:rPr>
        <w:t xml:space="preserve">(OIB </w:t>
      </w:r>
      <w:r w:rsidRPr="008E27CE">
        <w:t>26258821927</w:t>
      </w:r>
      <w:r w:rsidRPr="008E27CE">
        <w:rPr>
          <w:bCs/>
        </w:rPr>
        <w:t xml:space="preserve">) </w:t>
      </w:r>
      <w:r w:rsidRPr="008E27CE">
        <w:t xml:space="preserve">utvrđena je u ukupnom iznosu 1.562,50 kn. Nakon otpisa kamata u cijelosti (100%) i 70% tražbine, dužnik će preostalih </w:t>
      </w:r>
      <w:r w:rsidRPr="008E27CE">
        <w:rPr>
          <w:szCs w:val="22"/>
        </w:rPr>
        <w:t xml:space="preserve">30% tražbine u visini od 468,75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13,94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TERMAG d.o.o. Matulji, Kvarnerska cesta 35 </w:t>
      </w:r>
      <w:r w:rsidRPr="008E27CE">
        <w:rPr>
          <w:bCs/>
        </w:rPr>
        <w:t xml:space="preserve">(OIB </w:t>
      </w:r>
      <w:r w:rsidRPr="008E27CE">
        <w:t>23906639896</w:t>
      </w:r>
      <w:r w:rsidRPr="008E27CE">
        <w:rPr>
          <w:bCs/>
        </w:rPr>
        <w:t xml:space="preserve">) </w:t>
      </w:r>
      <w:r w:rsidRPr="008E27CE">
        <w:t xml:space="preserve">utvrđena je u ukupnom iznosu 745.021,95 kn. Nakon otpisa kamata u cijelosti (100%) i 70% tražbine, dužnik će preostalih </w:t>
      </w:r>
      <w:r w:rsidRPr="008E27CE">
        <w:rPr>
          <w:szCs w:val="22"/>
        </w:rPr>
        <w:t xml:space="preserve">30% tražbine u visini od 223.506,59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6.648,63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TERMO - KLIMA d.o.o. Kozarac, Ante Starčevića 14 A </w:t>
      </w:r>
      <w:r w:rsidRPr="008E27CE">
        <w:rPr>
          <w:bCs/>
        </w:rPr>
        <w:t xml:space="preserve">(OIB </w:t>
      </w:r>
      <w:r w:rsidRPr="008E27CE">
        <w:t>41276830192</w:t>
      </w:r>
      <w:r w:rsidRPr="008E27CE">
        <w:rPr>
          <w:bCs/>
        </w:rPr>
        <w:t xml:space="preserve">) </w:t>
      </w:r>
      <w:r w:rsidRPr="008E27CE">
        <w:t xml:space="preserve">utvrđena je u ukupnom iznosu 10.000,00 kn. Nakon otpisa kamata u cijelosti (100%) i 70% tražbine, dužnik će preostalih </w:t>
      </w:r>
      <w:r w:rsidRPr="008E27CE">
        <w:rPr>
          <w:szCs w:val="22"/>
        </w:rPr>
        <w:t xml:space="preserve">30% tražbine u visini od 3.000,00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89,24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TIFON d.o.o. Zagreb, Savska cesta 41/XIII </w:t>
      </w:r>
      <w:r w:rsidRPr="008E27CE">
        <w:rPr>
          <w:bCs/>
        </w:rPr>
        <w:t xml:space="preserve">(OIB </w:t>
      </w:r>
      <w:r w:rsidRPr="008E27CE">
        <w:t>77607495225</w:t>
      </w:r>
      <w:r w:rsidRPr="008E27CE">
        <w:rPr>
          <w:bCs/>
        </w:rPr>
        <w:t xml:space="preserve">) </w:t>
      </w:r>
      <w:r w:rsidRPr="008E27CE">
        <w:t xml:space="preserve">utvrđena je u ukupnom iznosu 16.354,41 kn. Nakon otpisa kamata u cijelosti (100%) i 70% tražbine, dužnik će preostalih </w:t>
      </w:r>
      <w:r w:rsidRPr="008E27CE">
        <w:rPr>
          <w:szCs w:val="22"/>
        </w:rPr>
        <w:t xml:space="preserve">30% tražbine u visini od 4.906,32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Po isteku roka  počeka, dužnik će namiriti dug u 36 mjesečnih rata u iznosu od po  145,95 kn, time da prva rata dospijeva posljednjeg dana tog mjeseca, a ostale posljednjeg dana u mjesecima koji slijede.</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TISAN d.o.o. Rijeka, Draga Tijani 6 </w:t>
      </w:r>
      <w:r w:rsidRPr="008E27CE">
        <w:rPr>
          <w:bCs/>
        </w:rPr>
        <w:t xml:space="preserve">(OIB </w:t>
      </w:r>
      <w:r w:rsidRPr="008E27CE">
        <w:t>35037742918</w:t>
      </w:r>
      <w:r w:rsidRPr="008E27CE">
        <w:rPr>
          <w:bCs/>
        </w:rPr>
        <w:t xml:space="preserve">) </w:t>
      </w:r>
      <w:r w:rsidRPr="008E27CE">
        <w:t xml:space="preserve">utvrđena je u ukupnom iznosu 3.625,00 kn. Nakon otpisa kamata u cijelosti (100%) i 70% tražbine, dužnik će preostalih </w:t>
      </w:r>
      <w:r w:rsidRPr="008E27CE">
        <w:rPr>
          <w:szCs w:val="22"/>
        </w:rPr>
        <w:t xml:space="preserve">30% tražbine u visini od 1.087,50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32,35 kn, time da prva rata dospijeva posljednjeg dana tog mjeseca, a ostale posljednjeg dana u mjesecima koji slijede. </w:t>
      </w:r>
    </w:p>
    <w:p w:rsidRDefault="00EC7F9A" w:rsidP="00F71C26" w:rsidR="00EC7F9A" w:rsidRPr="008E27CE">
      <w:pPr>
        <w:jc w:val="both"/>
        <w:rPr>
          <w:bCs/>
        </w:rPr>
      </w:pP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VIŠEVICA-KOMP d.o.o. Zagreb, Jordanovac 47 </w:t>
      </w:r>
      <w:r w:rsidRPr="008E27CE">
        <w:rPr>
          <w:bCs/>
        </w:rPr>
        <w:t xml:space="preserve">(OIB </w:t>
      </w:r>
      <w:r w:rsidRPr="008E27CE">
        <w:t>99808350057</w:t>
      </w:r>
      <w:r w:rsidRPr="008E27CE">
        <w:rPr>
          <w:bCs/>
        </w:rPr>
        <w:t xml:space="preserve">) </w:t>
      </w:r>
      <w:r w:rsidRPr="008E27CE">
        <w:t xml:space="preserve">utvrđena je u ukupnom iznosu 10.649,50 kn. Nakon otpisa kamata u cijelosti (100%) i 70% </w:t>
      </w:r>
      <w:r w:rsidRPr="008E27CE">
        <w:lastRenderedPageBreak/>
        <w:t xml:space="preserve">tražbine, dužnik će preostalih </w:t>
      </w:r>
      <w:r w:rsidRPr="008E27CE">
        <w:rPr>
          <w:szCs w:val="22"/>
        </w:rPr>
        <w:t xml:space="preserve">30% tražbine u visini od 3.194,85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95,04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ŽELJKO KRUŽIĆ, Dr. Matka Laginje 3, Opatija </w:t>
      </w:r>
      <w:r w:rsidRPr="008E27CE">
        <w:rPr>
          <w:bCs/>
        </w:rPr>
        <w:t xml:space="preserve">(OIB </w:t>
      </w:r>
      <w:r w:rsidRPr="008E27CE">
        <w:t>68787773406</w:t>
      </w:r>
      <w:r w:rsidRPr="008E27CE">
        <w:rPr>
          <w:bCs/>
        </w:rPr>
        <w:t xml:space="preserve">) </w:t>
      </w:r>
      <w:r w:rsidRPr="008E27CE">
        <w:t xml:space="preserve">utvrđena je u ukupnom iznosu 4.782,91 kn. Nakon otpisa kamata u cijelosti (100%) i 70% tražbine, dužnik će preostalih </w:t>
      </w:r>
      <w:r w:rsidRPr="008E27CE">
        <w:rPr>
          <w:szCs w:val="22"/>
        </w:rPr>
        <w:t xml:space="preserve">30% tražbine u visini od 1.434,87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42,68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MARITERM d.o.o. Rijeka, Dražice (Zamet) 123/D </w:t>
      </w:r>
      <w:r w:rsidRPr="008E27CE">
        <w:rPr>
          <w:bCs/>
        </w:rPr>
        <w:t xml:space="preserve">(OIB </w:t>
      </w:r>
      <w:r w:rsidRPr="008E27CE">
        <w:t>15475319748</w:t>
      </w:r>
      <w:r w:rsidRPr="008E27CE">
        <w:rPr>
          <w:bCs/>
        </w:rPr>
        <w:t xml:space="preserve">) </w:t>
      </w:r>
      <w:r w:rsidRPr="008E27CE">
        <w:t xml:space="preserve">utvrđena je u ukupnom iznosu 1.750.547,95 kn. Nakon otpisa kamata u cijelosti (100%) i 70% tražbine, dužnik će preostalih </w:t>
      </w:r>
      <w:r w:rsidRPr="008E27CE">
        <w:rPr>
          <w:szCs w:val="22"/>
        </w:rPr>
        <w:t xml:space="preserve">30% tražbine u visini od 525.164,39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15.622,03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DIANA KRUŽIĆ, Dr. Matka Laginje 3, Opatija </w:t>
      </w:r>
      <w:r w:rsidRPr="008E27CE">
        <w:rPr>
          <w:bCs/>
        </w:rPr>
        <w:t xml:space="preserve">(OIB </w:t>
      </w:r>
      <w:r w:rsidRPr="008E27CE">
        <w:t>04320430896</w:t>
      </w:r>
      <w:r w:rsidRPr="008E27CE">
        <w:rPr>
          <w:bCs/>
        </w:rPr>
        <w:t xml:space="preserve">) </w:t>
      </w:r>
      <w:r w:rsidRPr="008E27CE">
        <w:t xml:space="preserve">utvrđena je u ukupnom iznosu 14.418.382,21 kn. Nakon otpisa kamata u cijelosti (100%) i 70% tražbine, dužnik će preostalih </w:t>
      </w:r>
      <w:r w:rsidRPr="008E27CE">
        <w:rPr>
          <w:szCs w:val="22"/>
        </w:rPr>
        <w:t xml:space="preserve">30% tražbine u visini od 525.164,39 kn namiriti u roku od 4 godine uz 1 godinu počeka (1+3), u 36 jednakih mjesečnih rata uz kamatu za vrijeme počeka i razdoblje otplate po kamatnoj stopi </w:t>
      </w:r>
      <w:r w:rsidRPr="008E27CE">
        <w:t>od 4,5% godišnje.</w:t>
      </w:r>
      <w:r w:rsidRPr="008E27CE">
        <w:rPr>
          <w:szCs w:val="22"/>
        </w:rPr>
        <w:t xml:space="preserve"> </w:t>
      </w:r>
      <w:r w:rsidRPr="008E27CE">
        <w:t xml:space="preserve">Po isteku roka  počeka, dužnik će namiriti dug u 36 mjesečnih rata u iznosu od po  15.622,03  kn, time da prva rata dospijeva posljednjeg dana tog mjeseca, a ostale posljednjeg dana u mjesecima koji slijede.   </w:t>
      </w:r>
    </w:p>
    <w:p w:rsidRDefault="00EC7F9A" w:rsidP="00F71C26" w:rsidR="00EC7F9A" w:rsidRPr="008E27CE">
      <w:pPr>
        <w:numPr>
          <w:ilvl w:val="0"/>
          <w:numId w:val="4"/>
        </w:numPr>
        <w:ind w:left="0"/>
        <w:jc w:val="both"/>
        <w:rPr>
          <w:bCs/>
        </w:rPr>
      </w:pPr>
      <w:r>
        <w:rPr>
          <w:bCs/>
        </w:rPr>
        <w:t>T</w:t>
      </w:r>
      <w:r w:rsidRPr="008E27CE">
        <w:rPr>
          <w:bCs/>
        </w:rPr>
        <w:t xml:space="preserve">ražbina vjerovnika </w:t>
      </w:r>
      <w:r w:rsidRPr="008E27CE">
        <w:t xml:space="preserve">DIANA KRUŽIĆ, Dr. Matka Laginje 3, Opatija </w:t>
      </w:r>
      <w:r w:rsidRPr="008E27CE">
        <w:rPr>
          <w:bCs/>
        </w:rPr>
        <w:t xml:space="preserve">(OIB </w:t>
      </w:r>
      <w:r w:rsidRPr="008E27CE">
        <w:t>04320430896</w:t>
      </w:r>
      <w:r w:rsidRPr="008E27CE">
        <w:rPr>
          <w:bCs/>
        </w:rPr>
        <w:t xml:space="preserve">) </w:t>
      </w:r>
      <w:r w:rsidRPr="008E27CE">
        <w:t>utvrđena je u ukupnom iznosu 14.418.382,21 kn. Sudužnici-jamci će koristiti regresno pravo ukoliko dođe do slučaja naplate prema izdanim garancijama, namirenje 100% glavnice iznosa utvrđenih tražbina vjerovnika iz grupe ostalih vjerovnika – regresno pravo, dok se kamate otpisuju u 100%-tnom iznosu; otplata u roku 30 dana, nakon što dođe do slučaja naplate prema izdanim garancijama.</w:t>
      </w:r>
    </w:p>
    <w:p w:rsidRDefault="00EC7F9A" w:rsidP="00F71C26" w:rsidR="00EC7F9A" w:rsidRPr="008E27CE">
      <w:pPr>
        <w:jc w:val="both"/>
        <w:rPr>
          <w:bCs/>
        </w:rPr>
      </w:pPr>
    </w:p>
    <w:p w:rsidRDefault="00EC7F9A" w:rsidP="00F71C26" w:rsidR="00EC7F9A" w:rsidRPr="008E27CE">
      <w:pPr>
        <w:jc w:val="both"/>
        <w:rPr>
          <w:bCs/>
        </w:rPr>
      </w:pPr>
      <w:r w:rsidRPr="008E27CE">
        <w:rPr>
          <w:bCs/>
        </w:rPr>
        <w:t>ZAJEDNIČKA UTVRĐENJA</w:t>
      </w:r>
    </w:p>
    <w:p w:rsidRDefault="00EC7F9A" w:rsidP="00F71C26" w:rsidR="00EC7F9A" w:rsidRPr="008E27CE">
      <w:pPr>
        <w:jc w:val="both"/>
        <w:rPr>
          <w:bCs/>
        </w:rPr>
      </w:pPr>
    </w:p>
    <w:p w:rsidRDefault="00EC7F9A" w:rsidP="00F71C26" w:rsidR="00EC7F9A" w:rsidRPr="008E27CE">
      <w:pPr>
        <w:jc w:val="both"/>
        <w:rPr>
          <w:bCs/>
        </w:rPr>
      </w:pPr>
      <w:r w:rsidRPr="008E27CE">
        <w:rPr>
          <w:bCs/>
        </w:rPr>
        <w:t>Dužnik i vjerovnici suglasno utvrđuju slijedeće:</w:t>
      </w:r>
    </w:p>
    <w:p w:rsidRDefault="00EC7F9A" w:rsidP="00F71C26" w:rsidR="00EC7F9A" w:rsidRPr="008E27CE">
      <w:pPr>
        <w:jc w:val="both"/>
        <w:rPr>
          <w:bCs/>
        </w:rPr>
      </w:pPr>
      <w:r w:rsidRPr="008E27CE">
        <w:rPr>
          <w:bCs/>
        </w:rPr>
        <w:t>1.</w:t>
      </w:r>
      <w:r w:rsidRPr="008E27CE">
        <w:rPr>
          <w:bCs/>
        </w:rPr>
        <w:tab/>
        <w:t>Ova nagodba nema za učinak novaciju tražbina vjerovnika prema dužniku, osim ako samom nagodbom nije drugačije određeno, već se isključivo radi o reprogramiranju postojećih obveza dužnika time što se ugovaraju novi rokovi i načini ispunjenja obveza dužnika, osim ako je ovom nagodbom drugačije određeno. Sukladno tome sve tražbine vjerovnika zadržavaju isti identitet, s promjenama nastalim u skladu s ovom nagodbom (visina duga, način ispunjenja, rok otplate i visina kamate).</w:t>
      </w:r>
    </w:p>
    <w:p w:rsidRDefault="00EC7F9A" w:rsidP="00F71C26" w:rsidR="00EC7F9A" w:rsidRPr="008E27CE">
      <w:pPr>
        <w:jc w:val="both"/>
        <w:rPr>
          <w:bCs/>
        </w:rPr>
      </w:pPr>
      <w:r w:rsidRPr="008E27CE">
        <w:rPr>
          <w:bCs/>
        </w:rPr>
        <w:t>2.</w:t>
      </w:r>
      <w:r w:rsidRPr="008E27CE">
        <w:rPr>
          <w:bCs/>
        </w:rPr>
        <w:tab/>
        <w:t xml:space="preserve">Nedospjele tražbine vjerovnika, u skladu s odredbom čl. 72. Zakona, smatrat će se dospjelim na dan otvaranja predstečajne nagodbe isključivo radi ponovnog ugovaranja rokova i načina njihovog ispunjenja. </w:t>
      </w:r>
    </w:p>
    <w:p w:rsidRDefault="00EC7F9A" w:rsidP="00F71C26" w:rsidR="00EC7F9A" w:rsidRPr="008E27CE">
      <w:pPr>
        <w:jc w:val="both"/>
        <w:rPr>
          <w:bCs/>
        </w:rPr>
      </w:pPr>
      <w:r w:rsidRPr="008E27CE">
        <w:rPr>
          <w:bCs/>
        </w:rPr>
        <w:t>3.</w:t>
      </w:r>
      <w:r w:rsidRPr="008E27CE">
        <w:rPr>
          <w:bCs/>
        </w:rPr>
        <w:tab/>
        <w:t xml:space="preserve">Preračunavanje novčanih tražbina, koje su nastale u stranoj valuti ili su vezane za valutnu klauzulu u kunskom iznosu, u skladu s odredbom članka 74. Zakona vrši se isključivo iz postupovnih razloga. Niti dužnik niti vjerovnici nemaju namjeru mijenjati valute odnosno valutne klauzule tražbina koje su im priznate. Radi navedenog dužnik će ispunjavati tražbine u onoj valuti odnosno uz onu valutnu klauzulu u kojima su te tražbine vjerovniku nastale ali </w:t>
      </w:r>
      <w:r w:rsidRPr="008E27CE">
        <w:rPr>
          <w:bCs/>
        </w:rPr>
        <w:lastRenderedPageBreak/>
        <w:t xml:space="preserve">rukovodeći se načinom i rokovima otplate iz ove nagodbe. U ovom smislu se dužnik obvezuje voditi svoje računovodstvo tako da valutna tražbina nakon sklapanja predstečajne nagodbe odgovara valutama tražbina prije dana otvaranja postupka predstečajne nagodbe. </w:t>
      </w:r>
    </w:p>
    <w:p w:rsidRDefault="00EC7F9A" w:rsidP="00F71C26" w:rsidR="00EC7F9A" w:rsidRPr="008E27CE">
      <w:pPr>
        <w:jc w:val="both"/>
        <w:rPr>
          <w:bCs/>
        </w:rPr>
      </w:pPr>
      <w:r w:rsidRPr="008E27CE">
        <w:rPr>
          <w:bCs/>
        </w:rPr>
        <w:t>4.</w:t>
      </w:r>
      <w:r w:rsidRPr="008E27CE">
        <w:rPr>
          <w:bCs/>
        </w:rPr>
        <w:tab/>
        <w:t>Razlučni vjerovnici koji su u skladu s ovom nagodbom odreknu svog prava na odvojeno namirenje, čine to samo za potrebe predmetnog postupka predstečajne nagodbe i njihovo odricanje od prava na odvojeno namirenje ne znači odricanje od upisanog založnog prava i/ili davanje brisovnog očitovanja, osim ako drugačije nije navedeno u ovoj nagodbi, a izlučni vjerovnici koji su u skladu s ovom nagodbom odreknu svog prava na izdvajanje odnosnih predmeta iz imovine dužnika, također to čine samo za potrebe predmetnog postupka te njihovo odricanje od prava na izdvajanje predmeta ne znači odricanje od upisanog prava vlasništva ili davanje tabularne isprave.</w:t>
      </w:r>
    </w:p>
    <w:p w:rsidRDefault="00EC7F9A" w:rsidP="00F71C26" w:rsidR="00EC7F9A" w:rsidRPr="008E27CE">
      <w:pPr>
        <w:jc w:val="both"/>
        <w:rPr>
          <w:bCs/>
        </w:rPr>
      </w:pPr>
      <w:r w:rsidRPr="008E27CE">
        <w:rPr>
          <w:bCs/>
        </w:rPr>
        <w:t>5.</w:t>
      </w:r>
      <w:r w:rsidRPr="008E27CE">
        <w:rPr>
          <w:bCs/>
        </w:rPr>
        <w:tab/>
        <w:t xml:space="preserve">Sva založna prava koja vjerovnici imaju upisana u javnim upisnicima ostaju upisana u javnom upisnicima i osiguravaju tražbine založnih vjerovnika u skladu s odredbama ove nagodbe, a sva prava vlasništva koje vjerovnici imaju upisana u javnim upisnicima ostaju i nadalje upisana u javnim upisnicima u njihovu korist. </w:t>
      </w:r>
    </w:p>
    <w:p w:rsidRDefault="00EC7F9A" w:rsidP="00F71C26" w:rsidR="00EC7F9A" w:rsidRPr="008E27CE">
      <w:pPr>
        <w:jc w:val="both"/>
        <w:rPr>
          <w:bCs/>
        </w:rPr>
      </w:pPr>
      <w:r w:rsidRPr="008E27CE">
        <w:rPr>
          <w:bCs/>
        </w:rPr>
        <w:t>Dužnik i vjerovnici sporazumno utvrđuju da ako dužnik zakasni s ispunjenjem pojedinog anuiteta u odnosu na rokove određene ovom nagodbom, duguje vjerovniku predstečajne nagodbe zakonske zatezne kamate, u mjeri u kojoj je to dozvoljeno mjerodavnim propisima, po stopi određenoj za odnose između trgovaca, za razdoblje od dospijeća utvrđenog ovom nagodbom do isplate.</w:t>
      </w:r>
    </w:p>
    <w:p w:rsidRDefault="00EC7F9A" w:rsidP="00F71C26" w:rsidR="00EC7F9A" w:rsidRPr="008E27CE">
      <w:pPr>
        <w:jc w:val="both"/>
      </w:pPr>
      <w:r w:rsidRPr="008E27CE">
        <w:t>U slučaju da dužnik propusti uplatiti uzastopno tri dužna anuiteta sukladno odredbama ove nagodbe, cjelokupno preostalo nenaplaćeno potraživanje dospijeva u cijelosti prvog dana koji slijedi iza dana dospijeća plaćanja trećeg neplaćenog anuiteta.</w:t>
      </w:r>
    </w:p>
    <w:p w:rsidRDefault="00EC7F9A" w:rsidP="00F71C26" w:rsidR="00EC7F9A" w:rsidRPr="008E27CE">
      <w:pPr>
        <w:jc w:val="both"/>
      </w:pPr>
      <w:r w:rsidRPr="008E27CE">
        <w:t>U slučaju djelomične isplate dužnog anuiteta sukladno odredbama ove nagodbe, smatra se da se uplata odnosi prvenstveno na dug s osnova glavnice pa tek onda na dug s osnova kamate.</w:t>
      </w:r>
    </w:p>
    <w:p w:rsidRDefault="00EC7F9A" w:rsidP="00F71C26" w:rsidR="00EC7F9A" w:rsidRPr="008E27CE">
      <w:pPr>
        <w:jc w:val="both"/>
      </w:pPr>
      <w:r w:rsidRPr="008E27CE">
        <w:t>Gdje nije drugačije ugovoreno, kamata počinje teći od dana pravomoćnosti rješenja o potvrdi predstečajne nagodbe.</w:t>
      </w:r>
    </w:p>
    <w:p w:rsidRDefault="00EC7F9A" w:rsidP="00F71C26" w:rsidR="00EC7F9A" w:rsidRPr="008E27CE">
      <w:pPr>
        <w:jc w:val="both"/>
      </w:pPr>
      <w:r w:rsidRPr="008E27CE">
        <w:t>Dužnik temeljem pravomoćnog rješenja o potvrđivanju ove nagodbe može tražiti obustavu ovršnih/parničnih postupaka pokrenutih prije sklapanja predstečajne nagodbe i obustavu blokade računa dužnika.</w:t>
      </w:r>
    </w:p>
    <w:p w:rsidRDefault="00EC7F9A" w:rsidP="00F71C26" w:rsidR="00EC7F9A" w:rsidRPr="008E27CE">
      <w:pPr>
        <w:jc w:val="both"/>
      </w:pPr>
      <w:r w:rsidRPr="008E27CE">
        <w:t xml:space="preserve">Stranke ove nagodbe suglasno izjavljuju kako su ovom nagodbom po svim osnovama razriješile međusobne odnosno potraživanja i dugovanja s osnova tražbina utvrđenih u postupku predstečajne nagodbe nad dužnikom. </w:t>
      </w:r>
    </w:p>
    <w:p w:rsidRDefault="004516F1" w:rsidP="00F71C26" w:rsidR="004516F1">
      <w:pPr>
        <w:jc w:val="both"/>
        <w:rPr>
          <w:bCs/>
        </w:rPr>
      </w:pPr>
    </w:p>
    <w:p w:rsidRDefault="0064224F" w:rsidP="00F71C26" w:rsidR="0064224F">
      <w:pPr>
        <w:jc w:val="both"/>
        <w:rPr>
          <w:bCs/>
        </w:rPr>
      </w:pPr>
      <w:r>
        <w:t xml:space="preserve">II. </w:t>
      </w:r>
      <w:r w:rsidR="00AF02C3">
        <w:tab/>
      </w:r>
      <w:r w:rsidRPr="00D44F42">
        <w:t xml:space="preserve">Predstečajna nagodba je sklopljena kada </w:t>
      </w:r>
      <w:r w:rsidR="00CE23A2">
        <w:t xml:space="preserve">su je </w:t>
      </w:r>
      <w:r w:rsidRPr="00D44F42">
        <w:t>potpi</w:t>
      </w:r>
      <w:r w:rsidR="00CE23A2">
        <w:t xml:space="preserve">sali </w:t>
      </w:r>
      <w:r w:rsidRPr="00D44F42">
        <w:t>dužnik</w:t>
      </w:r>
      <w:r w:rsidR="00100462">
        <w:t xml:space="preserve"> </w:t>
      </w:r>
      <w:r w:rsidRPr="00D44F42">
        <w:t>i vjerovni</w:t>
      </w:r>
      <w:r w:rsidR="00F71C26">
        <w:t xml:space="preserve">ci </w:t>
      </w:r>
      <w:r w:rsidRPr="00D44F42">
        <w:t>čij</w:t>
      </w:r>
      <w:r w:rsidR="00F71C26">
        <w:t>e</w:t>
      </w:r>
      <w:r w:rsidRPr="00D44F42">
        <w:t xml:space="preserve"> tražbin</w:t>
      </w:r>
      <w:r w:rsidR="00F71C26">
        <w:t>e</w:t>
      </w:r>
      <w:r w:rsidRPr="00D44F42">
        <w:t xml:space="preserve"> čin</w:t>
      </w:r>
      <w:r w:rsidR="00F71C26">
        <w:t>e</w:t>
      </w:r>
      <w:r w:rsidRPr="00D44F42">
        <w:t xml:space="preserve"> potrebnu većinu iz </w:t>
      </w:r>
      <w:r w:rsidR="00AF02C3">
        <w:t xml:space="preserve">članka </w:t>
      </w:r>
      <w:r w:rsidRPr="00D44F42">
        <w:t>63. ZFPPN.</w:t>
      </w:r>
    </w:p>
    <w:p w:rsidRDefault="0064224F" w:rsidP="00F71C26" w:rsidR="0064224F">
      <w:pPr>
        <w:ind w:firstLine="360"/>
        <w:jc w:val="both"/>
        <w:rPr>
          <w:bCs/>
        </w:rPr>
      </w:pPr>
    </w:p>
    <w:p w:rsidRDefault="0064224F" w:rsidP="00F71C26" w:rsidR="0064224F">
      <w:pPr>
        <w:jc w:val="both"/>
      </w:pPr>
      <w:r>
        <w:t>III.</w:t>
      </w:r>
      <w:r w:rsidR="00AF02C3">
        <w:tab/>
      </w:r>
      <w:r w:rsidRPr="00D44F42">
        <w:t>Predstečajna nagodba ima snagu ovršne isprave za sve vjerovnike čije su tražbine utvrđene.</w:t>
      </w:r>
    </w:p>
    <w:p w:rsidRDefault="0064224F" w:rsidP="00F71C26" w:rsidR="0064224F">
      <w:pPr>
        <w:ind w:firstLine="360"/>
        <w:jc w:val="both"/>
        <w:rPr>
          <w:bCs/>
        </w:rPr>
      </w:pPr>
    </w:p>
    <w:p w:rsidRDefault="0064224F" w:rsidP="00F71C26" w:rsidR="0064224F">
      <w:pPr>
        <w:jc w:val="both"/>
      </w:pPr>
      <w:r>
        <w:t>IV.</w:t>
      </w:r>
      <w:r w:rsidR="00AF02C3">
        <w:tab/>
      </w:r>
      <w:r w:rsidRPr="00D44F42">
        <w:t xml:space="preserve">Neispunjenjem obveza dužnika prema vjerovnicima ove </w:t>
      </w:r>
      <w:r w:rsidR="00AB047F">
        <w:t>n</w:t>
      </w:r>
      <w:r w:rsidRPr="00D44F42">
        <w:t xml:space="preserve">agodbe, vjerovnik stječe pravo da na temelju ove </w:t>
      </w:r>
      <w:r w:rsidR="005F4446">
        <w:t>n</w:t>
      </w:r>
      <w:r w:rsidRPr="00D44F42">
        <w:t>agodbe ispunjenje obveze traži izravno putem Financijske agencije.</w:t>
      </w:r>
    </w:p>
    <w:p w:rsidRDefault="0064224F" w:rsidP="00F71C26" w:rsidR="0064224F">
      <w:pPr>
        <w:ind w:firstLine="360"/>
        <w:jc w:val="both"/>
      </w:pPr>
    </w:p>
    <w:p w:rsidRDefault="0064224F" w:rsidP="00F71C26" w:rsidR="0064224F">
      <w:pPr>
        <w:jc w:val="both"/>
      </w:pPr>
      <w:r>
        <w:t>V.</w:t>
      </w:r>
      <w:r w:rsidR="00AF02C3">
        <w:tab/>
      </w:r>
      <w:r w:rsidRPr="00D44F42">
        <w:t>Ovo rješenje dostavlja se Financijskoj agenciji koja će isto po primitku bez odgode objaviti na svojim web-stranicama.</w:t>
      </w:r>
    </w:p>
    <w:p w:rsidRDefault="0064224F" w:rsidP="00F71C26" w:rsidR="0064224F">
      <w:pPr>
        <w:ind w:firstLine="360"/>
        <w:jc w:val="both"/>
      </w:pPr>
    </w:p>
    <w:p w:rsidRDefault="0064224F" w:rsidP="00F71C26" w:rsidR="0064224F" w:rsidRPr="00D44F42">
      <w:pPr>
        <w:jc w:val="both"/>
      </w:pPr>
      <w:r>
        <w:t>VI.</w:t>
      </w:r>
      <w:r w:rsidR="00AF02C3">
        <w:tab/>
      </w:r>
      <w:r w:rsidR="00166F24">
        <w:t>R</w:t>
      </w:r>
      <w:r w:rsidRPr="00D44F42">
        <w:t xml:space="preserve">ješenje </w:t>
      </w:r>
      <w:r w:rsidR="00166F24">
        <w:t xml:space="preserve">će se po pravomoćnosti </w:t>
      </w:r>
      <w:r w:rsidRPr="00D44F42">
        <w:t>dostav</w:t>
      </w:r>
      <w:r w:rsidR="00166F24">
        <w:t xml:space="preserve">iti </w:t>
      </w:r>
      <w:r w:rsidR="00F71C26">
        <w:t xml:space="preserve">sudskom </w:t>
      </w:r>
      <w:r w:rsidR="005F4446">
        <w:t>registru,</w:t>
      </w:r>
      <w:r w:rsidRPr="00D44F42">
        <w:t xml:space="preserve"> radi upisa činjenice sklapanja predstečajne nagodbe nad dužnikom</w:t>
      </w:r>
      <w:r w:rsidR="00397A71">
        <w:t>.</w:t>
      </w:r>
      <w:r w:rsidR="0094135F">
        <w:t xml:space="preserve"> </w:t>
      </w:r>
    </w:p>
    <w:p w:rsidRDefault="00F72526" w:rsidP="00F71C26" w:rsidR="00F72526">
      <w:pPr>
        <w:jc w:val="both"/>
      </w:pPr>
    </w:p>
    <w:p w:rsidRDefault="0064224F" w:rsidP="00F71C26" w:rsidR="0064224F">
      <w:pPr>
        <w:jc w:val="center"/>
      </w:pPr>
    </w:p>
    <w:p w:rsidRDefault="00F72526" w:rsidP="00F71C26" w:rsidR="002B35A0">
      <w:pPr>
        <w:jc w:val="center"/>
      </w:pPr>
      <w:r>
        <w:lastRenderedPageBreak/>
        <w:t>Obrazloženje</w:t>
      </w:r>
    </w:p>
    <w:p w:rsidRDefault="00F72526" w:rsidP="00F71C26" w:rsidR="00F72526">
      <w:pPr>
        <w:jc w:val="both"/>
      </w:pPr>
      <w:r>
        <w:tab/>
      </w:r>
    </w:p>
    <w:p w:rsidRDefault="00AF02C3" w:rsidP="00F71C26" w:rsidR="00AF02C3">
      <w:pPr>
        <w:jc w:val="both"/>
      </w:pPr>
    </w:p>
    <w:p w:rsidRDefault="00F237F3" w:rsidP="00F71C26" w:rsidR="00F237F3">
      <w:pPr>
        <w:jc w:val="both"/>
      </w:pPr>
    </w:p>
    <w:p w:rsidRDefault="00F72526" w:rsidP="00F71C26" w:rsidR="0020660F">
      <w:pPr>
        <w:jc w:val="both"/>
      </w:pPr>
      <w:r>
        <w:tab/>
        <w:t>Dužnik</w:t>
      </w:r>
      <w:r w:rsidR="00AE2C92">
        <w:t xml:space="preserve"> </w:t>
      </w:r>
      <w:r w:rsidR="00766427">
        <w:t xml:space="preserve">CLIMACOMMERCE d.o.o. Kastav, Žegoti 6/a </w:t>
      </w:r>
      <w:r w:rsidR="00766427" w:rsidRPr="003E5618">
        <w:t>(MBS 040055297- OIB 79903090043)</w:t>
      </w:r>
      <w:r w:rsidR="00766427">
        <w:t xml:space="preserve"> </w:t>
      </w:r>
      <w:r>
        <w:t>je temeljem</w:t>
      </w:r>
      <w:r w:rsidR="00AF02C3">
        <w:t xml:space="preserve"> odre</w:t>
      </w:r>
      <w:r w:rsidR="003F2BAF">
        <w:t>d</w:t>
      </w:r>
      <w:r w:rsidR="00AF02C3">
        <w:t xml:space="preserve">be </w:t>
      </w:r>
      <w:r>
        <w:t>članka 66. st</w:t>
      </w:r>
      <w:r w:rsidR="00AF02C3">
        <w:t xml:space="preserve">avak </w:t>
      </w:r>
      <w:r>
        <w:t>1. Zakona o financijskom poslovanju i predstečajnoj nagodbi (</w:t>
      </w:r>
      <w:r w:rsidR="0094135F">
        <w:t>Narodne novine broj</w:t>
      </w:r>
      <w:r>
        <w:t xml:space="preserve"> 108/12, 144/12, 81/13 i 112/13</w:t>
      </w:r>
      <w:r w:rsidR="006F4914">
        <w:t>,</w:t>
      </w:r>
      <w:r w:rsidR="00AF02C3">
        <w:t xml:space="preserve"> u daljnjem tekstu</w:t>
      </w:r>
      <w:r>
        <w:t>: ZFPPN</w:t>
      </w:r>
      <w:r w:rsidR="00AF02C3">
        <w:t xml:space="preserve"> </w:t>
      </w:r>
      <w:r>
        <w:t xml:space="preserve">) podnio sudu prijedlog za sklapanje predstečajne nagodbe. </w:t>
      </w:r>
    </w:p>
    <w:p w:rsidRDefault="00F72526" w:rsidP="00F71C26" w:rsidR="003F2BAF">
      <w:pPr>
        <w:jc w:val="both"/>
      </w:pPr>
      <w:r>
        <w:tab/>
      </w:r>
      <w:r w:rsidR="00766427">
        <w:t>N</w:t>
      </w:r>
      <w:r w:rsidR="0020660F">
        <w:t xml:space="preserve">akon što je utvrđeno da su </w:t>
      </w:r>
      <w:r w:rsidR="00D01801">
        <w:t>ispunjene zakonske pretpostavke za sklapanje pr</w:t>
      </w:r>
      <w:r w:rsidR="003F2BAF">
        <w:t xml:space="preserve">edstečajne nagodbe propisane odredbom članka </w:t>
      </w:r>
      <w:r w:rsidR="00D01801">
        <w:t>66. st</w:t>
      </w:r>
      <w:r w:rsidR="003F2BAF">
        <w:t xml:space="preserve">avak </w:t>
      </w:r>
      <w:r w:rsidR="00D01801">
        <w:t>1.</w:t>
      </w:r>
      <w:r w:rsidR="00F41A01">
        <w:t xml:space="preserve"> do </w:t>
      </w:r>
      <w:r w:rsidR="00D01801">
        <w:t>4. ZFPPN</w:t>
      </w:r>
      <w:r w:rsidR="00F41A01">
        <w:t xml:space="preserve">, </w:t>
      </w:r>
      <w:r w:rsidR="008D4E8A">
        <w:t xml:space="preserve">sud </w:t>
      </w:r>
      <w:r w:rsidR="00D01801">
        <w:t>odredio</w:t>
      </w:r>
      <w:r w:rsidR="00F41A01">
        <w:t xml:space="preserve"> </w:t>
      </w:r>
      <w:r w:rsidR="00D01801">
        <w:t xml:space="preserve">ročište radi sklapanja predstečajne nagodbe </w:t>
      </w:r>
      <w:r w:rsidR="0090503A">
        <w:t xml:space="preserve">na osnovu </w:t>
      </w:r>
      <w:r w:rsidR="003F2BAF">
        <w:t xml:space="preserve">odredbe </w:t>
      </w:r>
      <w:r w:rsidR="00D01801">
        <w:t>čl</w:t>
      </w:r>
      <w:r w:rsidR="003F2BAF">
        <w:t xml:space="preserve">anka </w:t>
      </w:r>
      <w:r w:rsidR="00D01801">
        <w:t xml:space="preserve"> 66. st</w:t>
      </w:r>
      <w:r w:rsidR="003F2BAF">
        <w:t>avak</w:t>
      </w:r>
      <w:r w:rsidR="00D01801">
        <w:t xml:space="preserve"> 5. ZFPPN.</w:t>
      </w:r>
    </w:p>
    <w:p w:rsidRDefault="00D01801" w:rsidP="00F71C26" w:rsidR="008D4E8A">
      <w:pPr>
        <w:jc w:val="both"/>
      </w:pPr>
      <w:r>
        <w:tab/>
        <w:t xml:space="preserve">Oglas o ročištu radi sklapanja predstečajne nagodbe objavljen je isticanjem na </w:t>
      </w:r>
      <w:r w:rsidR="004E2A94" w:rsidRPr="00D82491">
        <w:rPr>
          <w:bCs/>
        </w:rPr>
        <w:t>web-stranici Financijske agencije</w:t>
      </w:r>
      <w:r w:rsidR="00766427">
        <w:rPr>
          <w:bCs/>
        </w:rPr>
        <w:t xml:space="preserve"> 4. listopada 2016. </w:t>
      </w:r>
      <w:r w:rsidR="000E7D7B">
        <w:t xml:space="preserve">sukladno </w:t>
      </w:r>
      <w:r w:rsidR="003F2BAF">
        <w:t xml:space="preserve">odredbi članka </w:t>
      </w:r>
      <w:r w:rsidR="000E7D7B">
        <w:t>66. st</w:t>
      </w:r>
      <w:r w:rsidR="003F2BAF">
        <w:t>avak</w:t>
      </w:r>
      <w:r w:rsidR="000E7D7B">
        <w:t xml:space="preserve"> 6. ZFPPN, čime se smatra da su na ročište radi sklapanja predstečajne nagodbe uredno pozvani dužnik i vjerovni</w:t>
      </w:r>
      <w:r w:rsidR="00100462">
        <w:t>ci</w:t>
      </w:r>
      <w:r w:rsidR="000E7D7B">
        <w:t xml:space="preserve"> predstečajne nagodbe. </w:t>
      </w:r>
    </w:p>
    <w:p w:rsidRDefault="000E7D7B" w:rsidP="00F71C26" w:rsidR="003F2BAF">
      <w:pPr>
        <w:jc w:val="both"/>
      </w:pPr>
      <w:r>
        <w:tab/>
      </w:r>
      <w:r w:rsidRPr="00766427">
        <w:t>Na ročištu</w:t>
      </w:r>
      <w:r w:rsidR="003F2BAF" w:rsidRPr="00766427">
        <w:t xml:space="preserve"> za sklapanje predstečajne nagodb</w:t>
      </w:r>
      <w:r w:rsidR="00887098" w:rsidRPr="00766427">
        <w:t>e</w:t>
      </w:r>
      <w:r w:rsidR="003F2BAF" w:rsidRPr="00766427">
        <w:t xml:space="preserve"> održanom dana </w:t>
      </w:r>
      <w:r w:rsidR="00F71C26">
        <w:t>14</w:t>
      </w:r>
      <w:r w:rsidR="007251D5" w:rsidRPr="00766427">
        <w:t xml:space="preserve">. </w:t>
      </w:r>
      <w:r w:rsidR="00766427" w:rsidRPr="00766427">
        <w:t xml:space="preserve">prosinca </w:t>
      </w:r>
      <w:r w:rsidR="00100462" w:rsidRPr="00766427">
        <w:t>201</w:t>
      </w:r>
      <w:r w:rsidR="00F71C26">
        <w:t>6</w:t>
      </w:r>
      <w:r w:rsidRPr="00766427">
        <w:t xml:space="preserve">.  pristanak na </w:t>
      </w:r>
      <w:r w:rsidR="003F2BAF" w:rsidRPr="00766427">
        <w:t xml:space="preserve">sklapanje predložene predstečajne nagodbe na osnovu </w:t>
      </w:r>
      <w:r w:rsidRPr="00766427">
        <w:t>plan</w:t>
      </w:r>
      <w:r w:rsidR="003F2BAF" w:rsidRPr="00766427">
        <w:t>a</w:t>
      </w:r>
      <w:r w:rsidRPr="00766427">
        <w:t xml:space="preserve"> financijskog restrukturiranja dali su dužnik</w:t>
      </w:r>
      <w:r w:rsidR="001141D0" w:rsidRPr="00766427">
        <w:t xml:space="preserve"> i</w:t>
      </w:r>
      <w:r w:rsidRPr="00766427">
        <w:t xml:space="preserve"> vjerovni</w:t>
      </w:r>
      <w:r w:rsidR="006F4914" w:rsidRPr="00766427">
        <w:t>ci</w:t>
      </w:r>
      <w:r w:rsidR="001141D0" w:rsidRPr="00766427">
        <w:t xml:space="preserve"> </w:t>
      </w:r>
      <w:r w:rsidRPr="00766427">
        <w:t xml:space="preserve">koji </w:t>
      </w:r>
      <w:r w:rsidR="006F4914" w:rsidRPr="00766427">
        <w:t>su</w:t>
      </w:r>
      <w:r w:rsidR="00911EE1" w:rsidRPr="00766427">
        <w:t xml:space="preserve"> </w:t>
      </w:r>
      <w:r w:rsidR="00887098" w:rsidRPr="00766427">
        <w:t>sudjelova</w:t>
      </w:r>
      <w:r w:rsidR="006F4914" w:rsidRPr="00766427">
        <w:t>li</w:t>
      </w:r>
      <w:r w:rsidR="00887098" w:rsidRPr="00766427">
        <w:t xml:space="preserve"> </w:t>
      </w:r>
      <w:r w:rsidRPr="00766427">
        <w:t>u glasovanju s utvrđen</w:t>
      </w:r>
      <w:r w:rsidR="006F4914" w:rsidRPr="00766427">
        <w:t>im</w:t>
      </w:r>
      <w:r w:rsidRPr="00766427">
        <w:t xml:space="preserve"> tražbin</w:t>
      </w:r>
      <w:r w:rsidR="006F4914" w:rsidRPr="00766427">
        <w:t>ama</w:t>
      </w:r>
      <w:r w:rsidRPr="00766427">
        <w:t xml:space="preserve"> u </w:t>
      </w:r>
      <w:r w:rsidR="0064224F" w:rsidRPr="00766427">
        <w:t xml:space="preserve">iznosu od </w:t>
      </w:r>
      <w:r w:rsidR="00766427" w:rsidRPr="00766427">
        <w:rPr>
          <w:color w:val="000000"/>
        </w:rPr>
        <w:t>21.046.070,29 kn</w:t>
      </w:r>
      <w:r w:rsidR="0064224F" w:rsidRPr="00766427">
        <w:t>,</w:t>
      </w:r>
      <w:r w:rsidRPr="00766427">
        <w:t xml:space="preserve"> </w:t>
      </w:r>
      <w:r w:rsidR="0064224F" w:rsidRPr="00766427">
        <w:t>a</w:t>
      </w:r>
      <w:r w:rsidRPr="00766427">
        <w:t xml:space="preserve"> čij</w:t>
      </w:r>
      <w:r w:rsidR="006F4914" w:rsidRPr="00766427">
        <w:t>e</w:t>
      </w:r>
      <w:r w:rsidRPr="00766427">
        <w:t xml:space="preserve"> tražbin</w:t>
      </w:r>
      <w:r w:rsidR="006F4914" w:rsidRPr="00766427">
        <w:t>e</w:t>
      </w:r>
      <w:r w:rsidRPr="00766427">
        <w:t xml:space="preserve"> čin</w:t>
      </w:r>
      <w:r w:rsidR="006F4914" w:rsidRPr="00766427">
        <w:t>e</w:t>
      </w:r>
      <w:r w:rsidRPr="00766427">
        <w:t xml:space="preserve"> potrebnu većinu iz </w:t>
      </w:r>
      <w:r w:rsidR="00887098" w:rsidRPr="00766427">
        <w:t xml:space="preserve">odredbe </w:t>
      </w:r>
      <w:r w:rsidRPr="00766427">
        <w:t>čl</w:t>
      </w:r>
      <w:r w:rsidR="006F4914" w:rsidRPr="00766427">
        <w:t>anka</w:t>
      </w:r>
      <w:r w:rsidRPr="00766427">
        <w:t xml:space="preserve"> 63. st</w:t>
      </w:r>
      <w:r w:rsidR="003F2BAF" w:rsidRPr="00766427">
        <w:t>avak</w:t>
      </w:r>
      <w:r w:rsidRPr="00766427">
        <w:t xml:space="preserve"> 2. ZFPPN.</w:t>
      </w:r>
    </w:p>
    <w:p w:rsidRDefault="000E7D7B" w:rsidP="00F71C26" w:rsidR="00887098">
      <w:pPr>
        <w:jc w:val="both"/>
      </w:pPr>
      <w:r>
        <w:tab/>
      </w:r>
      <w:r w:rsidR="00887098">
        <w:t>Odre</w:t>
      </w:r>
      <w:r w:rsidR="003E3E4D">
        <w:t>dbom članka 66. stavak 9. ZFPPN</w:t>
      </w:r>
      <w:r w:rsidR="00887098" w:rsidRPr="00220478">
        <w:t xml:space="preserve"> </w:t>
      </w:r>
      <w:r w:rsidR="00887098">
        <w:t xml:space="preserve">propisano je da će sud </w:t>
      </w:r>
      <w:r w:rsidR="00887098" w:rsidRPr="00220478">
        <w:t xml:space="preserve">rješenjem odobriti sklapanje predstečajne nagodbe ako su na ročištu za sklapanje predstečajne nagodbe svoj pristanak dali dužnik i vjerovnici čije tražbine čine potrebnu većinu iz članka 63. </w:t>
      </w:r>
      <w:r w:rsidR="00887098">
        <w:t xml:space="preserve">tog </w:t>
      </w:r>
      <w:r w:rsidR="00887098" w:rsidRPr="00220478">
        <w:t>Zakona, te ako utvrdi, da je sadržaj predložene nagodbe u skladu s općim pravilima o sudskoj nagodbi, te da je njezin sadržaj u bitnim sastojcima odgovarajući prihvaćenom planu financijskog i operativnog restrukturiranja dužnika.</w:t>
      </w:r>
    </w:p>
    <w:p w:rsidRDefault="00887098" w:rsidP="00F71C26" w:rsidR="0094135F">
      <w:pPr>
        <w:ind w:firstLine="708"/>
        <w:jc w:val="both"/>
      </w:pPr>
      <w:r>
        <w:t xml:space="preserve">Kako </w:t>
      </w:r>
      <w:r w:rsidRPr="00220478">
        <w:t>su na ročištu za sklapanje predstečajne nagodbe svoj pristanak dali dužnik</w:t>
      </w:r>
      <w:r w:rsidR="00AE2C92">
        <w:t xml:space="preserve"> </w:t>
      </w:r>
      <w:r w:rsidR="00911EE1">
        <w:t xml:space="preserve"> i </w:t>
      </w:r>
      <w:r w:rsidR="001141D0">
        <w:t>v</w:t>
      </w:r>
      <w:r w:rsidR="00F71C26">
        <w:t>j</w:t>
      </w:r>
      <w:r w:rsidRPr="00220478">
        <w:t>erovni</w:t>
      </w:r>
      <w:r w:rsidR="003E3E4D">
        <w:t>ci</w:t>
      </w:r>
      <w:r w:rsidR="001141D0">
        <w:t xml:space="preserve"> </w:t>
      </w:r>
      <w:r w:rsidRPr="00220478">
        <w:t>čij</w:t>
      </w:r>
      <w:r w:rsidR="003E3E4D">
        <w:t>e</w:t>
      </w:r>
      <w:r w:rsidRPr="00220478">
        <w:t xml:space="preserve"> tražbin</w:t>
      </w:r>
      <w:r w:rsidR="003E3E4D">
        <w:t>e</w:t>
      </w:r>
      <w:r w:rsidRPr="00220478">
        <w:t xml:space="preserve"> čin</w:t>
      </w:r>
      <w:r w:rsidR="003E3E4D">
        <w:t>e</w:t>
      </w:r>
      <w:r w:rsidRPr="00220478">
        <w:t xml:space="preserve"> potrebnu većinu</w:t>
      </w:r>
      <w:r>
        <w:t xml:space="preserve"> propisanu odredbom </w:t>
      </w:r>
      <w:r w:rsidRPr="00220478">
        <w:t xml:space="preserve">članka 63. </w:t>
      </w:r>
      <w:r>
        <w:t>ZFPPN</w:t>
      </w:r>
      <w:r w:rsidRPr="00220478">
        <w:t xml:space="preserve">, </w:t>
      </w:r>
      <w:r>
        <w:t xml:space="preserve">kako je </w:t>
      </w:r>
      <w:r w:rsidRPr="00220478">
        <w:t>utvr</w:t>
      </w:r>
      <w:r>
        <w:t xml:space="preserve">đeno da </w:t>
      </w:r>
      <w:r w:rsidRPr="00220478">
        <w:t>je sadržaj predložene nagodbe u skladu s općim pravilima o sudskoj nagodbi, te da je njezin sadržaj u bitnim sastojcima odgovarajući prihvaćenom planu financijskog i operativnog restrukturiranja dužnika</w:t>
      </w:r>
      <w:r w:rsidR="000E7D7B">
        <w:t>,</w:t>
      </w:r>
      <w:r w:rsidR="00F41A01">
        <w:t xml:space="preserve"> temeljem </w:t>
      </w:r>
      <w:r w:rsidR="0094135F">
        <w:t xml:space="preserve">navedene odredbe </w:t>
      </w:r>
      <w:r w:rsidR="00F41A01">
        <w:t>čl</w:t>
      </w:r>
      <w:r w:rsidR="003F2BAF">
        <w:t xml:space="preserve">anka </w:t>
      </w:r>
      <w:r w:rsidR="00F41A01">
        <w:t>66. st</w:t>
      </w:r>
      <w:r w:rsidR="003F2BAF">
        <w:t>avak</w:t>
      </w:r>
      <w:r w:rsidR="00F41A01">
        <w:t xml:space="preserve"> 9. </w:t>
      </w:r>
      <w:r w:rsidR="00CF43AD" w:rsidRPr="00D44F42">
        <w:t>ZFPPN</w:t>
      </w:r>
      <w:r w:rsidR="00CF43AD">
        <w:t xml:space="preserve"> </w:t>
      </w:r>
      <w:r w:rsidR="0094135F">
        <w:t xml:space="preserve">valjalo je </w:t>
      </w:r>
      <w:r w:rsidR="00F41A01">
        <w:t>odluč</w:t>
      </w:r>
      <w:r w:rsidR="0094135F">
        <w:t xml:space="preserve">iti kao </w:t>
      </w:r>
      <w:r w:rsidR="0090503A">
        <w:t>pod točkom I. izreke ovog rješenja</w:t>
      </w:r>
      <w:r w:rsidR="0094135F">
        <w:t>.</w:t>
      </w:r>
    </w:p>
    <w:p w:rsidRDefault="0090503A" w:rsidP="00F237F3" w:rsidR="0090503A">
      <w:pPr>
        <w:ind w:firstLine="708"/>
        <w:jc w:val="both"/>
        <w:rPr>
          <w:bCs/>
        </w:rPr>
      </w:pPr>
      <w:r>
        <w:t xml:space="preserve">Na osnovu odredbe članka 66. stavak 11. </w:t>
      </w:r>
      <w:r w:rsidRPr="00D44F42">
        <w:t>ZFPPN</w:t>
      </w:r>
      <w:r>
        <w:t xml:space="preserve"> utvrđeno je kao pod </w:t>
      </w:r>
      <w:r w:rsidR="00E20C6C">
        <w:t xml:space="preserve">točkom </w:t>
      </w:r>
      <w:r>
        <w:t>II</w:t>
      </w:r>
      <w:r w:rsidR="00E20C6C">
        <w:t>.</w:t>
      </w:r>
      <w:r>
        <w:t xml:space="preserve"> izreke ovog rješenja da je p</w:t>
      </w:r>
      <w:r w:rsidRPr="00D44F42">
        <w:t xml:space="preserve">redstečajna nagodba sklopljena kada je potpišu dužnik </w:t>
      </w:r>
      <w:r w:rsidR="00AE2C92">
        <w:t xml:space="preserve"> </w:t>
      </w:r>
      <w:r w:rsidRPr="00D44F42">
        <w:t xml:space="preserve">i vjerovnici čije tražbine čine potrebnu većinu iz </w:t>
      </w:r>
      <w:r>
        <w:t xml:space="preserve">članka </w:t>
      </w:r>
      <w:r w:rsidRPr="00D44F42">
        <w:t>63. ZFPPN.</w:t>
      </w:r>
    </w:p>
    <w:p w:rsidRDefault="0090503A" w:rsidP="00F237F3" w:rsidR="0090503A">
      <w:pPr>
        <w:ind w:firstLine="708"/>
        <w:jc w:val="both"/>
        <w:rPr>
          <w:bCs/>
        </w:rPr>
      </w:pPr>
      <w:r>
        <w:t xml:space="preserve">Budući je odredbom članka 66. stavak 13. </w:t>
      </w:r>
      <w:r w:rsidRPr="00D44F42">
        <w:t xml:space="preserve">ZFPPN </w:t>
      </w:r>
      <w:r>
        <w:t>propisano da p</w:t>
      </w:r>
      <w:r w:rsidRPr="00D44F42">
        <w:t>redstečajna nagodba ima snagu ovršne isprave za sve vjerovnike čije su tražbine utvrđene</w:t>
      </w:r>
      <w:r>
        <w:t>, valjalo je utvrditi kao pod točkom III</w:t>
      </w:r>
      <w:r w:rsidR="00E20C6C">
        <w:t>.</w:t>
      </w:r>
      <w:r>
        <w:t xml:space="preserve"> i IV</w:t>
      </w:r>
      <w:r w:rsidR="00E20C6C">
        <w:t>.</w:t>
      </w:r>
      <w:r>
        <w:t xml:space="preserve"> izreke ovog rješenja</w:t>
      </w:r>
      <w:r w:rsidRPr="00D44F42">
        <w:t>.</w:t>
      </w:r>
    </w:p>
    <w:p w:rsidRDefault="0090503A" w:rsidP="00F71C26" w:rsidR="0090503A" w:rsidRPr="00D44F42">
      <w:pPr>
        <w:jc w:val="both"/>
      </w:pPr>
      <w:r>
        <w:tab/>
      </w:r>
      <w:r w:rsidR="00F4773D">
        <w:t xml:space="preserve">Temeljem </w:t>
      </w:r>
      <w:r>
        <w:t>odredbe članka 66. stavak 12. ZFPPN odlučeno je kao pod točkom V. izreke ovog rješenja</w:t>
      </w:r>
      <w:r w:rsidR="00004C91">
        <w:t>,</w:t>
      </w:r>
      <w:r w:rsidR="00F4773D">
        <w:t xml:space="preserve"> dok je na osnovu odredbe članka 84. stavak 2. ZFPPN odlučeno kao pod točkom VI</w:t>
      </w:r>
      <w:r w:rsidR="00E20C6C">
        <w:t>.</w:t>
      </w:r>
      <w:r w:rsidR="00F4773D">
        <w:t xml:space="preserve"> izreke ovog rješenja.</w:t>
      </w:r>
    </w:p>
    <w:p w:rsidRDefault="0090503A" w:rsidP="00F71C26" w:rsidR="00F4773D">
      <w:pPr>
        <w:jc w:val="both"/>
      </w:pPr>
      <w:r>
        <w:tab/>
      </w:r>
    </w:p>
    <w:p w:rsidRDefault="008D0135" w:rsidP="00F71C26" w:rsidR="008D0135">
      <w:pPr>
        <w:jc w:val="center"/>
      </w:pPr>
      <w:r>
        <w:t xml:space="preserve">U Rijeci, </w:t>
      </w:r>
      <w:r w:rsidR="00766427">
        <w:t>14. prosinca 2016</w:t>
      </w:r>
      <w:r>
        <w:t xml:space="preserve">. </w:t>
      </w:r>
      <w:r w:rsidR="003F2BAF">
        <w:t xml:space="preserve"> </w:t>
      </w:r>
    </w:p>
    <w:p w:rsidRDefault="00BD007D" w:rsidP="00F71C26" w:rsidR="00BD007D">
      <w:pPr>
        <w:jc w:val="center"/>
      </w:pPr>
    </w:p>
    <w:p w:rsidRDefault="00BD007D" w:rsidP="00F71C26" w:rsidR="00BD007D">
      <w:pPr>
        <w:jc w:val="center"/>
      </w:pPr>
    </w:p>
    <w:p w:rsidRDefault="0020660F" w:rsidP="00F71C26" w:rsidR="008D0135">
      <w:pPr>
        <w:ind w:left="6720"/>
      </w:pPr>
      <w:r>
        <w:t xml:space="preserve">      </w:t>
      </w:r>
      <w:r w:rsidR="008D0135">
        <w:t>Sudac</w:t>
      </w:r>
    </w:p>
    <w:p w:rsidRDefault="00AB3A2C" w:rsidP="00F71C26" w:rsidR="008D0135">
      <w:pPr>
        <w:ind w:left="6720"/>
      </w:pPr>
      <w:r>
        <w:t>Liljana Ugrin</w:t>
      </w:r>
    </w:p>
    <w:p w:rsidRDefault="00AB3A2C" w:rsidP="00F71C26" w:rsidR="00AB3A2C">
      <w:pPr>
        <w:ind w:left="6720"/>
      </w:pPr>
    </w:p>
    <w:p w:rsidRDefault="00AB3A2C" w:rsidP="00F71C26" w:rsidR="00AB3A2C">
      <w:pPr>
        <w:ind w:left="6720"/>
      </w:pPr>
    </w:p>
    <w:p w:rsidRDefault="00AB3A2C" w:rsidP="00F71C26" w:rsidR="00AB3A2C">
      <w:pPr>
        <w:ind w:left="6720"/>
      </w:pPr>
    </w:p>
    <w:p w:rsidRDefault="00AB3A2C" w:rsidP="00F71C26" w:rsidR="00AB3A2C">
      <w:pPr>
        <w:ind w:left="6720"/>
      </w:pPr>
    </w:p>
    <w:p w:rsidRDefault="008D0135" w:rsidP="00F71C26" w:rsidR="008D0135" w:rsidRPr="0021372B">
      <w:pPr>
        <w:rPr>
          <w:rFonts w:cs="Arial"/>
        </w:rPr>
      </w:pPr>
      <w:r w:rsidRPr="0021372B">
        <w:rPr>
          <w:rFonts w:cs="Arial"/>
        </w:rPr>
        <w:t>UPUTA O PRAVNOM LIJEKU:</w:t>
      </w:r>
    </w:p>
    <w:p w:rsidRDefault="008D0135" w:rsidP="00F71C26" w:rsidR="008D0135" w:rsidRPr="00290C26">
      <w:pPr>
        <w:jc w:val="both"/>
        <w:rPr>
          <w:rFonts w:cs="Arial"/>
        </w:rPr>
      </w:pPr>
      <w:r w:rsidRPr="00290C26">
        <w:rPr>
          <w:rFonts w:cs="Arial"/>
        </w:rPr>
        <w:t xml:space="preserve">Protiv rješenja </w:t>
      </w:r>
      <w:r>
        <w:rPr>
          <w:rFonts w:cs="Arial"/>
        </w:rPr>
        <w:t>dopuštena je žalba Visokom trgovačkom sudu Republike Hrvatske.</w:t>
      </w:r>
      <w:r w:rsidR="008D4E8A">
        <w:rPr>
          <w:rFonts w:cs="Arial"/>
        </w:rPr>
        <w:t xml:space="preserve"> </w:t>
      </w:r>
      <w:r w:rsidRPr="00290C26">
        <w:rPr>
          <w:rFonts w:cs="Arial"/>
        </w:rPr>
        <w:t xml:space="preserve">Žalba se podnosi putem ovog suda, u tri primjerka, u roku od 8 dana od dana dostave prijepisa ovog rješenja. </w:t>
      </w:r>
    </w:p>
    <w:p w:rsidRDefault="00AE2C92" w:rsidP="00F71C26" w:rsidR="00AE2C92">
      <w:pPr>
        <w:jc w:val="center"/>
      </w:pPr>
    </w:p>
    <w:p w:rsidRDefault="007251D5" w:rsidP="00F71C26" w:rsidR="007251D5">
      <w:pPr>
        <w:jc w:val="center"/>
      </w:pPr>
    </w:p>
    <w:p w:rsidRDefault="008D0135" w:rsidP="00F71C26" w:rsidR="008D0135">
      <w:pPr>
        <w:jc w:val="both"/>
      </w:pPr>
      <w:r>
        <w:t>DNA</w:t>
      </w:r>
      <w:r w:rsidR="00F237F3">
        <w:t>:</w:t>
      </w:r>
    </w:p>
    <w:p w:rsidRDefault="00F237F3" w:rsidP="00F71C26" w:rsidR="00F237F3">
      <w:pPr>
        <w:jc w:val="both"/>
      </w:pPr>
    </w:p>
    <w:p w:rsidRDefault="00F71C26" w:rsidP="00F71C26" w:rsidR="008D4E8A">
      <w:pPr>
        <w:jc w:val="both"/>
      </w:pPr>
      <w:r>
        <w:t>I</w:t>
      </w:r>
      <w:r>
        <w:tab/>
        <w:t>R</w:t>
      </w:r>
      <w:r w:rsidR="008D4E8A">
        <w:t xml:space="preserve">ješenje dostaviti </w:t>
      </w:r>
    </w:p>
    <w:p w:rsidRDefault="008C3A0E" w:rsidP="00F71C26" w:rsidR="0067589A">
      <w:pPr>
        <w:numPr>
          <w:ilvl w:val="0"/>
          <w:numId w:val="1"/>
        </w:numPr>
        <w:tabs>
          <w:tab w:pos="720" w:val="clear"/>
          <w:tab w:pos="-720" w:val="num"/>
        </w:tabs>
        <w:ind w:left="360"/>
        <w:jc w:val="both"/>
      </w:pPr>
      <w:r>
        <w:t xml:space="preserve">     </w:t>
      </w:r>
      <w:r w:rsidR="008D0135">
        <w:t>dužnik</w:t>
      </w:r>
      <w:r w:rsidR="0064224F">
        <w:t>u</w:t>
      </w:r>
      <w:r w:rsidR="00AB3A2C">
        <w:t xml:space="preserve"> </w:t>
      </w:r>
      <w:r w:rsidR="00F71C26">
        <w:t xml:space="preserve"> </w:t>
      </w:r>
    </w:p>
    <w:p w:rsidRDefault="008C3A0E" w:rsidP="00F71C26" w:rsidR="008D4E8A">
      <w:pPr>
        <w:numPr>
          <w:ilvl w:val="0"/>
          <w:numId w:val="1"/>
        </w:numPr>
        <w:tabs>
          <w:tab w:pos="720" w:val="clear"/>
          <w:tab w:pos="-360" w:val="num"/>
        </w:tabs>
        <w:ind w:left="360"/>
        <w:jc w:val="both"/>
      </w:pPr>
      <w:r>
        <w:t xml:space="preserve">     </w:t>
      </w:r>
      <w:r w:rsidR="008D0135">
        <w:t>FINA</w:t>
      </w:r>
      <w:r w:rsidR="008D4E8A">
        <w:t xml:space="preserve"> radi objave na web stranicama </w:t>
      </w:r>
    </w:p>
    <w:p w:rsidRDefault="008C3A0E" w:rsidP="00F71C26" w:rsidR="00F71C26">
      <w:pPr>
        <w:numPr>
          <w:ilvl w:val="0"/>
          <w:numId w:val="1"/>
        </w:numPr>
        <w:tabs>
          <w:tab w:pos="720" w:val="clear"/>
          <w:tab w:pos="0" w:val="num"/>
        </w:tabs>
        <w:ind w:left="360"/>
        <w:jc w:val="both"/>
      </w:pPr>
      <w:r>
        <w:t xml:space="preserve">      </w:t>
      </w:r>
      <w:r w:rsidR="00F71C26">
        <w:t xml:space="preserve">sudskom </w:t>
      </w:r>
      <w:r w:rsidR="008D4E8A">
        <w:t xml:space="preserve">registru po </w:t>
      </w:r>
      <w:r w:rsidR="008D0135">
        <w:t xml:space="preserve"> pravomoćnosti</w:t>
      </w:r>
    </w:p>
    <w:p w:rsidRDefault="00F71C26" w:rsidP="00F71C26" w:rsidR="008D0135">
      <w:pPr>
        <w:jc w:val="both"/>
      </w:pPr>
      <w:r>
        <w:t>II</w:t>
      </w:r>
      <w:r>
        <w:tab/>
        <w:t xml:space="preserve">Rješenje objaviti </w:t>
      </w:r>
      <w:r w:rsidR="008D4E8A">
        <w:t xml:space="preserve">na </w:t>
      </w:r>
      <w:r>
        <w:t>mrežnoj stranici e-Oglasna ploča sudova</w:t>
      </w:r>
      <w:r w:rsidR="008D4E8A">
        <w:t xml:space="preserve"> </w:t>
      </w:r>
    </w:p>
    <w:p w:rsidRDefault="008D0135" w:rsidP="00F71C26" w:rsidR="008D0135">
      <w:pPr>
        <w:jc w:val="both"/>
      </w:pPr>
    </w:p>
    <w:p w:rsidRDefault="008D0135" w:rsidP="008D0135" w:rsidR="008D0135">
      <w:pPr>
        <w:jc w:val="both"/>
      </w:pPr>
      <w:r>
        <w:t>U Rijeci,</w:t>
      </w:r>
      <w:r w:rsidR="0064224F">
        <w:t xml:space="preserve"> </w:t>
      </w:r>
      <w:r w:rsidR="00766427">
        <w:t>14. prosinca 2016</w:t>
      </w:r>
      <w:r>
        <w:t>.</w:t>
      </w:r>
      <w:r w:rsidR="008D4E8A">
        <w:t xml:space="preserve">                                              sudac </w:t>
      </w:r>
    </w:p>
    <w:p w:rsidRDefault="008D0135" w:rsidP="008D0135" w:rsidR="008D0135">
      <w:pPr>
        <w:jc w:val="both"/>
      </w:pPr>
    </w:p>
    <w:p w:rsidRDefault="008D0135" w:rsidP="008D0135" w:rsidR="008D0135">
      <w:pPr>
        <w:jc w:val="both"/>
      </w:pPr>
    </w:p>
    <w:p w:rsidRDefault="002B35A0" w:rsidP="002B35A0" w:rsidR="002B35A0">
      <w:pPr>
        <w:jc w:val="both"/>
      </w:pPr>
    </w:p>
    <w:p w:rsidRDefault="008E419B" w:rsidP="002B35A0" w:rsidR="008E419B">
      <w:pPr>
        <w:jc w:val="both"/>
      </w:pPr>
    </w:p>
    <w:sectPr w:rsidR="008E419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8BD" w:rsidR="007008BD">
      <w:r>
        <w:separator/>
      </w:r>
    </w:p>
  </w:endnote>
  <w:endnote w:id="0" w:type="continuationSeparator">
    <w:p w:rsidRDefault="007008BD" w:rsidR="00700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C26" w:rsidP="006C3A89" w:rsidR="00F71C2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1C26" w:rsidR="00F71C2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C26" w:rsidP="006C3A89" w:rsidR="00F71C2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46A2">
      <w:rPr>
        <w:rStyle w:val="Brojstranice"/>
        <w:noProof/>
      </w:rPr>
      <w:t>1</w:t>
    </w:r>
    <w:r>
      <w:rPr>
        <w:rStyle w:val="Brojstranice"/>
      </w:rPr>
      <w:fldChar w:fldCharType="end"/>
    </w:r>
  </w:p>
  <w:p w:rsidRDefault="00F71C26" w:rsidR="00F71C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8BD" w:rsidR="007008BD">
      <w:r>
        <w:separator/>
      </w:r>
    </w:p>
  </w:footnote>
  <w:footnote w:id="0" w:type="continuationSeparator">
    <w:p w:rsidRDefault="007008BD" w:rsidR="00700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C26" w:rsidP="00082694" w:rsidR="00F71C26">
    <w:pPr>
      <w:pStyle w:val="Zaglavlje"/>
      <w:jc w:val="right"/>
    </w:pPr>
    <w:r>
      <w:tab/>
      <w:t xml:space="preserve">                                                                                   </w:t>
    </w:r>
    <w:r w:rsidR="00F237F3">
      <w:t xml:space="preserve">        Posl. br. 7 Stpn-44/15-18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D2544"/>
    <w:multiLevelType w:val="hybridMultilevel"/>
    <w:tmpl w:val="F9C8F5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9760843"/>
    <w:multiLevelType w:val="hybridMultilevel"/>
    <w:tmpl w:val="06180670"/>
    <w:lvl w:tplc="251878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04C91"/>
    <w:rsid w:val="000179CA"/>
    <w:rsid w:val="00040B4F"/>
    <w:rsid w:val="00065B6B"/>
    <w:rsid w:val="000717E4"/>
    <w:rsid w:val="00082694"/>
    <w:rsid w:val="00087F31"/>
    <w:rsid w:val="000B1ECE"/>
    <w:rsid w:val="000C3301"/>
    <w:rsid w:val="000C528D"/>
    <w:rsid w:val="000C702D"/>
    <w:rsid w:val="000D73AF"/>
    <w:rsid w:val="000E7D7B"/>
    <w:rsid w:val="00100462"/>
    <w:rsid w:val="0010747B"/>
    <w:rsid w:val="001141D0"/>
    <w:rsid w:val="001473A0"/>
    <w:rsid w:val="00166F24"/>
    <w:rsid w:val="00187463"/>
    <w:rsid w:val="001E11DD"/>
    <w:rsid w:val="001F789B"/>
    <w:rsid w:val="0020660F"/>
    <w:rsid w:val="0021372B"/>
    <w:rsid w:val="0023128F"/>
    <w:rsid w:val="00254EC8"/>
    <w:rsid w:val="00266702"/>
    <w:rsid w:val="00280506"/>
    <w:rsid w:val="002B35A0"/>
    <w:rsid w:val="002C11B5"/>
    <w:rsid w:val="002D2C34"/>
    <w:rsid w:val="002D7C4F"/>
    <w:rsid w:val="003133B7"/>
    <w:rsid w:val="00332EC7"/>
    <w:rsid w:val="0033324A"/>
    <w:rsid w:val="00397A71"/>
    <w:rsid w:val="003C0B1C"/>
    <w:rsid w:val="003C156A"/>
    <w:rsid w:val="003C3320"/>
    <w:rsid w:val="003C7696"/>
    <w:rsid w:val="003E2104"/>
    <w:rsid w:val="003E3E4D"/>
    <w:rsid w:val="003F2BAF"/>
    <w:rsid w:val="003F3056"/>
    <w:rsid w:val="004516F1"/>
    <w:rsid w:val="00485403"/>
    <w:rsid w:val="004A03F8"/>
    <w:rsid w:val="004D37EC"/>
    <w:rsid w:val="004E2A94"/>
    <w:rsid w:val="004F094F"/>
    <w:rsid w:val="005402F4"/>
    <w:rsid w:val="005655C4"/>
    <w:rsid w:val="00570263"/>
    <w:rsid w:val="005C035B"/>
    <w:rsid w:val="005F4446"/>
    <w:rsid w:val="0064224F"/>
    <w:rsid w:val="0067324F"/>
    <w:rsid w:val="0067589A"/>
    <w:rsid w:val="006C3A89"/>
    <w:rsid w:val="006F4914"/>
    <w:rsid w:val="007008BD"/>
    <w:rsid w:val="00704E89"/>
    <w:rsid w:val="007251D5"/>
    <w:rsid w:val="00725F5F"/>
    <w:rsid w:val="00766427"/>
    <w:rsid w:val="007701DC"/>
    <w:rsid w:val="008138C3"/>
    <w:rsid w:val="008472CA"/>
    <w:rsid w:val="00866467"/>
    <w:rsid w:val="00886C86"/>
    <w:rsid w:val="00887098"/>
    <w:rsid w:val="008945EB"/>
    <w:rsid w:val="008B6B9F"/>
    <w:rsid w:val="008C3A0E"/>
    <w:rsid w:val="008C5CE7"/>
    <w:rsid w:val="008D0135"/>
    <w:rsid w:val="008D4E8A"/>
    <w:rsid w:val="008E0F8F"/>
    <w:rsid w:val="008E3EF7"/>
    <w:rsid w:val="008E419B"/>
    <w:rsid w:val="00903B57"/>
    <w:rsid w:val="0090503A"/>
    <w:rsid w:val="00911996"/>
    <w:rsid w:val="00911EE1"/>
    <w:rsid w:val="00930CF0"/>
    <w:rsid w:val="00931987"/>
    <w:rsid w:val="00933883"/>
    <w:rsid w:val="0094135F"/>
    <w:rsid w:val="00953642"/>
    <w:rsid w:val="00960EF9"/>
    <w:rsid w:val="009C180D"/>
    <w:rsid w:val="009F3484"/>
    <w:rsid w:val="00A7567D"/>
    <w:rsid w:val="00A7609E"/>
    <w:rsid w:val="00A934A3"/>
    <w:rsid w:val="00AB047F"/>
    <w:rsid w:val="00AB3A2C"/>
    <w:rsid w:val="00AE2C92"/>
    <w:rsid w:val="00AF02C3"/>
    <w:rsid w:val="00AF0EA6"/>
    <w:rsid w:val="00B06A59"/>
    <w:rsid w:val="00B32ADD"/>
    <w:rsid w:val="00B40DB6"/>
    <w:rsid w:val="00B43F04"/>
    <w:rsid w:val="00B74045"/>
    <w:rsid w:val="00BC2635"/>
    <w:rsid w:val="00BD007D"/>
    <w:rsid w:val="00BD33B7"/>
    <w:rsid w:val="00C179A2"/>
    <w:rsid w:val="00C445DA"/>
    <w:rsid w:val="00C56191"/>
    <w:rsid w:val="00C809AE"/>
    <w:rsid w:val="00C819F6"/>
    <w:rsid w:val="00CA46A2"/>
    <w:rsid w:val="00CB50BA"/>
    <w:rsid w:val="00CC0A02"/>
    <w:rsid w:val="00CE23A2"/>
    <w:rsid w:val="00CE6064"/>
    <w:rsid w:val="00CF43AD"/>
    <w:rsid w:val="00D01801"/>
    <w:rsid w:val="00D356FF"/>
    <w:rsid w:val="00D65C45"/>
    <w:rsid w:val="00D73D5D"/>
    <w:rsid w:val="00D81826"/>
    <w:rsid w:val="00DB2CB8"/>
    <w:rsid w:val="00DB3DB3"/>
    <w:rsid w:val="00DC1677"/>
    <w:rsid w:val="00DD3265"/>
    <w:rsid w:val="00E20C6C"/>
    <w:rsid w:val="00E72B6F"/>
    <w:rsid w:val="00E922A7"/>
    <w:rsid w:val="00EA64F6"/>
    <w:rsid w:val="00EC7F9A"/>
    <w:rsid w:val="00ED15C4"/>
    <w:rsid w:val="00EE7A8D"/>
    <w:rsid w:val="00F237F3"/>
    <w:rsid w:val="00F41A01"/>
    <w:rsid w:val="00F4773D"/>
    <w:rsid w:val="00F51BC3"/>
    <w:rsid w:val="00F5676C"/>
    <w:rsid w:val="00F71C26"/>
    <w:rsid w:val="00F72526"/>
    <w:rsid w:val="00F72F5D"/>
    <w:rsid w:val="00F77203"/>
    <w:rsid w:val="00FA5509"/>
    <w:rsid w:val="00FC19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cs="Tahoma" w:hAnsi="Tahoma" w:ascii="Tahoma"/>
      <w:sz w:val="16"/>
      <w:szCs w:val="16"/>
    </w:rPr>
  </w:style>
  <w:style w:customStyle="true" w:styleId="TekstbaloniaChar" w:type="character">
    <w:name w:val="Tekst balončića Char"/>
    <w:link w:val="Tekstbalonia"/>
    <w:rsid w:val="00C179A2"/>
    <w:rPr>
      <w:rFonts w:cs="Tahoma" w:hAnsi="Tahoma" w:ascii="Tahoma"/>
      <w:sz w:val="16"/>
      <w:szCs w:val="16"/>
    </w:rPr>
  </w:style>
  <w:style w:customStyle="true" w:styleId="ZaglavljeChar" w:type="character">
    <w:name w:val="Zaglavlje Char"/>
    <w:link w:val="Zaglavlje"/>
    <w:uiPriority w:val="99"/>
    <w:rsid w:val="000C528D"/>
    <w:rPr>
      <w:sz w:val="24"/>
      <w:szCs w:val="24"/>
    </w:rPr>
  </w:style>
  <w:style w:customStyle="true" w:styleId="Odlomakpopisa1" w:type="paragraph">
    <w:name w:val="Odlomak popisa1"/>
    <w:basedOn w:val="Normal"/>
    <w:link w:val="ListParagraphChar"/>
    <w:rsid w:val="000C528D"/>
    <w:pPr>
      <w:spacing w:lineRule="auto" w:line="276" w:after="200"/>
      <w:ind w:left="720"/>
      <w:contextualSpacing/>
    </w:pPr>
    <w:rPr>
      <w:rFonts w:hAnsi="Calibri" w:ascii="Calibri"/>
      <w:sz w:val="22"/>
      <w:szCs w:val="22"/>
      <w:lang w:eastAsia="en-US"/>
    </w:rPr>
  </w:style>
  <w:style w:customStyle="true" w:styleId="ListParagraphChar" w:type="character">
    <w:name w:val="List Paragraph Char"/>
    <w:link w:val="Odlomakpopisa1"/>
    <w:locked/>
    <w:rsid w:val="000C528D"/>
    <w:rPr>
      <w:rFonts w:hAnsi="Calibri" w:asci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rPr>
  </w:style>
  <w:style w:customStyle="true" w:styleId="HTMLunaprijedoblikovanoChar" w:type="character">
    <w:name w:val="HTML unaprijed oblikovano Char"/>
    <w:link w:val="HTMLunaprijedoblikovano"/>
    <w:rsid w:val="000C528D"/>
    <w:rPr>
      <w:rFonts w:cs="Courier New" w:hAnsi="Courier New" w:ascii="Courier New"/>
      <w:color w:val="000000"/>
    </w:rPr>
  </w:style>
  <w:style w:customStyle="true" w:styleId="Bezproreda1" w:type="paragraph">
    <w:name w:val="Bez proreda1"/>
    <w:rsid w:val="000C528D"/>
    <w:rPr>
      <w:rFonts w:eastAsia="Calibri" w:hAnsi="Calibri" w:ascii="Calibri"/>
      <w:sz w:val="22"/>
      <w:szCs w:val="22"/>
    </w:rPr>
  </w:style>
  <w:style w:styleId="Obinitekst" w:type="paragraph">
    <w:name w:val="Plain Text"/>
    <w:basedOn w:val="Normal"/>
    <w:link w:val="ObinitekstChar"/>
    <w:rsid w:val="000C528D"/>
    <w:rPr>
      <w:rFonts w:cs="Courier New" w:hAnsi="Courier New" w:ascii="Courier New"/>
      <w:sz w:val="20"/>
      <w:szCs w:val="20"/>
    </w:rPr>
  </w:style>
  <w:style w:customStyle="true" w:styleId="ObinitekstChar" w:type="character">
    <w:name w:val="Obični tekst Char"/>
    <w:link w:val="Obinitekst"/>
    <w:rsid w:val="000C528D"/>
    <w:rPr>
      <w:rFonts w:cs="Courier New" w:hAnsi="Courier New" w:ascii="Courier New"/>
    </w:rPr>
  </w:style>
  <w:style w:styleId="Odlomakpopisa" w:type="paragraph">
    <w:name w:val="List Paragraph"/>
    <w:basedOn w:val="Normal"/>
    <w:uiPriority w:val="34"/>
    <w:qFormat/>
    <w:rsid w:val="00EA64F6"/>
    <w:pPr>
      <w:ind w:left="720"/>
      <w:contextualSpacing/>
    </w:pPr>
    <w:rPr>
      <w:rFonts w:cs="Arial" w:hAnsi="Arial" w:ascii="Arial"/>
      <w:sz w:val="22"/>
      <w:szCs w:val="22"/>
    </w:rPr>
  </w:style>
  <w:style w:styleId="Tekstrezerviranogmjesta" w:type="character">
    <w:name w:val="Placeholder Text"/>
    <w:basedOn w:val="Zadanifontodlomka"/>
    <w:uiPriority w:val="99"/>
    <w:semiHidden/>
    <w:rsid w:val="00CA46A2"/>
    <w:rPr>
      <w:color w:val="808080"/>
      <w:bdr w:space="0" w:sz="0" w:color="auto" w:val="none"/>
      <w:shd w:fill="CCFFFF" w:color="auto" w:val="clear"/>
    </w:rPr>
  </w:style>
  <w:style w:customStyle="true" w:styleId="eSPISCCParagraphDefaultFont" w:type="character">
    <w:name w:val="eSPIS_CC_Paragraph Default Font"/>
    <w:basedOn w:val="Zadanifontodlomka"/>
    <w:rsid w:val="00CA46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46A2"/>
    <w:rPr>
      <w:noProof/>
      <w:bdr w:space="0" w:sz="0" w:color="auto" w:val="none"/>
      <w:shd w:fill="FFFFCC" w:color="auto" w:val="clear"/>
      <w:lang w:val="hr-HR"/>
    </w:rPr>
  </w:style>
  <w:style w:customStyle="true" w:styleId="PozadinaSvijetloCrvena" w:type="character">
    <w:name w:val="Pozadina_SvijetloCrvena"/>
    <w:basedOn w:val="eSPISCCParagraphDefaultFont"/>
    <w:rsid w:val="00CA46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46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ascii="Tahoma" w:cs="Tahoma" w:hAnsi="Tahoma"/>
      <w:sz w:val="16"/>
      <w:szCs w:val="16"/>
    </w:rPr>
  </w:style>
  <w:style w:customStyle="1" w:styleId="TekstbaloniaChar" w:type="character">
    <w:name w:val="Tekst balončića Char"/>
    <w:link w:val="Tekstbalonia"/>
    <w:rsid w:val="00C179A2"/>
    <w:rPr>
      <w:rFonts w:ascii="Tahoma" w:cs="Tahoma" w:hAnsi="Tahoma"/>
      <w:sz w:val="16"/>
      <w:szCs w:val="16"/>
    </w:rPr>
  </w:style>
  <w:style w:customStyle="1" w:styleId="ZaglavljeChar" w:type="character">
    <w:name w:val="Zaglavlje Char"/>
    <w:link w:val="Zaglavlje"/>
    <w:uiPriority w:val="99"/>
    <w:rsid w:val="000C528D"/>
    <w:rPr>
      <w:sz w:val="24"/>
      <w:szCs w:val="24"/>
    </w:rPr>
  </w:style>
  <w:style w:customStyle="1" w:styleId="Odlomakpopisa1" w:type="paragraph">
    <w:name w:val="Odlomak popisa1"/>
    <w:basedOn w:val="Normal"/>
    <w:link w:val="ListParagraphChar"/>
    <w:rsid w:val="000C528D"/>
    <w:pPr>
      <w:spacing w:after="200" w:line="276" w:lineRule="auto"/>
      <w:ind w:left="720"/>
      <w:contextualSpacing/>
    </w:pPr>
    <w:rPr>
      <w:rFonts w:ascii="Calibri" w:hAnsi="Calibri"/>
      <w:sz w:val="22"/>
      <w:szCs w:val="22"/>
      <w:lang w:eastAsia="en-US"/>
    </w:rPr>
  </w:style>
  <w:style w:customStyle="1" w:styleId="ListParagraphChar" w:type="character">
    <w:name w:val="List Paragraph Char"/>
    <w:link w:val="Odlomakpopisa1"/>
    <w:locked/>
    <w:rsid w:val="000C528D"/>
    <w:rPr>
      <w:rFonts w:ascii="Calibri" w:hAnsi="Calibri"/>
      <w:sz w:val="22"/>
      <w:szCs w:val="22"/>
      <w:lang w:eastAsia="en-US"/>
    </w:rPr>
  </w:style>
  <w:style w:styleId="HTMLunaprijedoblikovano" w:type="paragraph">
    <w:name w:val="HTML Preformatted"/>
    <w:basedOn w:val="Normal"/>
    <w:link w:val="HTMLunaprijedoblikovanoChar"/>
    <w:rsid w:val="000C528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rPr>
  </w:style>
  <w:style w:customStyle="1" w:styleId="HTMLunaprijedoblikovanoChar" w:type="character">
    <w:name w:val="HTML unaprijed oblikovano Char"/>
    <w:link w:val="HTMLunaprijedoblikovano"/>
    <w:rsid w:val="000C528D"/>
    <w:rPr>
      <w:rFonts w:ascii="Courier New" w:cs="Courier New" w:hAnsi="Courier New"/>
      <w:color w:val="000000"/>
    </w:rPr>
  </w:style>
  <w:style w:customStyle="1" w:styleId="Bezproreda1" w:type="paragraph">
    <w:name w:val="Bez proreda1"/>
    <w:rsid w:val="000C528D"/>
    <w:rPr>
      <w:rFonts w:ascii="Calibri" w:eastAsia="Calibri" w:hAnsi="Calibri"/>
      <w:sz w:val="22"/>
      <w:szCs w:val="22"/>
    </w:rPr>
  </w:style>
  <w:style w:styleId="Obinitekst" w:type="paragraph">
    <w:name w:val="Plain Text"/>
    <w:basedOn w:val="Normal"/>
    <w:link w:val="ObinitekstChar"/>
    <w:rsid w:val="000C528D"/>
    <w:rPr>
      <w:rFonts w:ascii="Courier New" w:cs="Courier New" w:hAnsi="Courier New"/>
      <w:sz w:val="20"/>
      <w:szCs w:val="20"/>
    </w:rPr>
  </w:style>
  <w:style w:customStyle="1" w:styleId="ObinitekstChar" w:type="character">
    <w:name w:val="Obični tekst Char"/>
    <w:link w:val="Obinitekst"/>
    <w:rsid w:val="000C528D"/>
    <w:rPr>
      <w:rFonts w:ascii="Courier New" w:cs="Courier New" w:hAnsi="Courier New"/>
    </w:rPr>
  </w:style>
  <w:style w:styleId="Odlomakpopisa" w:type="paragraph">
    <w:name w:val="List Paragraph"/>
    <w:basedOn w:val="Normal"/>
    <w:uiPriority w:val="34"/>
    <w:qFormat/>
    <w:rsid w:val="00EA64F6"/>
    <w:pPr>
      <w:ind w:left="720"/>
      <w:contextualSpacing/>
    </w:pPr>
    <w:rPr>
      <w:rFonts w:ascii="Arial" w:cs="Arial" w:hAnsi="Arial"/>
      <w:sz w:val="22"/>
      <w:szCs w:val="22"/>
    </w:rPr>
  </w:style>
  <w:style w:styleId="Tekstrezerviranogmjesta" w:type="character">
    <w:name w:val="Placeholder Text"/>
    <w:basedOn w:val="Zadanifontodlomka"/>
    <w:uiPriority w:val="99"/>
    <w:semiHidden/>
    <w:rsid w:val="00CA46A2"/>
    <w:rPr>
      <w:color w:val="808080"/>
      <w:bdr w:color="auto" w:space="0" w:sz="0" w:val="none"/>
      <w:shd w:color="auto" w:fill="CCFFFF" w:val="clear"/>
    </w:rPr>
  </w:style>
  <w:style w:customStyle="1" w:styleId="eSPISCCParagraphDefaultFont" w:type="character">
    <w:name w:val="eSPIS_CC_Paragraph Default Font"/>
    <w:basedOn w:val="Zadanifontodlomka"/>
    <w:rsid w:val="00CA46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A46A2"/>
    <w:rPr>
      <w:noProof/>
      <w:bdr w:color="auto" w:space="0" w:sz="0" w:val="none"/>
      <w:shd w:color="auto" w:fill="FFFFCC" w:val="clear"/>
      <w:lang w:val="hr-HR"/>
    </w:rPr>
  </w:style>
  <w:style w:customStyle="1" w:styleId="PozadinaSvijetloCrvena" w:type="character">
    <w:name w:val="Pozadina_SvijetloCrvena"/>
    <w:basedOn w:val="eSPISCCParagraphDefaultFont"/>
    <w:rsid w:val="00CA46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A46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8732606">
      <w:bodyDiv w:val="true"/>
      <w:marLeft w:val="0"/>
      <w:marRight w:val="0"/>
      <w:marTop w:val="0"/>
      <w:marBottom w:val="0"/>
      <w:divBdr>
        <w:top w:space="0" w:sz="0" w:color="auto" w:val="none"/>
        <w:left w:space="0" w:sz="0" w:color="auto" w:val="none"/>
        <w:bottom w:space="0" w:sz="0" w:color="auto" w:val="none"/>
        <w:right w:space="0" w:sz="0" w:color="auto" w:val="none"/>
      </w:divBdr>
    </w:div>
    <w:div w:id="1439327741">
      <w:bodyDiv w:val="true"/>
      <w:marLeft w:val="0"/>
      <w:marRight w:val="0"/>
      <w:marTop w:val="0"/>
      <w:marBottom w:val="0"/>
      <w:divBdr>
        <w:top w:space="0" w:sz="0" w:color="auto" w:val="none"/>
        <w:left w:space="0" w:sz="0" w:color="auto" w:val="none"/>
        <w:bottom w:space="0" w:sz="0" w:color="auto" w:val="none"/>
        <w:right w:space="0" w:sz="0" w:color="auto" w:val="none"/>
      </w:divBdr>
    </w:div>
    <w:div w:id="19706209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2015.</izvorni_sadrzaj>
    <derivirana_varijabla naziv="DomainObject.Predmet.DatumOsnivanja_1">23.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Stpn-44/2015</izvorni_sadrzaj>
    <derivirana_varijabla naziv="DomainObject.Predmet.OznakaBroj_1">Stpn-44/2015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CLIMACOMMERCE d.o.o.  Kastav</izvorni_sadrzaj>
    <derivirana_varijabla naziv="DomainObject.Predmet.StrankaFormated_1">  CLIMACOMMERCE d.o.o.  Kastav</derivirana_varijabla>
  </DomainObject.Predmet.StrankaFormated>
  <DomainObject.Predmet.StrankaFormatedOIB>
    <izvorni_sadrzaj>  CLIMACOMMERCE d.o.o.  Kastav, OIB 79903090043</izvorni_sadrzaj>
    <derivirana_varijabla naziv="DomainObject.Predmet.StrankaFormatedOIB_1">  CLIMACOMMERCE d.o.o.  Kastav, OIB 79903090043</derivirana_varijabla>
  </DomainObject.Predmet.StrankaFormatedOIB>
  <DomainObject.Predmet.StrankaFormatedWithAdress>
    <izvorni_sadrzaj> CLIMACOMMERCE d.o.o.  Kastav, Žegoti 6a, 51215 Kastav</izvorni_sadrzaj>
    <derivirana_varijabla naziv="DomainObject.Predmet.StrankaFormatedWithAdress_1"> CLIMACOMMERCE d.o.o.  Kastav, Žegoti 6a, 51215 Kastav</derivirana_varijabla>
  </DomainObject.Predmet.StrankaFormatedWithAdress>
  <DomainObject.Predmet.StrankaFormatedWithAdressOIB>
    <izvorni_sadrzaj> CLIMACOMMERCE d.o.o.  Kastav, OIB 79903090043, Žegoti 6a, 51215 Kastav</izvorni_sadrzaj>
    <derivirana_varijabla naziv="DomainObject.Predmet.StrankaFormatedWithAdressOIB_1"> CLIMACOMMERCE d.o.o.  Kastav, OIB 79903090043, Žegoti 6a, 51215 Kastav</derivirana_varijabla>
  </DomainObject.Predmet.StrankaFormatedWithAdressOIB>
  <DomainObject.Predmet.StrankaWithAdress>
    <izvorni_sadrzaj>CLIMACOMMERCE d.o.o.  Kastav Žegoti 6a,51215 Kastav</izvorni_sadrzaj>
    <derivirana_varijabla naziv="DomainObject.Predmet.StrankaWithAdress_1">CLIMACOMMERCE d.o.o.  Kastav Žegoti 6a,51215 Kastav</derivirana_varijabla>
  </DomainObject.Predmet.StrankaWithAdress>
  <DomainObject.Predmet.StrankaWithAdressOIB>
    <izvorni_sadrzaj>CLIMACOMMERCE d.o.o.  Kastav, OIB 79903090043, Žegoti 6a,51215 Kastav</izvorni_sadrzaj>
    <derivirana_varijabla naziv="DomainObject.Predmet.StrankaWithAdressOIB_1">CLIMACOMMERCE d.o.o.  Kastav, OIB 79903090043, Žegoti 6a,51215 Kastav</derivirana_varijabla>
  </DomainObject.Predmet.StrankaWithAdressOIB>
  <DomainObject.Predmet.StrankaNazivFormated>
    <izvorni_sadrzaj>CLIMACOMMERCE d.o.o.  Kastav</izvorni_sadrzaj>
    <derivirana_varijabla naziv="DomainObject.Predmet.StrankaNazivFormated_1">CLIMACOMMERCE d.o.o.  Kastav</derivirana_varijabla>
  </DomainObject.Predmet.StrankaNazivFormated>
  <DomainObject.Predmet.StrankaNazivFormatedOIB>
    <izvorni_sadrzaj>CLIMACOMMERCE d.o.o.  Kastav, OIB 79903090043</izvorni_sadrzaj>
    <derivirana_varijabla naziv="DomainObject.Predmet.StrankaNazivFormatedOIB_1">CLIMACOMMERCE d.o.o.  Kastav, OIB 79903090043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CLIMACOMMERCE d.o.o.  Kastav</item>
    </izvorni_sadrzaj>
    <derivirana_varijabla naziv="DomainObject.Predmet.StrankaListFormated_1">
      <item>CLIMACOMMERCE d.o.o.  Kastav</item>
    </derivirana_varijabla>
  </DomainObject.Predmet.StrankaListFormated>
  <DomainObject.Predmet.StrankaListFormatedOIB>
    <izvorni_sadrzaj>
      <item>CLIMACOMMERCE d.o.o.  Kastav, OIB 79903090043</item>
    </izvorni_sadrzaj>
    <derivirana_varijabla naziv="DomainObject.Predmet.StrankaListFormatedOIB_1">
      <item>CLIMACOMMERCE d.o.o.  Kastav, OIB 79903090043</item>
    </derivirana_varijabla>
  </DomainObject.Predmet.StrankaListFormatedOIB>
  <DomainObject.Predmet.StrankaListFormatedWithAdress>
    <izvorni_sadrzaj>
      <item>CLIMACOMMERCE d.o.o.  Kastav, Žegoti 6a, 51215 Kastav</item>
    </izvorni_sadrzaj>
    <derivirana_varijabla naziv="DomainObject.Predmet.StrankaListFormatedWithAdress_1">
      <item>CLIMACOMMERCE d.o.o.  Kastav, Žegoti 6a, 51215 Kastav</item>
    </derivirana_varijabla>
  </DomainObject.Predmet.StrankaListFormatedWithAdress>
  <DomainObject.Predmet.StrankaListFormatedWithAdressOIB>
    <izvorni_sadrzaj>
      <item>CLIMACOMMERCE d.o.o.  Kastav, OIB 79903090043, Žegoti 6a, 51215 Kastav</item>
    </izvorni_sadrzaj>
    <derivirana_varijabla naziv="DomainObject.Predmet.StrankaListFormatedWithAdressOIB_1">
      <item>CLIMACOMMERCE d.o.o.  Kastav, OIB 79903090043, Žegoti 6a, 51215 Kastav</item>
    </derivirana_varijabla>
  </DomainObject.Predmet.StrankaListFormatedWithAdressOIB>
  <DomainObject.Predmet.StrankaListNazivFormated>
    <izvorni_sadrzaj>
      <item>CLIMACOMMERCE d.o.o.  Kastav</item>
    </izvorni_sadrzaj>
    <derivirana_varijabla naziv="DomainObject.Predmet.StrankaListNazivFormated_1">
      <item>CLIMACOMMERCE d.o.o.  Kastav</item>
    </derivirana_varijabla>
  </DomainObject.Predmet.StrankaListNazivFormated>
  <DomainObject.Predmet.StrankaListNazivFormatedOIB>
    <izvorni_sadrzaj>
      <item>CLIMACOMMERCE d.o.o.  Kastav, OIB 79903090043</item>
    </izvorni_sadrzaj>
    <derivirana_varijabla naziv="DomainObject.Predmet.StrankaListNazivFormatedOIB_1">
      <item>CLIMACOMMERCE d.o.o.  Kastav, OIB 79903090043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CLIMACOMMERCE d.o.o.  Kastav</izvorni_sadrzaj>
    <derivirana_varijabla naziv="DomainObject.Predmet.StrankaIDrugi_1">CLIMACOMMERCE d.o.o.  Kastav</derivirana_varijabla>
  </DomainObject.Predmet.StrankaIDrugi>
  <DomainObject.Predmet.ProtustrankaIDrugi>
    <izvorni_sadrzaj/>
    <derivirana_varijabla naziv="DomainObject.Predmet.ProtustrankaIDrugi_1"/>
  </DomainObject.Predmet.ProtustrankaIDrugi>
  <DomainObject.Predmet.StrankaIDrugiAdressOIB>
    <izvorni_sadrzaj>CLIMACOMMERCE d.o.o.  Kastav, OIB 79903090043, Žegoti 6a, 51215 Kastav</izvorni_sadrzaj>
    <derivirana_varijabla naziv="DomainObject.Predmet.StrankaIDrugiAdressOIB_1">CLIMACOMMERCE d.o.o.  Kastav, OIB 79903090043, Žegoti 6a, 51215 Kastav</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CLIMACOMMERCE d.o.o.  Kastav</item>
    </izvorni_sadrzaj>
    <derivirana_varijabla naziv="DomainObject.Predmet.SudioniciListNaziv_1">
      <item>CLIMACOMMERCE d.o.o.  Kastav</item>
    </derivirana_varijabla>
  </DomainObject.Predmet.SudioniciListNaziv>
  <DomainObject.Predmet.SudioniciListAdressOIB>
    <izvorni_sadrzaj>
      <item>CLIMACOMMERCE d.o.o.  Kastav, OIB 79903090043, Žegoti 6a,51215 Kastav</item>
    </izvorni_sadrzaj>
    <derivirana_varijabla naziv="DomainObject.Predmet.SudioniciListAdressOIB_1">
      <item>CLIMACOMMERCE d.o.o.  Kastav, OIB 79903090043, Žegoti 6a,51215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79903090043</item>
    </izvorni_sadrzaj>
    <derivirana_varijabla naziv="DomainObject.Predmet.SudioniciListNazivOIB_1">
      <item>, OIB 79903090043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BB13D-D99E-4867-9D8F-9F98114AD1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21</properties:Pages>
  <properties:Words>12126</properties:Words>
  <properties:Characters>64524</properties:Characters>
  <properties:Lines>1216</properties:Lines>
  <properties:Paragraphs>394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76688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2016-12-14T10:44:00Z</dcterms:created>
  <dc:creator>ksarlija</dc:creator>
  <cp:lastModifiedBy>Tanja Fidel</cp:lastModifiedBy>
  <cp:lastPrinted>2014-07-01T13:07:00Z</cp:lastPrinted>
  <dcterms:modified xmlns:xsi="http://www.w3.org/2001/XMLSchema-instance" xsi:type="dcterms:W3CDTF">2016-12-14T11:57:00Z</dcterms:modified>
  <cp:revision>5</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21</vt:i4>
  </prop:property>
</prop:Properties>
</file>