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41D33" w:rsidR="00334B15" w:rsidRPr="005F7BBA">
        <w:trPr>
          <w:trHeight w:val="1435"/>
        </w:trPr>
        <w:tc>
          <w:tcPr>
            <w:tcW w:type="dxa" w:w="2531"/>
          </w:tcPr>
          <w:p w:rsidRDefault="00334B15" w:rsidP="00F41D33" w:rsidR="00334B15" w:rsidRPr="005F7BBA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14:textId="908a53e" w14:paraId="908a53e" w:rsidRDefault="00334B15" w:rsidP="00334B15" w:rsidR="00334B15">
      <w:pPr>
        <w:jc w:val="right"/>
        <w15:collapsed w:val="false"/>
      </w:pPr>
      <w:r>
        <w:t>Poslovni broj: 4. St-</w:t>
      </w:r>
      <w:r w:rsidR="007D69D2">
        <w:t>1107</w:t>
      </w:r>
      <w:r>
        <w:t>/2016-</w:t>
      </w:r>
      <w:r w:rsidR="007D69D2">
        <w:t>18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E53B97" w:rsidRPr="00E53B97">
        <w:t>SIMERA j.d.o.o., Domaldova 1, Sinj, OIB: 81133846094</w:t>
      </w:r>
      <w:r>
        <w:t xml:space="preserve">, </w:t>
      </w:r>
      <w:r w:rsidR="00536491">
        <w:t>20. veljače 2018.</w:t>
      </w:r>
    </w:p>
    <w:p w:rsidRDefault="00044F41" w:rsidP="00044F41" w:rsidR="00044F41" w:rsidRPr="00520E5B">
      <w:pPr>
        <w:jc w:val="both"/>
      </w:pPr>
    </w:p>
    <w:p w:rsidRDefault="00375995" w:rsidP="00520E5B" w:rsidR="0037599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375995" w:rsidP="00520E5B" w:rsidR="0037599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E53B97" w:rsidRPr="00E53B97">
        <w:t>SIMERA j.d.o.o., Domaldova 1, Sinj, OIB: 81133846094</w:t>
      </w:r>
      <w:r w:rsidRPr="00520E5B">
        <w:t xml:space="preserve"> da u roku od 15 dana solidarno uplate na sudski depozit ovog suda br. HR1623900011300000664, otvoren kod Hrvatske poštanske banke d.d. Zagreb, pozivom na broj </w:t>
      </w:r>
      <w:r w:rsidR="00E53B97">
        <w:t>4110716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E53B97" w:rsidP="00E53B97" w:rsidR="00E53B97">
      <w:pPr>
        <w:ind w:firstLine="708"/>
        <w:jc w:val="both"/>
      </w:pPr>
      <w:r>
        <w:t>Predlagatelj Financijska agencija, Regionalni centar Split, Podružnica Split je prijedlogom zaprimljenim na Trgovačkom sudu u Splitu, dana 18. travnja 2016. predložio otvaranje stečajnog postupka nad dužnikom SIMERA j.d.o.o., Domaldova 1, Sinj, OIB: 81133846094.</w:t>
      </w:r>
    </w:p>
    <w:p w:rsidRDefault="00E53B97" w:rsidP="00E53B97" w:rsidR="00E53B97">
      <w:pPr>
        <w:ind w:left="708"/>
        <w:jc w:val="both"/>
      </w:pPr>
    </w:p>
    <w:p w:rsidRDefault="00E53B97" w:rsidP="00E53B97" w:rsidR="00E53B97">
      <w:pPr>
        <w:ind w:firstLine="708"/>
        <w:jc w:val="both"/>
      </w:pPr>
      <w:r>
        <w:t>U prijedlogu se u bitnome navo</w:t>
      </w:r>
      <w:r w:rsidR="00536491">
        <w:t xml:space="preserve">di da dužnik na dan </w:t>
      </w:r>
      <w:r>
        <w:t xml:space="preserve">1. rujna 2015. u Očevidniku redoslijeda osnova za plaćanje ima evidentirane neizvršene osnove za plaćanje u </w:t>
      </w:r>
      <w:r>
        <w:lastRenderedPageBreak/>
        <w:t xml:space="preserve">neprekinutom razdoblju od 162 dana, u ukupnom iznosu od 9.152,68 kuna, te da prema podacima HZMO ima jednog zaposlenog, kao i da predlagatelj ne raspolaže drugim podacima o imovini dužnika. </w:t>
      </w:r>
    </w:p>
    <w:p w:rsidRDefault="003A1C8C" w:rsidP="00044F41" w:rsidR="003A1C8C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3A1C8C">
        <w:t>30</w:t>
      </w:r>
      <w:r w:rsidR="00EE7377">
        <w:t>. prosinca</w:t>
      </w:r>
      <w:r w:rsidR="00B42E80">
        <w:t xml:space="preserve"> 2016. </w:t>
      </w:r>
      <w:r>
        <w:t xml:space="preserve">određeno ročište radi rasprave o uvjetima </w:t>
      </w:r>
      <w:r w:rsidR="008B566D">
        <w:t xml:space="preserve">za otvaranje stečajnog postupka za dan </w:t>
      </w:r>
      <w:r w:rsidR="003A1C8C">
        <w:t>6. veljače</w:t>
      </w:r>
      <w:r w:rsidR="00EE7377">
        <w:t xml:space="preserve"> 2017</w:t>
      </w:r>
      <w:r w:rsidR="008B566D">
        <w:t xml:space="preserve">.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Dana </w:t>
      </w:r>
      <w:r w:rsidR="00D42D17">
        <w:t>12</w:t>
      </w:r>
      <w:r>
        <w:t xml:space="preserve">. siječnja 2017. u spis zaprimljena potvrda Općinskog suda u Splitu, zemljišnoknjižnog odjela iz koje je razvidno da dužnik </w:t>
      </w:r>
      <w:r w:rsidR="00D42D17" w:rsidRPr="00E53B97">
        <w:t>SIMERA j.d.o.o., Domaldova 1, Sinj, OIB: 81133846094</w:t>
      </w:r>
      <w:r>
        <w:t xml:space="preserve"> nije upisan kao vlasnik nekretnina na području nadležnosti navedenog zemljišnoknjižnog odjela (list spisa </w:t>
      </w:r>
      <w:r w:rsidR="00D42D17">
        <w:t>14</w:t>
      </w:r>
      <w:r>
        <w:t xml:space="preserve">).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Policijska uprava Splitsko-dalmatinske dana </w:t>
      </w:r>
      <w:r w:rsidR="00536491">
        <w:t>16</w:t>
      </w:r>
      <w:r>
        <w:t xml:space="preserve">. siječnja 2017. u spis je dostavila uvjerenje iz kojeg je razvidno da dužnik </w:t>
      </w:r>
      <w:r w:rsidR="00D42D17" w:rsidRPr="00E53B97">
        <w:t>SIMERA j.d.o.o., Domaldova 1, Sinj, OIB: 81133846094</w:t>
      </w:r>
      <w:r w:rsidR="00D42D17">
        <w:t xml:space="preserve"> </w:t>
      </w:r>
      <w:r>
        <w:t xml:space="preserve">nije evidentiran kao vlasnik vozila (list spisa </w:t>
      </w:r>
      <w:r w:rsidR="00D42D17">
        <w:t>16</w:t>
      </w:r>
      <w:r>
        <w:t xml:space="preserve">). </w:t>
      </w:r>
    </w:p>
    <w:p w:rsidRDefault="00B42E80" w:rsidP="00375995" w:rsidR="00B42E80">
      <w:pPr>
        <w:jc w:val="both"/>
      </w:pPr>
    </w:p>
    <w:p w:rsidRDefault="00B42E80" w:rsidP="00375995" w:rsidR="00B42E80">
      <w:pPr>
        <w:ind w:firstLine="708"/>
        <w:jc w:val="both"/>
      </w:pPr>
      <w:r>
        <w:t xml:space="preserve">Financijska agencija je dana </w:t>
      </w:r>
      <w:r w:rsidR="00375995">
        <w:t>3. veljače</w:t>
      </w:r>
      <w:r w:rsidR="00EE7377">
        <w:t xml:space="preserve"> 2017</w:t>
      </w:r>
      <w:r>
        <w:t xml:space="preserve">. dostavila u spis </w:t>
      </w:r>
      <w:r w:rsidR="00375995">
        <w:t xml:space="preserve">podnesak kojim obrazlaže prijedlog za pokretanje stečajnog postupka nad dužnikom, te potvrdu </w:t>
      </w:r>
      <w:r>
        <w:t xml:space="preserve">o blokadi računa i novčanih sredstava dužnika iz koje proizlazi da je kod dužnika evidentirano </w:t>
      </w:r>
      <w:r w:rsidR="00D42D17">
        <w:t>322</w:t>
      </w:r>
      <w:r>
        <w:t xml:space="preserve"> dana neprekidne blokade</w:t>
      </w:r>
      <w:r w:rsidR="00375995">
        <w:t>.</w:t>
      </w:r>
      <w:r>
        <w:t xml:space="preserve">  </w:t>
      </w:r>
    </w:p>
    <w:p w:rsidRDefault="00536491" w:rsidP="00375995" w:rsidR="00536491">
      <w:pPr>
        <w:ind w:firstLine="708"/>
        <w:jc w:val="both"/>
      </w:pPr>
    </w:p>
    <w:p w:rsidRDefault="00536491" w:rsidP="00536491" w:rsidR="00536491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703 dana.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F71381" w:rsidP="00F71381" w:rsidR="00F71381">
      <w:pPr>
        <w:jc w:val="both"/>
      </w:pPr>
    </w:p>
    <w:p w:rsidRDefault="00F71381" w:rsidP="00F71381" w:rsidR="00F71381" w:rsidRPr="00E82A70">
      <w:pPr>
        <w:jc w:val="center"/>
      </w:pPr>
      <w:r>
        <w:t xml:space="preserve">U Splitu 20. veljače 2018. </w:t>
      </w:r>
    </w:p>
    <w:p w:rsidRDefault="00F71381" w:rsidP="00F71381" w:rsidR="00F71381">
      <w:r>
        <w:tab/>
      </w:r>
      <w:r>
        <w:tab/>
      </w:r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453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53"/>
      </w:tblGrid>
      <w:tr w:rsidTr="00F41D33" w:rsidR="00F71381">
        <w:trPr>
          <w:trHeight w:val="262"/>
        </w:trPr>
        <w:tc>
          <w:tcPr>
            <w:tcW w:type="dxa" w:w="4453"/>
          </w:tcPr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</w:p>
        </w:tc>
      </w:tr>
      <w:tr w:rsidTr="00F41D33" w:rsidR="00F71381">
        <w:trPr>
          <w:trHeight w:val="438"/>
        </w:trPr>
        <w:tc>
          <w:tcPr>
            <w:tcW w:type="dxa" w:w="4453"/>
          </w:tcPr>
          <w:p w:rsidRDefault="00F71381" w:rsidP="00F41D33" w:rsidR="00CA009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Katarina Mikulić</w:t>
            </w:r>
            <w:r w:rsidR="00CA0094">
              <w:rPr>
                <w:bCs/>
                <w:sz w:val="24"/>
              </w:rPr>
              <w:t>,v.r.</w:t>
            </w:r>
          </w:p>
          <w:p w:rsidRDefault="00CA0094" w:rsidP="0071700F" w:rsidR="00CA009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CA0094" w:rsidP="00CA0094" w:rsidR="00CA0094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 xml:space="preserve"> </w:t>
            </w:r>
          </w:p>
        </w:tc>
      </w:tr>
    </w:tbl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CA0094" w:rsidP="00044F41" w:rsidR="00CA0094">
      <w:pPr>
        <w:jc w:val="both"/>
      </w:pPr>
    </w:p>
    <w:p w:rsidRDefault="00CA0094" w:rsidP="00044F41" w:rsidR="00CA0094">
      <w:pPr>
        <w:jc w:val="both"/>
      </w:pPr>
    </w:p>
    <w:p w:rsidRDefault="00CA0094" w:rsidP="00044F41" w:rsidR="00CA0094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BC7EBC" w:rsidP="00CA0094" w:rsidR="00853B3E">
      <w:pPr>
        <w:pStyle w:val="Odlomakpopisa"/>
        <w:jc w:val="both"/>
      </w:pPr>
      <w:r>
        <w:t xml:space="preserve"> </w:t>
      </w:r>
    </w:p>
    <w:sectPr w:rsidSect="004E233C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8367602"/>
      <w:docPartObj>
        <w:docPartGallery w:val="Page Numbers (Top of Page)"/>
        <w:docPartUnique/>
      </w:docPartObj>
    </w:sdtPr>
    <w:sdtEndPr/>
    <w:sdtContent>
      <w:p w:rsidRDefault="004E233C" w:rsidP="004E233C" w:rsidR="004E233C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09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7D69D2">
          <w:t>1107</w:t>
        </w:r>
        <w:r>
          <w:t>/2016-1</w:t>
        </w:r>
        <w:r w:rsidR="007D69D2">
          <w:t>8</w:t>
        </w:r>
      </w:p>
      <w:p w:rsidRDefault="00CA0094" w:rsidR="004E233C">
        <w:pPr>
          <w:pStyle w:val="Zaglavlje"/>
          <w:jc w:val="center"/>
        </w:pPr>
      </w:p>
    </w:sdtContent>
  </w:sdt>
  <w:p w:rsidRDefault="004E233C" w:rsidR="004E23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7DF" w:rsidR="007F77DF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34B15"/>
    <w:rsid w:val="00375995"/>
    <w:rsid w:val="003A1C8C"/>
    <w:rsid w:val="003C2F22"/>
    <w:rsid w:val="00417EA6"/>
    <w:rsid w:val="004E233C"/>
    <w:rsid w:val="00520E5B"/>
    <w:rsid w:val="00536491"/>
    <w:rsid w:val="00625E5B"/>
    <w:rsid w:val="0071519E"/>
    <w:rsid w:val="007D69D2"/>
    <w:rsid w:val="007F77DF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A0094"/>
    <w:rsid w:val="00CC24FE"/>
    <w:rsid w:val="00D42D17"/>
    <w:rsid w:val="00D721AE"/>
    <w:rsid w:val="00DD0D50"/>
    <w:rsid w:val="00E53B97"/>
    <w:rsid w:val="00EB6A52"/>
    <w:rsid w:val="00EC4E48"/>
    <w:rsid w:val="00EE7377"/>
    <w:rsid w:val="00F2599E"/>
    <w:rsid w:val="00F47620"/>
    <w:rsid w:val="00F57DF9"/>
    <w:rsid w:val="00F71381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334B1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0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334B1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0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SIMERA j.d.o.o. za savjetovanje i trgovinu</izvorni_sadrzaj>
    <derivirana_varijabla naziv="DomainObject.Predmet.ProtustrankaFormated_1">  SIMERA j.d.o.o. za savjetovanje i trgovinu</derivirana_varijabla>
  </DomainObject.Predmet.ProtustrankaFormated>
  <DomainObject.Predmet.ProtustrankaFormatedOIB>
    <izvorni_sadrzaj>  SIMERA j.d.o.o. za savjetovanje i trgovinu, OIB 81133846094</izvorni_sadrzaj>
    <derivirana_varijabla naziv="DomainObject.Predmet.ProtustrankaFormatedOIB_1">  SIMERA j.d.o.o. za savjetovanje i trgovinu, OIB 81133846094</derivirana_varijabla>
  </DomainObject.Predmet.ProtustrankaFormatedOIB>
  <DomainObject.Predmet.ProtustrankaFormatedWithAdress>
    <izvorni_sadrzaj> SIMERA j.d.o.o. za savjetovanje i trgovinu, Domaldova 1, 21230 Sinj</izvorni_sadrzaj>
    <derivirana_varijabla naziv="DomainObject.Predmet.ProtustrankaFormatedWithAdress_1"> SIMERA j.d.o.o. za savjetovanje i trgovinu, Domaldova 1, 21230 Sinj</derivirana_varijabla>
  </DomainObject.Predmet.ProtustrankaFormatedWithAdress>
  <DomainObject.Predmet.ProtustrankaFormatedWithAdressOIB>
    <izvorni_sadrzaj> SIMERA j.d.o.o. za savjetovanje i trgovinu, OIB 81133846094, Domaldova 1, 21230 Sinj</izvorni_sadrzaj>
    <derivirana_varijabla naziv="DomainObject.Predmet.ProtustrankaFormatedWithAdressOIB_1"> SIMERA j.d.o.o. za savjetovanje i trgovinu, OIB 81133846094, Domaldova 1, 21230 Sinj</derivirana_varijabla>
  </DomainObject.Predmet.ProtustrankaFormatedWithAdressOIB>
  <DomainObject.Predmet.ProtustrankaWithAdress>
    <izvorni_sadrzaj>SIMERA j.d.o.o. za savjetovanje i trgovinu Domaldova 1, 21230 Sinj</izvorni_sadrzaj>
    <derivirana_varijabla naziv="DomainObject.Predmet.ProtustrankaWithAdress_1">SIMERA j.d.o.o. za savjetovanje i trgovinu Domaldova 1, 21230 Sinj</derivirana_varijabla>
  </DomainObject.Predmet.ProtustrankaWithAdress>
  <DomainObject.Predmet.ProtustrankaWithAdressOIB>
    <izvorni_sadrzaj>SIMERA j.d.o.o. za savjetovanje i trgovinu, OIB 81133846094, Domaldova 1, 21230 Sinj</izvorni_sadrzaj>
    <derivirana_varijabla naziv="DomainObject.Predmet.ProtustrankaWithAdressOIB_1">SIMERA j.d.o.o. za savjetovanje i trgovinu, OIB 81133846094, Domaldova 1, 21230 Sinj</derivirana_varijabla>
  </DomainObject.Predmet.ProtustrankaWithAdressOIB>
  <DomainObject.Predmet.ProtustrankaNazivFormated>
    <izvorni_sadrzaj>SIMERA j.d.o.o. za savjetovanje i trgovinu</izvorni_sadrzaj>
    <derivirana_varijabla naziv="DomainObject.Predmet.ProtustrankaNazivFormated_1">SIMERA j.d.o.o. za savjetovanje i trgovinu</derivirana_varijabla>
  </DomainObject.Predmet.ProtustrankaNazivFormated>
  <DomainObject.Predmet.ProtustrankaNazivFormatedOIB>
    <izvorni_sadrzaj>SIMERA j.d.o.o. za savjetovanje i trgovinu, OIB 81133846094</izvorni_sadrzaj>
    <derivirana_varijabla naziv="DomainObject.Predmet.ProtustrankaNazivFormatedOIB_1">SIMERA j.d.o.o. za savjetovanje i trgovinu, OIB 81133846094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9152.68</izvorni_sadrzaj>
    <derivirana_varijabla naziv="DomainObject.Predmet.TrenutnaVrijednost_1">9152.68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SIMERA j.d.o.o. za savjetovanje i trgovinu</item>
    </izvorni_sadrzaj>
    <derivirana_varijabla naziv="DomainObject.Predmet.ProtuStrankaListFormated_1">
      <item>SIMERA j.d.o.o. za savjetovanje i trgovinu</item>
    </derivirana_varijabla>
  </DomainObject.Predmet.ProtuStrankaListFormated>
  <DomainObject.Predmet.ProtuStrankaListFormatedOIB>
    <izvorni_sadrzaj>
      <item>SIMERA j.d.o.o. za savjetovanje i trgovinu, OIB 81133846094</item>
    </izvorni_sadrzaj>
    <derivirana_varijabla naziv="DomainObject.Predmet.ProtuStrankaListFormatedOIB_1">
      <item>SIMERA j.d.o.o. za savjetovanje i trgovinu, OIB 81133846094</item>
    </derivirana_varijabla>
  </DomainObject.Predmet.ProtuStrankaListFormatedOIB>
  <DomainObject.Predmet.ProtuStrankaListFormatedWithAdress>
    <izvorni_sadrzaj>
      <item>SIMERA j.d.o.o. za savjetovanje i trgovinu, Domaldova 1, 21230 Sinj</item>
    </izvorni_sadrzaj>
    <derivirana_varijabla naziv="DomainObject.Predmet.ProtuStrankaListFormatedWithAdress_1">
      <item>SIMERA j.d.o.o. za savjetovanje i trgovinu, Domaldova 1, 21230 Sinj</item>
    </derivirana_varijabla>
  </DomainObject.Predmet.ProtuStrankaListFormatedWithAdress>
  <DomainObject.Predmet.ProtuStrankaListFormatedWithAdressOIB>
    <izvorni_sadrzaj>
      <item>SIMERA j.d.o.o. za savjetovanje i trgovinu, OIB 81133846094, Domaldova 1, 21230 Sinj</item>
    </izvorni_sadrzaj>
    <derivirana_varijabla naziv="DomainObject.Predmet.ProtuStrankaListFormatedWithAdressOIB_1">
      <item>SIMERA j.d.o.o. za savjetovanje i trgovinu, OIB 81133846094, Domaldova 1, 21230 Sinj</item>
    </derivirana_varijabla>
  </DomainObject.Predmet.ProtuStrankaListFormatedWithAdressOIB>
  <DomainObject.Predmet.ProtuStrankaListNazivFormated>
    <izvorni_sadrzaj>
      <item>SIMERA j.d.o.o. za savjetovanje i trgovinu</item>
    </izvorni_sadrzaj>
    <derivirana_varijabla naziv="DomainObject.Predmet.ProtuStrankaListNazivFormated_1">
      <item>SIMERA j.d.o.o. za savjetovanje i trgovinu</item>
    </derivirana_varijabla>
  </DomainObject.Predmet.ProtuStrankaListNazivFormated>
  <DomainObject.Predmet.ProtuStrankaListNazivFormatedOIB>
    <izvorni_sadrzaj>
      <item>SIMERA j.d.o.o. za savjetovanje i trgovinu, OIB 81133846094</item>
    </izvorni_sadrzaj>
    <derivirana_varijabla naziv="DomainObject.Predmet.ProtuStrankaListNazivFormatedOIB_1">
      <item>SIMERA j.d.o.o. za savjetovanje i trgovinu, OIB 81133846094</item>
    </derivirana_varijabla>
  </DomainObject.Predmet.ProtuStrankaListNazivFormatedOIB>
  <DomainObject.Predmet.OstaliListFormated>
    <izvorni_sadrzaj>
      <item>Danica Ramljak</item>
    </izvorni_sadrzaj>
    <derivirana_varijabla naziv="DomainObject.Predmet.OstaliListFormated_1">
      <item>Danica Ramljak</item>
    </derivirana_varijabla>
  </DomainObject.Predmet.OstaliListFormated>
  <DomainObject.Predmet.OstaliListFormatedOIB>
    <izvorni_sadrzaj>
      <item>Danica Ramljak, OIB 67591780435</item>
    </izvorni_sadrzaj>
    <derivirana_varijabla naziv="DomainObject.Predmet.OstaliListFormatedOIB_1">
      <item>Danica Ramljak, OIB 67591780435</item>
    </derivirana_varijabla>
  </DomainObject.Predmet.OstaliListFormatedOIB>
  <DomainObject.Predmet.OstaliListFormatedWithAdress>
    <izvorni_sadrzaj>
      <item>Danica Ramljak, Domaldova Ulica 1, 21230 Sinj</item>
    </izvorni_sadrzaj>
    <derivirana_varijabla naziv="DomainObject.Predmet.OstaliListFormatedWithAdress_1">
      <item>Danica Ramljak, Domaldova Ulica 1, 21230 Sinj</item>
    </derivirana_varijabla>
  </DomainObject.Predmet.OstaliListFormatedWithAdress>
  <DomainObject.Predmet.OstaliListFormatedWithAdressOIB>
    <izvorni_sadrzaj>
      <item>Danica Ramljak, OIB 67591780435, Domaldova Ulica 1, 21230 Sinj</item>
    </izvorni_sadrzaj>
    <derivirana_varijabla naziv="DomainObject.Predmet.OstaliListFormatedWithAdressOIB_1">
      <item>Danica Ramljak, OIB 67591780435, Domaldova Ulica 1, 21230 Sinj</item>
    </derivirana_varijabla>
  </DomainObject.Predmet.OstaliListFormatedWithAdressOIB>
  <DomainObject.Predmet.OstaliListNazivFormated>
    <izvorni_sadrzaj>
      <item>Danica Ramljak</item>
    </izvorni_sadrzaj>
    <derivirana_varijabla naziv="DomainObject.Predmet.OstaliListNazivFormated_1">
      <item>Danica Ramljak</item>
    </derivirana_varijabla>
  </DomainObject.Predmet.OstaliListNazivFormated>
  <DomainObject.Predmet.OstaliListNazivFormatedOIB>
    <izvorni_sadrzaj>
      <item>Danica Ramljak, OIB 67591780435</item>
    </izvorni_sadrzaj>
    <derivirana_varijabla naziv="DomainObject.Predmet.OstaliListNazivFormatedOIB_1">
      <item>Danica Ramljak, OIB 67591780435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SIMERA j.d.o.o. za savjetovanje i trgovinu</izvorni_sadrzaj>
    <derivirana_varijabla naziv="DomainObject.Predmet.ProtustrankaIDrugi_1">SIMERA j.d.o.o. za savjetovanje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SIMERA j.d.o.o. za savjetovanje i trgovinu, OIB 81133846094, Domaldova 1, 21230 Sinj</izvorni_sadrzaj>
    <derivirana_varijabla naziv="DomainObject.Predmet.ProtustrankaIDrugiAdressOIB_1">SIMERA j.d.o.o. za savjetovanje i trgovinu, OIB 81133846094, Domaldova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SIMERA j.d.o.o. za savjetovanje i trgovinu</item>
      <item>FINANCIJSKA AGENCIJA, RC SPLIT</item>
      <item>Danica Ramljak</item>
    </izvorni_sadrzaj>
    <derivirana_varijabla naziv="DomainObject.Predmet.SudioniciListNaziv_1">
      <item>SIMERA j.d.o.o. za savjetovanje i trgovinu</item>
      <item>FINANCIJSKA AGENCIJA, RC SPLIT</item>
      <item>Danica Ramljak</item>
    </derivirana_varijabla>
  </DomainObject.Predmet.SudioniciListNaziv>
  <DomainObject.Predmet.SudioniciListAdressOIB>
    <izvorni_sadrzaj>
      <item>SIMERA j.d.o.o. za savjetovanje i trgovinu, OIB 81133846094, Domaldova 1,21230 Sinj</item>
      <item>FINANCIJSKA AGENCIJA, RC SPLIT, OIB 85821130368, Mažuranićevo šetalište 24 b,21000 Split</item>
      <item>Danica Ramljak, OIB 67591780435, Domaldova Ulica 1,21230 Sinj</item>
    </izvorni_sadrzaj>
    <derivirana_varijabla naziv="DomainObject.Predmet.SudioniciListAdressOIB_1">
      <item>SIMERA j.d.o.o. za savjetovanje i trgovinu, OIB 81133846094, Domaldova 1,21230 Sinj</item>
      <item>FINANCIJSKA AGENCIJA, RC SPLIT, OIB 85821130368, Mažuranićevo šetalište 24 b,21000 Split</item>
      <item>Danica Ramljak, OIB 67591780435, Domaldova Ulica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81133846094</item>
      <item>, OIB 85821130368</item>
      <item>, OIB 67591780435</item>
    </izvorni_sadrzaj>
    <derivirana_varijabla naziv="DomainObject.Predmet.SudioniciListNazivOIB_1">
      <item>, OIB 81133846094</item>
      <item>, OIB 85821130368</item>
      <item>, OIB 67591780435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9B9EF-4812-4FC1-8521-559FFC9D8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868</properties:Words>
  <properties:Characters>4836</properties:Characters>
  <properties:Lines>125</properties:Lines>
  <properties:Paragraphs>33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2018-02-20T12:57:00Z</cp:lastPrinted>
  <dcterms:modified xmlns:xsi="http://www.w3.org/2001/XMLSchema-instance" xsi:type="dcterms:W3CDTF">2018-02-20T12:57:00Z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VJEROVNIKA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