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b0e6" w14:paraId="4d1b0e6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9410AF">
        <w:t>469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9410AF">
        <w:t>PUT POD NOGE, udruga za promicanje kontinentalnog turizma,</w:t>
      </w:r>
      <w:r w:rsidR="00596F42">
        <w:t xml:space="preserve"> </w:t>
      </w:r>
      <w:r w:rsidR="002F39FA">
        <w:t xml:space="preserve">OIB: </w:t>
      </w:r>
      <w:r w:rsidR="009410AF">
        <w:t>33910097262</w:t>
      </w:r>
      <w:r w:rsidR="00FB7B34">
        <w:t>,</w:t>
      </w:r>
      <w:r w:rsidR="00B14F3A">
        <w:t xml:space="preserve"> </w:t>
      </w:r>
      <w:r w:rsidR="00B274F1">
        <w:t xml:space="preserve">MBS: </w:t>
      </w:r>
      <w:r w:rsidR="009410AF">
        <w:t>01002691,</w:t>
      </w:r>
      <w:r w:rsidR="00D460CD">
        <w:t xml:space="preserve"> </w:t>
      </w:r>
      <w:r w:rsidR="009410AF">
        <w:t>Zaprešić, Ulica grada Kaštela 16,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6D4A2B">
        <w:t>3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9410AF">
        <w:t>PUT POD NOGE, udruga za promicanje kontinentalnog turizma, OIB: 33910097262, MBS: 01002691, Zaprešić, Ulica grada Kaštela 16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 </w:t>
      </w:r>
      <w:r w:rsidR="009410AF">
        <w:t>PUT POD NOGE, udruga za promicanje kontinentalnog turizma, OIB: 33910097262, MBS: 01002691, Zaprešić, Ulica grada Kaštela 16</w:t>
      </w:r>
      <w:r w:rsidR="0086311F">
        <w:t>,</w:t>
      </w:r>
      <w:r w:rsidR="00DC1827">
        <w:t xml:space="preserve"> </w:t>
      </w:r>
      <w:r w:rsidR="009410AF">
        <w:t xml:space="preserve">predsjednik udruge TIHOMIR SMLJANEC,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F0A67">
        <w:t>1299-16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6D4A2B">
        <w:t xml:space="preserve">3.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620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20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6C620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C6209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974F6"/>
    <w:rsid w:val="008C63F0"/>
    <w:rsid w:val="00927558"/>
    <w:rsid w:val="0093241A"/>
    <w:rsid w:val="009410AF"/>
    <w:rsid w:val="0096321F"/>
    <w:rsid w:val="00A04BF3"/>
    <w:rsid w:val="00A324F9"/>
    <w:rsid w:val="00A56404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EF0A67"/>
    <w:rsid w:val="00F03C52"/>
    <w:rsid w:val="00F225C2"/>
    <w:rsid w:val="00F63B4A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2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2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2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2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2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2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2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2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1469</izvorni_sadrzaj>
    <derivirana_varijabla naziv="DomainObject.Predmet.Broj_1">1469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St-1469/2016</izvorni_sadrzaj>
    <derivirana_varijabla naziv="DomainObject.Predmet.OznakaBroj_1">St-1469/2016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 pod noge, udruga za promicanje kontinentalnog turizma</izvorni_sadrzaj>
    <derivirana_varijabla naziv="DomainObject.Predmet.ProtustrankaFormated_1">  Put pod noge, udruga za promicanje kontinentalnog turizma</derivirana_varijabla>
  </DomainObject.Predmet.ProtustrankaFormated>
  <DomainObject.Predmet.ProtustrankaFormatedOIB>
    <izvorni_sadrzaj>  Put pod noge, udruga za promicanje kontinentalnog turizma, OIB 33910097262</izvorni_sadrzaj>
    <derivirana_varijabla naziv="DomainObject.Predmet.ProtustrankaFormatedOIB_1">  Put pod noge, udruga za promicanje kontinentalnog turizma, OIB 33910097262</derivirana_varijabla>
  </DomainObject.Predmet.ProtustrankaFormatedOIB>
  <DomainObject.Predmet.ProtustrankaFormatedWithAdress>
    <izvorni_sadrzaj> Put pod noge, udruga za promicanje kontinentalnog turizma, Ulica Grada Kaštela 16, 10290 Zaprešić</izvorni_sadrzaj>
    <derivirana_varijabla naziv="DomainObject.Predmet.ProtustrankaFormatedWithAdress_1"> Put pod noge, udruga za promicanje kontinentalnog turizma, Ulica Grada Kaštela 16, 10290 Zaprešić</derivirana_varijabla>
  </DomainObject.Predmet.ProtustrankaFormatedWithAdress>
  <DomainObject.Predmet.ProtustrankaFormatedWithAdressOIB>
    <izvorni_sadrzaj> Put pod noge, udruga za promicanje kontinentalnog turizma, OIB 33910097262, Ulica Grada Kaštela 16, 10290 Zaprešić</izvorni_sadrzaj>
    <derivirana_varijabla naziv="DomainObject.Predmet.ProtustrankaFormatedWithAdressOIB_1"> Put pod noge, udruga za promicanje kontinentalnog turizma, OIB 33910097262, Ulica Grada Kaštela 16, 10290 Zaprešić</derivirana_varijabla>
  </DomainObject.Predmet.ProtustrankaFormatedWithAdressOIB>
  <DomainObject.Predmet.ProtustrankaWithAdress>
    <izvorni_sadrzaj>Put pod noge, udruga za promicanje kontinentalnog turizma Ulica Grada Kaštela 16, 10290 Zaprešić</izvorni_sadrzaj>
    <derivirana_varijabla naziv="DomainObject.Predmet.ProtustrankaWithAdress_1">Put pod noge, udruga za promicanje kontinentalnog turizma Ulica Grada Kaštela 16, 10290 Zaprešić</derivirana_varijabla>
  </DomainObject.Predmet.ProtustrankaWithAdress>
  <DomainObject.Predmet.ProtustrankaWithAdressOIB>
    <izvorni_sadrzaj>Put pod noge, udruga za promicanje kontinentalnog turizma, OIB 33910097262, Ulica Grada Kaštela 16, 10290 Zaprešić</izvorni_sadrzaj>
    <derivirana_varijabla naziv="DomainObject.Predmet.ProtustrankaWithAdressOIB_1">Put pod noge, udruga za promicanje kontinentalnog turizma, OIB 33910097262, Ulica Grada Kaštela 16, 10290 Zaprešić</derivirana_varijabla>
  </DomainObject.Predmet.ProtustrankaWithAdressOIB>
  <DomainObject.Predmet.ProtustrankaNazivFormated>
    <izvorni_sadrzaj>Put pod noge, udruga za promicanje kontinentalnog turizma</izvorni_sadrzaj>
    <derivirana_varijabla naziv="DomainObject.Predmet.ProtustrankaNazivFormated_1">Put pod noge, udruga za promicanje kontinentalnog turizma</derivirana_varijabla>
  </DomainObject.Predmet.ProtustrankaNazivFormated>
  <DomainObject.Predmet.ProtustrankaNazivFormatedOIB>
    <izvorni_sadrzaj>Put pod noge, udruga za promicanje kontinentalnog turizma, OIB 33910097262</izvorni_sadrzaj>
    <derivirana_varijabla naziv="DomainObject.Predmet.ProtustrankaNazivFormatedOIB_1">Put pod noge, udruga za promicanje kontinentalnog turizma, OIB 33910097262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Put pod noge, udruga za promicanje kontinentalnog turizma</item>
    </izvorni_sadrzaj>
    <derivirana_varijabla naziv="DomainObject.Predmet.ProtuStrankaListFormated_1">
      <item>Put pod noge, udruga za promicanje kontinentalnog turizma</item>
    </derivirana_varijabla>
  </DomainObject.Predmet.ProtuStrankaListFormated>
  <DomainObject.Predmet.ProtuStrankaListFormatedOIB>
    <izvorni_sadrzaj>
      <item>Put pod noge, udruga za promicanje kontinentalnog turizma, OIB 33910097262</item>
    </izvorni_sadrzaj>
    <derivirana_varijabla naziv="DomainObject.Predmet.ProtuStrankaListFormatedOIB_1">
      <item>Put pod noge, udruga za promicanje kontinentalnog turizma, OIB 33910097262</item>
    </derivirana_varijabla>
  </DomainObject.Predmet.ProtuStrankaListFormatedOIB>
  <DomainObject.Predmet.ProtuStrankaListFormatedWithAdress>
    <izvorni_sadrzaj>
      <item>Put pod noge, udruga za promicanje kontinentalnog turizma, Ulica Grada Kaštela 16, 10290 Zaprešić</item>
    </izvorni_sadrzaj>
    <derivirana_varijabla naziv="DomainObject.Predmet.ProtuStrankaListFormatedWithAdress_1">
      <item>Put pod noge, udruga za promicanje kontinentalnog turizma, Ulica Grada Kaštela 16, 10290 Zaprešić</item>
    </derivirana_varijabla>
  </DomainObject.Predmet.ProtuStrankaListFormatedWithAdress>
  <DomainObject.Predmet.ProtuStrankaListFormatedWithAdressOIB>
    <izvorni_sadrzaj>
      <item>Put pod noge, udruga za promicanje kontinentalnog turizma, OIB 33910097262, Ulica Grada Kaštela 16, 10290 Zaprešić</item>
    </izvorni_sadrzaj>
    <derivirana_varijabla naziv="DomainObject.Predmet.ProtuStrankaListFormatedWithAdressOIB_1">
      <item>Put pod noge, udruga za promicanje kontinentalnog turizma, OIB 33910097262, Ulica Grada Kaštela 16, 10290 Zaprešić</item>
    </derivirana_varijabla>
  </DomainObject.Predmet.ProtuStrankaListFormatedWithAdressOIB>
  <DomainObject.Predmet.ProtuStrankaListNazivFormated>
    <izvorni_sadrzaj>
      <item>Put pod noge, udruga za promicanje kontinentalnog turizma</item>
    </izvorni_sadrzaj>
    <derivirana_varijabla naziv="DomainObject.Predmet.ProtuStrankaListNazivFormated_1">
      <item>Put pod noge, udruga za promicanje kontinentalnog turizma</item>
    </derivirana_varijabla>
  </DomainObject.Predmet.ProtuStrankaListNazivFormated>
  <DomainObject.Predmet.ProtuStrankaListNazivFormatedOIB>
    <izvorni_sadrzaj>
      <item>Put pod noge, udruga za promicanje kontinentalnog turizma, OIB 33910097262</item>
    </izvorni_sadrzaj>
    <derivirana_varijabla naziv="DomainObject.Predmet.ProtuStrankaListNazivFormatedOIB_1">
      <item>Put pod noge, udruga za promicanje kontinentalnog turizma, OIB 33910097262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Put pod noge, udruga za promicanje kontinentalnog turizma</izvorni_sadrzaj>
    <derivirana_varijabla naziv="DomainObject.Predmet.ProtustrankaIDrugi_1">Put pod noge, udruga za promicanje kontinentalnog turizma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Put pod noge, udruga za promicanje kontinentalnog turizma, OIB 33910097262, Ulica Grada Kaštela 16, 10290 Zaprešić</izvorni_sadrzaj>
    <derivirana_varijabla naziv="DomainObject.Predmet.ProtustrankaIDrugiAdressOIB_1">Put pod noge, udruga za promicanje kontinentalnog turizma, OIB 33910097262, Ulica Grada Kaštela 16,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 pod noge, udruga za promicanje kontinentalnog turizma</item>
      <item>FINA Regionalni centar Zagreb</item>
    </izvorni_sadrzaj>
    <derivirana_varijabla naziv="DomainObject.Predmet.SudioniciListNaziv_1">
      <item>Put pod noge, udruga za promicanje kontinentalnog turizma</item>
      <item>FINA Regionalni centar Zagreb</item>
    </derivirana_varijabla>
  </DomainObject.Predmet.SudioniciListNaziv>
  <DomainObject.Predmet.SudioniciListAdressOIB>
    <izvorni_sadrzaj>
      <item>Put pod noge, udruga za promicanje kontinentalnog turizma, OIB 33910097262, Ulica Grada Kaštela 16,10290 Zaprešić</item>
      <item>FINA Regionalni centar Zagreb, OIB 85821130368, Trg svibanjskih žrtava 1995. 1,10000 Zagreb</item>
    </izvorni_sadrzaj>
    <derivirana_varijabla naziv="DomainObject.Predmet.SudioniciListAdressOIB_1">
      <item>Put pod noge, udruga za promicanje kontinentalnog turizma, OIB 33910097262, Ulica Grada Kaštela 16,10290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33910097262</item>
      <item>, OIB 85821130368</item>
    </izvorni_sadrzaj>
    <derivirana_varijabla naziv="DomainObject.Predmet.SudioniciListNazivOIB_1">
      <item>, OIB 33910097262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2090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2016-06-03T11:17:00Z</dcterms:created>
  <dc:creator>Snježana Andrijanić</dc:creator>
  <cp:lastModifiedBy>Snježana Andrijanić</cp:lastModifiedBy>
  <cp:lastPrinted>2016-06-03T11:17:00Z</cp:lastPrinted>
  <dcterms:modified xmlns:xsi="http://www.w3.org/2001/XMLSchema-instance" xsi:type="dcterms:W3CDTF">2016-06-03T11:17:00Z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