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1ab0570" w14:paraId="1ab057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8823DC">
        <w:rPr>
          <w:lang w:val="pt-BR"/>
        </w:rPr>
        <w:t>60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8823DC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 xml:space="preserve">, Dugo Selo, Kolodvorska </w:t>
      </w:r>
      <w:r w:rsidRPr="008823DC">
        <w:t xml:space="preserve">1/a, </w:t>
      </w:r>
      <w:r w:rsidR="008823DC" w:rsidRPr="008823DC">
        <w:t>31</w:t>
      </w:r>
      <w:r w:rsidRPr="008823DC">
        <w:t xml:space="preserve">. </w:t>
      </w:r>
      <w:r w:rsidR="008823DC" w:rsidRPr="008823DC">
        <w:t>prosinca</w:t>
      </w:r>
      <w:r w:rsidRPr="008823DC">
        <w:t xml:space="preserve"> 2018.,  </w:t>
      </w:r>
    </w:p>
    <w:p w:rsidRDefault="00EB0F17" w:rsidP="00EB0F17" w:rsidR="00EB0F17" w:rsidRPr="008823DC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F5C30">
        <w:t>Stalna služba u Dugom Selu,</w:t>
      </w:r>
      <w:r w:rsidR="008823DC">
        <w:t xml:space="preserve"> </w:t>
      </w:r>
      <w:r w:rsidR="00AF61DF">
        <w:t>zemljišnoknjižni odjel Dugo Selo i to u:</w:t>
      </w:r>
    </w:p>
    <w:p w:rsidRDefault="00F71CDB" w:rsidP="00F71CDB" w:rsidR="00F71CDB" w:rsidRPr="00D04E19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7D6CAD">
        <w:t xml:space="preserve">u zk. ul. br.4269, (E-7), k.o. Dugo Selo I koja se sastoji od 1169/10000 dijela  kčbr. 329/6 stambena zgrada br. 45, Ulica Tina Ujevića dvorište, Ulica Tina Ujevića, ukupne površine 744 m2 povezano s vlasništvom stana 7 oznake S7, u potkrovlju, podne površine 57,00 m2, te sporedni dijelovi, spremište oznake Spr-7 u podrumu, podne površine 2,63 </w:t>
      </w:r>
      <w:r w:rsidRPr="00D04E19">
        <w:t>m2 i parkirno-garažno mjesto oznake PGM-7, podne površine 13,00 m2</w:t>
      </w:r>
      <w:r w:rsidR="00A52B7F"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</w:t>
      </w:r>
      <w:r w:rsidR="00C133A1">
        <w:t xml:space="preserve">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C133A1" w:rsidR="001C55B1" w:rsidRPr="00D6335A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663B01">
        <w:t>36</w:t>
      </w:r>
      <w:r w:rsidR="00C133A1">
        <w:t>5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8823DC">
      <w:pPr>
        <w:jc w:val="center"/>
      </w:pPr>
      <w:r>
        <w:t xml:space="preserve">U </w:t>
      </w:r>
      <w:r w:rsidR="00A84C1A" w:rsidRPr="008823DC">
        <w:t>Zagreb</w:t>
      </w:r>
      <w:r w:rsidRPr="008823DC">
        <w:t>u</w:t>
      </w:r>
      <w:r w:rsidR="00A84C1A" w:rsidRPr="008823DC">
        <w:t xml:space="preserve"> </w:t>
      </w:r>
      <w:r w:rsidR="008823DC" w:rsidRPr="008823DC">
        <w:t>31</w:t>
      </w:r>
      <w:r w:rsidRPr="008823DC">
        <w:t>.</w:t>
      </w:r>
      <w:r w:rsidR="001F2EEE" w:rsidRPr="008823DC">
        <w:t xml:space="preserve"> </w:t>
      </w:r>
      <w:r w:rsidR="008823DC" w:rsidRPr="008823DC">
        <w:t>prosinca</w:t>
      </w:r>
      <w:r w:rsidRPr="008823DC">
        <w:t xml:space="preserve"> </w:t>
      </w:r>
      <w:r w:rsidR="00DC7D12" w:rsidRPr="008823DC">
        <w:t>201</w:t>
      </w:r>
      <w:r w:rsidR="00EE24DF" w:rsidRPr="008823DC">
        <w:t>8</w:t>
      </w:r>
      <w:r w:rsidR="001A1120" w:rsidRPr="008823DC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C555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DC5550" w:rsidP="007B64C7" w:rsidR="00DC5550">
      <w:pPr>
        <w:ind w:firstLine="708" w:left="3540"/>
        <w:jc w:val="right"/>
      </w:pPr>
      <w:r>
        <w:t xml:space="preserve"> Za točnost otpravka-ovlašteni službenik:</w:t>
      </w:r>
    </w:p>
    <w:p w:rsidRDefault="00DC5550" w:rsidP="007B64C7" w:rsidR="00DC5550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EB8" w:rsidR="002A5EB8">
      <w:r>
        <w:separator/>
      </w:r>
    </w:p>
  </w:endnote>
  <w:endnote w:id="0" w:type="continuationSeparator">
    <w:p w:rsidRDefault="002A5EB8" w:rsidR="002A5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EB8" w:rsidR="002A5EB8">
      <w:r>
        <w:separator/>
      </w:r>
    </w:p>
  </w:footnote>
  <w:footnote w:id="0" w:type="continuationSeparator">
    <w:p w:rsidRDefault="002A5EB8" w:rsidR="002A5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5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8823DC">
      <w:rPr>
        <w:lang w:val="pt-BR"/>
      </w:rPr>
      <w:t>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A5EB8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23DC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2B7F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133A1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5550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1CDB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8DE44-4894-46E1-949A-EDF439A79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873</properties:Words>
  <properties:Characters>4775</properties:Characters>
  <properties:Lines>133</properties:Lines>
  <properties:Paragraphs>48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2018-12-31T11:40:00Z</cp:lastPrinted>
  <dcterms:modified xmlns:xsi="http://www.w3.org/2001/XMLSchema-instance" xsi:type="dcterms:W3CDTF">2018-12-31T11:40:00Z</dcterms:modified>
  <cp:revision>58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6 STAN 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