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48eb" w14:paraId="9a748eb" w:rsidRDefault="00CC1DE7" w:rsidP="00E63680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E6560C">
        <w:t>99</w:t>
      </w:r>
      <w:r w:rsidRPr="00B9015B">
        <w:t>. St</w:t>
      </w:r>
      <w:r w:rsidR="008D101E">
        <w:t>-</w:t>
      </w:r>
      <w:r w:rsidR="00614CCD">
        <w:t>31</w:t>
      </w:r>
      <w:r w:rsidR="00863E7A">
        <w:t>29</w:t>
      </w:r>
      <w:r w:rsidR="00044787">
        <w:t>/18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93ECA" w:rsidP="00C40A44" w:rsidR="000B22E7" w:rsidRPr="00B9015B">
      <w:pPr>
        <w:ind w:firstLine="708"/>
        <w:jc w:val="both"/>
      </w:pPr>
      <w:r w:rsidRPr="00F93ECA">
        <w:rPr>
          <w:lang w:val="pt-BR"/>
        </w:rPr>
        <w:t xml:space="preserve">Trgovački sud u Zagrebu, po sucu </w:t>
      </w:r>
      <w:r w:rsidR="00342B1F">
        <w:rPr>
          <w:lang w:val="pt-BR"/>
        </w:rPr>
        <w:t>Goranu Iskri</w:t>
      </w:r>
      <w:r w:rsidRPr="00F93ECA">
        <w:rPr>
          <w:lang w:val="pt-BR"/>
        </w:rPr>
        <w:t xml:space="preserve">, u stečajnom postupku u povodu prijedloga predlagatelja FINANCIJSKE AGENCIJE, Zagreb, Ulica grada Vukovara 70, OIB: </w:t>
      </w:r>
      <w:r w:rsidRPr="00F93ECA">
        <w:t>85821130368</w:t>
      </w:r>
      <w:r w:rsidRPr="00F93ECA">
        <w:rPr>
          <w:lang w:val="pt-BR"/>
        </w:rPr>
        <w:t xml:space="preserve">, za otvaranje stečajnog postupka nad dužnikom </w:t>
      </w:r>
      <w:r w:rsidR="00863E7A">
        <w:rPr>
          <w:lang w:val="pt-BR"/>
        </w:rPr>
        <w:t>DARUJMO OSMIJEH j.d.o.o., OIB 72495611544, Zagreb, Ulica kneza Branimira 17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614CCD">
        <w:rPr>
          <w:lang w:val="pt-BR"/>
        </w:rPr>
        <w:t>2. srpnja</w:t>
      </w:r>
      <w:r w:rsidR="00E632BF">
        <w:rPr>
          <w:lang w:val="pt-BR"/>
        </w:rPr>
        <w:t xml:space="preserve"> 2019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6287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D62872">
        <w:rPr>
          <w:lang w:val="pt-BR"/>
        </w:rPr>
        <w:t>DARUJMO OSMIJEH j.d.o.o., OIB 72495611544, Zagreb, Ulica kneza Branimira 17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D0286A">
        <w:rPr>
          <w:lang w:val="pt-BR"/>
        </w:rPr>
        <w:t xml:space="preserve"> </w:t>
      </w:r>
      <w:r w:rsidR="00D0286A" w:rsidRPr="00D0286A">
        <w:rPr>
          <w:lang w:val="pt-BR"/>
        </w:rPr>
        <w:t xml:space="preserve">od isteka osmog dana od dana objave ovog rješenja na mrežnoj stranici e-oglasna ploča </w:t>
      </w:r>
      <w:r w:rsidR="00D0286A">
        <w:rPr>
          <w:lang w:val="pt-BR"/>
        </w:rPr>
        <w:t>Trgovačkog suda u Zagrebu,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D0286A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62872">
        <w:t>3129</w:t>
      </w:r>
      <w:r w:rsidR="00535D8E" w:rsidRPr="00B9015B">
        <w:t>-</w:t>
      </w:r>
      <w:r w:rsidR="00517AAB">
        <w:t>18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11F51" w:rsidP="00B11F51" w:rsidR="00B11F51" w:rsidRPr="00B11F51">
      <w:pPr>
        <w:pStyle w:val="Tijeloteksta"/>
        <w:ind w:firstLine="708"/>
        <w:rPr>
          <w:lang w:val="pt-BR"/>
        </w:rPr>
      </w:pPr>
      <w:r w:rsidRPr="00B11F51">
        <w:t xml:space="preserve">Financijska agencija, Regionalni centar Zagreb, podnijela je ovom sudu prijedlog za otvaranje stečajnog postupka nad dužnikom </w:t>
      </w:r>
      <w:r w:rsidR="00D62872">
        <w:rPr>
          <w:lang w:val="pt-BR"/>
        </w:rPr>
        <w:t>DARUJMO OSMIJEH j.d.o.o., OIB 72495611544, Zagreb, Ulica kneza Branimira 17</w:t>
      </w:r>
      <w:r w:rsidRPr="00B11F51">
        <w:rPr>
          <w:lang w:val="pt-BR"/>
        </w:rPr>
        <w:t>.</w:t>
      </w:r>
    </w:p>
    <w:p w:rsidRDefault="00B11F51" w:rsidP="00B11F51" w:rsidR="00B11F51" w:rsidRPr="00B11F51">
      <w:pPr>
        <w:pStyle w:val="Tijeloteksta"/>
        <w:rPr>
          <w:lang w:val="pt-BR"/>
        </w:rPr>
      </w:pPr>
    </w:p>
    <w:p w:rsidRDefault="00B11F51" w:rsidP="00B11F51" w:rsidR="00B11F51" w:rsidRPr="00B11F51">
      <w:pPr>
        <w:pStyle w:val="Tijeloteksta"/>
        <w:ind w:firstLine="708"/>
      </w:pPr>
      <w:r w:rsidRPr="00B11F51">
        <w:t>Prijedlog je podnesen na temelju čl. 110. st. 1. Stečajnog zakona („Narodne novine“ broj 71/15 i 104/17, dalje: SZ).</w:t>
      </w:r>
    </w:p>
    <w:p w:rsidRDefault="00B11F51" w:rsidP="00B11F51" w:rsidR="00B11F51" w:rsidRPr="00B11F51">
      <w:pPr>
        <w:pStyle w:val="Tijeloteksta"/>
        <w:ind w:firstLine="708"/>
      </w:pPr>
    </w:p>
    <w:p w:rsidRDefault="00B11F51" w:rsidP="00B11F51" w:rsidR="00B11F51" w:rsidRPr="00B11F51">
      <w:pPr>
        <w:pStyle w:val="Tijeloteksta"/>
        <w:ind w:firstLine="708"/>
        <w:rPr>
          <w:lang w:val="en-GB"/>
        </w:rPr>
      </w:pPr>
      <w:r w:rsidRPr="00B11F51">
        <w:t xml:space="preserve">Financijska agencija, kao predlagatelj, navela je u prijedlogu za otvaranje stečajnog postupka kako dužnik na dan </w:t>
      </w:r>
      <w:r w:rsidR="00D62872">
        <w:t>11</w:t>
      </w:r>
      <w:r w:rsidR="003D6D7E">
        <w:t>. prosinca</w:t>
      </w:r>
      <w:r w:rsidRPr="00B11F51">
        <w:t xml:space="preserve"> 2018. u Očevidniku redoslijeda osnova za plaćanje ima evidentirane neizvršene osnove za plaćanje u neprekinutom razdoblju od 120 dana, u ukupnom iznosu od </w:t>
      </w:r>
      <w:r w:rsidR="00D62872">
        <w:t>74.992,76</w:t>
      </w:r>
      <w:r w:rsidRPr="00B11F51">
        <w:t xml:space="preserve"> kn, kao i da dužnik ima </w:t>
      </w:r>
      <w:r w:rsidR="006C1451">
        <w:t>1 zaposlenih</w:t>
      </w:r>
      <w:r w:rsidRPr="00B11F51">
        <w:t xml:space="preserve">. </w:t>
      </w:r>
      <w:r w:rsidRPr="00B11F51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D5550" w:rsidP="00FD5550" w:rsidR="00FD5550" w:rsidRPr="00FD5550">
      <w:pPr>
        <w:pStyle w:val="Tijeloteksta"/>
        <w:ind w:firstLine="708"/>
      </w:pPr>
    </w:p>
    <w:p w:rsidRDefault="00FD5550" w:rsidP="00FD5550" w:rsidR="002501DA">
      <w:pPr>
        <w:pStyle w:val="Tijeloteksta"/>
        <w:ind w:firstLine="708"/>
      </w:pPr>
      <w:r w:rsidRPr="00FD5550">
        <w:t xml:space="preserve">Odredbom čl. 115. st. 1. SZ-a propisano je da sud na temelju prijedloga za otvaranje stečajnoga postupka donosi rješenje o pokretanju prethodnoga postupka radi utvrđivanja </w:t>
      </w:r>
      <w:r w:rsidRPr="00FD5550">
        <w:lastRenderedPageBreak/>
        <w:t xml:space="preserve">pretpostavki za otvaranje stečajnoga postupka (prethodni postupak). </w:t>
      </w:r>
      <w:r w:rsidR="0059075B"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</w:p>
    <w:p w:rsidRDefault="009B1748" w:rsidP="000C1F96" w:rsidR="009B1748">
      <w:pPr>
        <w:pStyle w:val="Tijeloteksta"/>
      </w:pPr>
    </w:p>
    <w:p w:rsidRDefault="00682CD1" w:rsidP="00F61007" w:rsidR="009B1748">
      <w:pPr>
        <w:pStyle w:val="Tijeloteksta"/>
        <w:ind w:firstLine="708"/>
      </w:pPr>
      <w:r>
        <w:t xml:space="preserve">Uvidom u </w:t>
      </w:r>
      <w:r w:rsidR="00650D44">
        <w:t xml:space="preserve">podnesak FINE od </w:t>
      </w:r>
      <w:r w:rsidR="00847BC4">
        <w:t>1</w:t>
      </w:r>
      <w:r w:rsidR="00D62872">
        <w:t>0</w:t>
      </w:r>
      <w:r w:rsidR="00010998">
        <w:t>. svibnja 2019</w:t>
      </w:r>
      <w:r w:rsidR="00024297">
        <w:t xml:space="preserve">. (list </w:t>
      </w:r>
      <w:r w:rsidR="00010998">
        <w:t>1</w:t>
      </w:r>
      <w:r w:rsidR="00024297">
        <w:t>0</w:t>
      </w:r>
      <w:r w:rsidR="00B01E1E" w:rsidRPr="00B01E1E">
        <w:t xml:space="preserve">. spisa) </w:t>
      </w:r>
      <w:r w:rsidR="00B01E1E">
        <w:t>sud je utvrdio</w:t>
      </w:r>
      <w:r w:rsidR="008D101E">
        <w:t xml:space="preserve"> kako je dužnik na </w:t>
      </w:r>
      <w:r w:rsidR="005D0E7F">
        <w:t xml:space="preserve">dan </w:t>
      </w:r>
      <w:r w:rsidR="00D62872">
        <w:t>0</w:t>
      </w:r>
      <w:r w:rsidR="00AC23DC">
        <w:t xml:space="preserve"> svibnja 2019</w:t>
      </w:r>
      <w:r w:rsidR="00B01E1E" w:rsidRPr="00B01E1E">
        <w:t xml:space="preserve">. u Očevidniku redoslijeda osnova za plaćanje imao neizvršene osnove za plaćanje u neprekinutom razdoblju </w:t>
      </w:r>
      <w:r w:rsidR="00650D44">
        <w:t xml:space="preserve">od </w:t>
      </w:r>
      <w:r w:rsidR="00AC23DC">
        <w:t>2</w:t>
      </w:r>
      <w:r w:rsidR="00D62872">
        <w:t>69</w:t>
      </w:r>
      <w:r w:rsidR="00650D44">
        <w:t xml:space="preserve"> dana</w:t>
      </w:r>
      <w:r w:rsidR="00AC23DC">
        <w:t xml:space="preserve"> u iznosu od </w:t>
      </w:r>
      <w:r w:rsidR="00D62872">
        <w:t>76.778,56</w:t>
      </w:r>
      <w:r w:rsidR="00847BC4">
        <w:t xml:space="preserve"> kn</w:t>
      </w:r>
      <w:r w:rsidR="00CC7AED">
        <w:t>.</w:t>
      </w:r>
    </w:p>
    <w:p w:rsidRDefault="00CC7AED" w:rsidP="00F61007" w:rsidR="00CC7AED">
      <w:pPr>
        <w:pStyle w:val="Tijeloteksta"/>
        <w:ind w:firstLine="708"/>
      </w:pPr>
    </w:p>
    <w:p w:rsidRDefault="00CC7AED" w:rsidP="00F61007" w:rsidR="00CC7AED">
      <w:pPr>
        <w:pStyle w:val="Tijeloteksta"/>
        <w:ind w:firstLine="708"/>
      </w:pPr>
      <w:r>
        <w:t xml:space="preserve">Nadalje, sud je uvidom u Očevidnik </w:t>
      </w:r>
      <w:r w:rsidRPr="00CC7AED">
        <w:t>redoslijeda osnova za plaćanje na dan</w:t>
      </w:r>
      <w:r>
        <w:t xml:space="preserve"> </w:t>
      </w:r>
      <w:r w:rsidR="00847BC4">
        <w:t>2</w:t>
      </w:r>
      <w:r>
        <w:t xml:space="preserve">. </w:t>
      </w:r>
      <w:r w:rsidR="00847BC4">
        <w:t xml:space="preserve">srpnja </w:t>
      </w:r>
      <w:r>
        <w:t xml:space="preserve">2019. utvrdio </w:t>
      </w:r>
      <w:r w:rsidR="00442A06">
        <w:t xml:space="preserve">da dužnik u </w:t>
      </w:r>
      <w:r w:rsidR="006F4E55">
        <w:t>Očevidniku</w:t>
      </w:r>
      <w:r w:rsidR="00442A06">
        <w:t xml:space="preserve"> ima neizvršene osnove za plaćanje u razdoblju dužem od 60 dana</w:t>
      </w:r>
      <w:r w:rsidR="00BF33A6">
        <w:t xml:space="preserve"> u iznosu od 151.554,84 kn</w:t>
      </w:r>
      <w:r w:rsidR="00442A06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BF1795" w:rsidP="001861A1" w:rsidR="00BF1795">
      <w:pPr>
        <w:jc w:val="both"/>
      </w:pPr>
    </w:p>
    <w:p w:rsidRDefault="00BF1795" w:rsidP="001861A1" w:rsidR="00BF1795">
      <w:pPr>
        <w:jc w:val="both"/>
      </w:pPr>
      <w:r>
        <w:tab/>
        <w:t xml:space="preserve">Iz potvrde Euroagram Tis d.o.o. od 17. svibnja 2019. proizlazi da dužnik nije vlasnik automobila, a prema podacima </w:t>
      </w:r>
      <w:r w:rsidR="002A6E91">
        <w:t>informacijskog sustava za zemljišne knjige proizlazi da dužnik nije vlasnik nekretnina. Zastupnik po zakonu dužnika nije dostavio podatke o bilo kakvoj imovini dužnika.</w:t>
      </w:r>
      <w:r w:rsidR="006F4E55">
        <w:t xml:space="preserve"> Iz navedenog proizlazi kako dužnik nema imovinu dostatnu za namirenje troškova stečajnog postupka.</w:t>
      </w:r>
    </w:p>
    <w:p w:rsidRDefault="006F4E55" w:rsidP="001861A1" w:rsidR="006F4E55">
      <w:pPr>
        <w:jc w:val="both"/>
      </w:pPr>
    </w:p>
    <w:p w:rsidRDefault="003210C4" w:rsidP="00D0286A" w:rsidR="009B1748">
      <w:pPr>
        <w:jc w:val="both"/>
      </w:pPr>
      <w:r>
        <w:tab/>
      </w:r>
      <w:r w:rsidR="00D0286A" w:rsidRPr="00D0286A">
        <w:t>U smislu citirane odredbe čl. 132. st. 1. SZ-a pozvane su osobe koje imaju pravni interes za provedbom stečajnoga postupka predujmiti troškova prethodnoga i otvorenoga stečajnog postupka u ukupnom iznosu 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</w:t>
      </w:r>
    </w:p>
    <w:p w:rsidRDefault="00D0286A" w:rsidP="00D0286A" w:rsidR="00D0286A" w:rsidRPr="00D0286A">
      <w:pPr>
        <w:jc w:val="both"/>
      </w:pPr>
    </w:p>
    <w:p w:rsidRDefault="009B1748" w:rsidP="00F75B8D" w:rsidR="00065B42" w:rsidRPr="00B9015B">
      <w:pPr>
        <w:jc w:val="both"/>
      </w:pPr>
      <w:r>
        <w:tab/>
      </w:r>
      <w:r w:rsidR="00A52F2D">
        <w:t>Kako dužnik nema imovinu dostatnu za namirenje troškova stečajnog postupka, to su sukladno odredbi</w:t>
      </w:r>
      <w:r w:rsidRPr="0089526A">
        <w:t xml:space="preserve">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75B8D" w:rsidP="00E63680" w:rsidR="00F75B8D">
      <w:pPr>
        <w:jc w:val="center"/>
      </w:pPr>
    </w:p>
    <w:p w:rsidRDefault="00342B1F" w:rsidP="00CF6815" w:rsidR="00F75B8D">
      <w:pPr>
        <w:jc w:val="center"/>
      </w:pPr>
      <w:r>
        <w:t xml:space="preserve">Zagreb, </w:t>
      </w:r>
      <w:r w:rsidR="00B46F44">
        <w:t>2. srpnja</w:t>
      </w:r>
      <w:r w:rsidR="00314105">
        <w:t xml:space="preserve"> 2019</w:t>
      </w:r>
      <w:r w:rsidR="00065B42" w:rsidRPr="00B9015B">
        <w:t>.</w:t>
      </w:r>
    </w:p>
    <w:p w:rsidRDefault="00CF6815" w:rsidP="00CF6815" w:rsidR="00CF6815" w:rsidRPr="00B9015B">
      <w:pPr>
        <w:jc w:val="center"/>
      </w:pP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342B1F" w:rsidP="00F75B8D" w:rsidR="00E63680">
      <w:pPr>
        <w:jc w:val="right"/>
      </w:pPr>
      <w:r>
        <w:t>Goran Iskra</w:t>
      </w:r>
      <w:r w:rsidR="00F75B8D">
        <w:t>, v.r.</w:t>
      </w:r>
    </w:p>
    <w:p w:rsidRDefault="00F75B8D" w:rsidP="00F75B8D" w:rsidR="00F75B8D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F75B8D" w:rsidR="00065B42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  <w:r w:rsidR="00D0286A">
        <w:t xml:space="preserve"> </w:t>
      </w:r>
      <w:r w:rsidR="00D0286A" w:rsidRPr="00D0286A">
        <w:t xml:space="preserve">Dostava se smatra </w:t>
      </w:r>
      <w:r w:rsidR="00D0286A" w:rsidRPr="00D0286A">
        <w:lastRenderedPageBreak/>
        <w:t>obavljenom istekom osmoga dana od dana objave ovog rješenja na mrežnoj stranici e-oglasna ploča Trgovačkog suda u Zagrebu (članak 12. stavak 1. SZ-a).</w:t>
      </w:r>
    </w:p>
    <w:p w:rsidRDefault="00F75B8D" w:rsidP="00F75B8D" w:rsidR="00F75B8D">
      <w:pPr>
        <w:jc w:val="both"/>
      </w:pPr>
    </w:p>
    <w:p w:rsidRDefault="00CF6815" w:rsidP="00F75B8D" w:rsidR="00CF6815">
      <w:pPr>
        <w:jc w:val="both"/>
      </w:pPr>
    </w:p>
    <w:p w:rsidRDefault="00CF6815" w:rsidP="00CF6815" w:rsidR="00F75B8D">
      <w:pPr>
        <w:ind w:firstLine="708" w:left="4248"/>
        <w:jc w:val="both"/>
      </w:pPr>
      <w:r>
        <w:t xml:space="preserve">   </w:t>
      </w:r>
      <w:r w:rsidR="00F75B8D">
        <w:t>Za točnost otpravka, ovlašteni službenik</w:t>
      </w:r>
    </w:p>
    <w:p w:rsidRDefault="00CF6815" w:rsidP="00CF6815" w:rsidR="00F75B8D" w:rsidRPr="00B9015B">
      <w:pPr>
        <w:ind w:left="6372"/>
        <w:jc w:val="both"/>
      </w:pPr>
      <w:r>
        <w:t xml:space="preserve">           </w:t>
      </w:r>
      <w:r w:rsidR="00F75B8D">
        <w:t>Danijela Jovanovska</w:t>
      </w:r>
    </w:p>
    <w:sectPr w:rsidSect="00E63680" w:rsidR="00F75B8D" w:rsidRPr="00B9015B">
      <w:headerReference w:type="default" r:id="rId11"/>
      <w:pgSz w:h="16838" w:w="11906"/>
      <w:pgMar w:gutter="0" w:footer="1417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444157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E6560C">
          <w:rPr>
            <w:sz w:val="24"/>
          </w:rPr>
          <w:t>99</w:t>
        </w:r>
        <w:r w:rsidR="00CC1DE7">
          <w:rPr>
            <w:sz w:val="24"/>
          </w:rPr>
          <w:t xml:space="preserve">. </w:t>
        </w:r>
        <w:r w:rsidR="00B11F51">
          <w:rPr>
            <w:sz w:val="24"/>
          </w:rPr>
          <w:t>St-</w:t>
        </w:r>
        <w:r w:rsidR="00863E7A">
          <w:rPr>
            <w:sz w:val="24"/>
          </w:rPr>
          <w:t>3129</w:t>
        </w:r>
        <w:r w:rsidR="004E6CA4">
          <w:rPr>
            <w:sz w:val="24"/>
          </w:rPr>
          <w:t>/18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0998"/>
    <w:rsid w:val="00024297"/>
    <w:rsid w:val="00044787"/>
    <w:rsid w:val="0005307D"/>
    <w:rsid w:val="00065B42"/>
    <w:rsid w:val="000B22E7"/>
    <w:rsid w:val="000B5C4E"/>
    <w:rsid w:val="000C1F96"/>
    <w:rsid w:val="000E335E"/>
    <w:rsid w:val="001013EE"/>
    <w:rsid w:val="00112743"/>
    <w:rsid w:val="00134F3A"/>
    <w:rsid w:val="001861A1"/>
    <w:rsid w:val="001A762F"/>
    <w:rsid w:val="001F33C7"/>
    <w:rsid w:val="0021298E"/>
    <w:rsid w:val="00225E5C"/>
    <w:rsid w:val="00247586"/>
    <w:rsid w:val="002501DA"/>
    <w:rsid w:val="00260C00"/>
    <w:rsid w:val="002817DE"/>
    <w:rsid w:val="002A6E91"/>
    <w:rsid w:val="002C3072"/>
    <w:rsid w:val="002D5087"/>
    <w:rsid w:val="002D60CE"/>
    <w:rsid w:val="00314105"/>
    <w:rsid w:val="003210C4"/>
    <w:rsid w:val="00341F35"/>
    <w:rsid w:val="00342B1F"/>
    <w:rsid w:val="00364741"/>
    <w:rsid w:val="003D0115"/>
    <w:rsid w:val="003D6D7E"/>
    <w:rsid w:val="003F3702"/>
    <w:rsid w:val="00412D47"/>
    <w:rsid w:val="00442A06"/>
    <w:rsid w:val="00444157"/>
    <w:rsid w:val="0045453D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678A4"/>
    <w:rsid w:val="00577B99"/>
    <w:rsid w:val="00583B18"/>
    <w:rsid w:val="0059075B"/>
    <w:rsid w:val="00591F57"/>
    <w:rsid w:val="005C6039"/>
    <w:rsid w:val="005D0E7F"/>
    <w:rsid w:val="00614CCD"/>
    <w:rsid w:val="00650D44"/>
    <w:rsid w:val="00662884"/>
    <w:rsid w:val="00682CD1"/>
    <w:rsid w:val="006B5D8C"/>
    <w:rsid w:val="006C1451"/>
    <w:rsid w:val="006F4E55"/>
    <w:rsid w:val="00704DD0"/>
    <w:rsid w:val="007150E9"/>
    <w:rsid w:val="00716862"/>
    <w:rsid w:val="00754CF2"/>
    <w:rsid w:val="0078141F"/>
    <w:rsid w:val="0079202A"/>
    <w:rsid w:val="007A38D3"/>
    <w:rsid w:val="007B068E"/>
    <w:rsid w:val="007E6A6F"/>
    <w:rsid w:val="007F7FE4"/>
    <w:rsid w:val="00847BC4"/>
    <w:rsid w:val="00863E7A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A0793E"/>
    <w:rsid w:val="00A52F2D"/>
    <w:rsid w:val="00A6064D"/>
    <w:rsid w:val="00A75EA1"/>
    <w:rsid w:val="00A75F17"/>
    <w:rsid w:val="00A851A3"/>
    <w:rsid w:val="00AC23DC"/>
    <w:rsid w:val="00AD13D9"/>
    <w:rsid w:val="00B01E1E"/>
    <w:rsid w:val="00B11F51"/>
    <w:rsid w:val="00B46F44"/>
    <w:rsid w:val="00B62E90"/>
    <w:rsid w:val="00B9015B"/>
    <w:rsid w:val="00BC2D3A"/>
    <w:rsid w:val="00BC67EF"/>
    <w:rsid w:val="00BE5577"/>
    <w:rsid w:val="00BF01D0"/>
    <w:rsid w:val="00BF0DDB"/>
    <w:rsid w:val="00BF1795"/>
    <w:rsid w:val="00BF33A6"/>
    <w:rsid w:val="00C20964"/>
    <w:rsid w:val="00C23ADD"/>
    <w:rsid w:val="00C40A44"/>
    <w:rsid w:val="00C90682"/>
    <w:rsid w:val="00CC1DE7"/>
    <w:rsid w:val="00CC4DF8"/>
    <w:rsid w:val="00CC7AED"/>
    <w:rsid w:val="00CF6815"/>
    <w:rsid w:val="00D0286A"/>
    <w:rsid w:val="00D24310"/>
    <w:rsid w:val="00D62872"/>
    <w:rsid w:val="00D677F7"/>
    <w:rsid w:val="00D803A5"/>
    <w:rsid w:val="00DE0F86"/>
    <w:rsid w:val="00E0682D"/>
    <w:rsid w:val="00E24B5E"/>
    <w:rsid w:val="00E5592A"/>
    <w:rsid w:val="00E632BF"/>
    <w:rsid w:val="00E63680"/>
    <w:rsid w:val="00E6560C"/>
    <w:rsid w:val="00E97767"/>
    <w:rsid w:val="00EF3D26"/>
    <w:rsid w:val="00F324F6"/>
    <w:rsid w:val="00F61007"/>
    <w:rsid w:val="00F75B8D"/>
    <w:rsid w:val="00F93ECA"/>
    <w:rsid w:val="00FC0054"/>
    <w:rsid w:val="00FC7A95"/>
    <w:rsid w:val="00FD495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41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1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1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1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1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41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1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1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1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1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3129</izvorni_sadrzaj>
    <derivirana_varijabla naziv="DomainObject.Predmet.Broj_1">3129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St-3129/2018</izvorni_sadrzaj>
    <derivirana_varijabla naziv="DomainObject.Predmet.OznakaBroj_1">St-3129/2018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DARUJMO OSMIJEH j.d.o.o. za usluge zastupanog po punomoćniku Željko Pereković</izvorni_sadrzaj>
    <derivirana_varijabla naziv="DomainObject.Predmet.ProtustrankaFormated_1">  DARUJMO OSMIJEH j.d.o.o. za usluge zastupanog po punomoćniku Željko Pereković</derivirana_varijabla>
  </DomainObject.Predmet.ProtustrankaFormated>
  <DomainObject.Predmet.ProtustrankaFormatedOIB>
    <izvorni_sadrzaj>  DARUJMO OSMIJEH j.d.o.o. za usluge, OIB 72495611544 zastupanog po punomoćniku Željko Pereković</izvorni_sadrzaj>
    <derivirana_varijabla naziv="DomainObject.Predmet.ProtustrankaFormatedOIB_1">  DARUJMO OSMIJEH j.d.o.o. za usluge, OIB 72495611544 zastupanog po punomoćniku Željko Pereković</derivirana_varijabla>
  </DomainObject.Predmet.ProtustrankaFormatedOIB>
  <DomainObject.Predmet.ProtustrankaFormatedWithAdress>
    <izvorni_sadrzaj> DARUJMO OSMIJEH j.d.o.o. za usluge, Ulica kneza Branimira 17, 10000 Zagreb zastupanog po punomoćniku Željko Pereković</izvorni_sadrzaj>
    <derivirana_varijabla naziv="DomainObject.Predmet.ProtustrankaFormatedWithAdress_1"> DARUJMO OSMIJEH j.d.o.o. za usluge, Ulica kneza Branimira 17, 10000 Zagreb zastupanog po punomoćniku Željko Pereković</derivirana_varijabla>
  </DomainObject.Predmet.ProtustrankaFormatedWithAdress>
  <DomainObject.Predmet.ProtustrankaFormatedWithAdressOIB>
    <izvorni_sadrzaj> DARUJMO OSMIJEH j.d.o.o. za usluge, OIB 72495611544, Ulica kneza Branimira 17, 10000 Zagreb zastupanog po punomoćniku Željko Pereković</izvorni_sadrzaj>
    <derivirana_varijabla naziv="DomainObject.Predmet.ProtustrankaFormatedWithAdressOIB_1"> DARUJMO OSMIJEH j.d.o.o. za usluge, OIB 72495611544, Ulica kneza Branimira 17, 10000 Zagreb zastupanog po punomoćniku Željko Pereković</derivirana_varijabla>
  </DomainObject.Predmet.ProtustrankaFormatedWithAdressOIB>
  <DomainObject.Predmet.ProtustrankaWithAdress>
    <izvorni_sadrzaj>DARUJMO OSMIJEH j.d.o.o. za usluge Ulica kneza Branimira 17, 10000 Zagreb</izvorni_sadrzaj>
    <derivirana_varijabla naziv="DomainObject.Predmet.ProtustrankaWithAdress_1">DARUJMO OSMIJEH j.d.o.o. za usluge Ulica kneza Branimira 17, 10000 Zagreb</derivirana_varijabla>
  </DomainObject.Predmet.ProtustrankaWithAdress>
  <DomainObject.Predmet.ProtustrankaWithAdressOIB>
    <izvorni_sadrzaj>DARUJMO OSMIJEH j.d.o.o. za usluge, OIB 72495611544, Ulica kneza Branimira 17, 10000 Zagreb</izvorni_sadrzaj>
    <derivirana_varijabla naziv="DomainObject.Predmet.ProtustrankaWithAdressOIB_1">DARUJMO OSMIJEH j.d.o.o. za usluge, OIB 72495611544, Ulica kneza Branimira 17, 10000 Zagreb</derivirana_varijabla>
  </DomainObject.Predmet.ProtustrankaWithAdressOIB>
  <DomainObject.Predmet.ProtustrankaNazivFormated>
    <izvorni_sadrzaj>DARUJMO OSMIJEH j.d.o.o. za usluge</izvorni_sadrzaj>
    <derivirana_varijabla naziv="DomainObject.Predmet.ProtustrankaNazivFormated_1">DARUJMO OSMIJEH j.d.o.o. za usluge</derivirana_varijabla>
  </DomainObject.Predmet.ProtustrankaNazivFormated>
  <DomainObject.Predmet.ProtustrankaNazivFormatedOIB>
    <izvorni_sadrzaj>DARUJMO OSMIJEH j.d.o.o. za usluge, OIB 72495611544</izvorni_sadrzaj>
    <derivirana_varijabla naziv="DomainObject.Predmet.ProtustrankaNazivFormatedOIB_1">DARUJMO OSMIJEH j.d.o.o. za usluge, OIB 72495611544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DARUJMO OSMIJEH j.d.o.o. za usluge zastupanog po punomoćniku Željko Pereković</item>
    </izvorni_sadrzaj>
    <derivirana_varijabla naziv="DomainObject.Predmet.ProtuStrankaListFormated_1">
      <item>DARUJMO OSMIJEH j.d.o.o. za usluge zastupanog po punomoćniku Željko Pereković</item>
    </derivirana_varijabla>
  </DomainObject.Predmet.ProtuStrankaListFormated>
  <DomainObject.Predmet.ProtuStrankaListFormatedOIB>
    <izvorni_sadrzaj>
      <item>DARUJMO OSMIJEH j.d.o.o. za usluge, OIB 72495611544 zastupanog po punomoćniku Željko Pereković</item>
    </izvorni_sadrzaj>
    <derivirana_varijabla naziv="DomainObject.Predmet.ProtuStrankaListFormatedOIB_1">
      <item>DARUJMO OSMIJEH j.d.o.o. za usluge, OIB 72495611544 zastupanog po punomoćniku Željko Pereković</item>
    </derivirana_varijabla>
  </DomainObject.Predmet.ProtuStrankaListFormatedOIB>
  <DomainObject.Predmet.ProtuStrankaListFormatedWithAdress>
    <izvorni_sadrzaj>
      <item>DARUJMO OSMIJEH j.d.o.o. za usluge, Ulica kneza Branimira 17, 10000 Zagreb zastupanog po punomoćniku Željko Pereković</item>
    </izvorni_sadrzaj>
    <derivirana_varijabla naziv="DomainObject.Predmet.ProtuStrankaListFormatedWithAdress_1">
      <item>DARUJMO OSMIJEH j.d.o.o. za usluge, Ulica kneza Branimira 17, 10000 Zagreb zastupanog po punomoćniku Željko Pereković</item>
    </derivirana_varijabla>
  </DomainObject.Predmet.ProtuStrankaListFormatedWithAdress>
  <DomainObject.Predmet.ProtuStrankaListFormatedWithAdressOIB>
    <izvorni_sadrzaj>
      <item>DARUJMO OSMIJEH j.d.o.o. za usluge, OIB 72495611544, Ulica kneza Branimira 17, 10000 Zagreb zastupanog po punomoćniku Željko Pereković</item>
    </izvorni_sadrzaj>
    <derivirana_varijabla naziv="DomainObject.Predmet.ProtuStrankaListFormatedWithAdressOIB_1">
      <item>DARUJMO OSMIJEH j.d.o.o. za usluge, OIB 72495611544, Ulica kneza Branimira 17, 10000 Zagreb zastupanog po punomoćniku Željko Pereković</item>
    </derivirana_varijabla>
  </DomainObject.Predmet.ProtuStrankaListFormatedWithAdressOIB>
  <DomainObject.Predmet.ProtuStrankaListNazivFormated>
    <izvorni_sadrzaj>
      <item>DARUJMO OSMIJEH j.d.o.o. za usluge</item>
    </izvorni_sadrzaj>
    <derivirana_varijabla naziv="DomainObject.Predmet.ProtuStrankaListNazivFormated_1">
      <item>DARUJMO OSMIJEH j.d.o.o. za usluge</item>
    </derivirana_varijabla>
  </DomainObject.Predmet.ProtuStrankaListNazivFormated>
  <DomainObject.Predmet.ProtuStrankaListNazivFormatedOIB>
    <izvorni_sadrzaj>
      <item>DARUJMO OSMIJEH j.d.o.o. za usluge, OIB 72495611544</item>
    </izvorni_sadrzaj>
    <derivirana_varijabla naziv="DomainObject.Predmet.ProtuStrankaListNazivFormatedOIB_1">
      <item>DARUJMO OSMIJEH j.d.o.o. za usluge, OIB 72495611544</item>
    </derivirana_varijabla>
  </DomainObject.Predmet.ProtuStrankaListNazivFormatedOIB>
  <DomainObject.Predmet.OstaliListFormated>
    <izvorni_sadrzaj>
      <item>Željko Pereković punomoćnik sudionika u postupku DARUJMO OSMIJEH j.d.o.o. za usluge</item>
      <item>Sberbank d.d.</item>
      <item>ERSTE&amp;STEIERMÄRKISCHE BANKA dioničko društvo</item>
      <item>PRIVREDNA BANKA ZAGREB - DIONIČKO DRUŠTVO</item>
    </izvorni_sadrzaj>
    <derivirana_varijabla naziv="DomainObject.Predmet.OstaliListFormated_1">
      <item>Željko Pereković punomoćnik sudionika u postupku DARUJMO OSMIJEH j.d.o.o. za usluge</item>
      <item>Sberbank d.d.</item>
      <item>ERSTE&amp;STEIERMÄRKISCHE BANKA dioničko društvo</item>
      <item>PRIVREDNA BANKA ZAGREB - DIONIČKO DRUŠTVO</item>
    </derivirana_varijabla>
  </DomainObject.Predmet.OstaliListFormated>
  <DomainObject.Predmet.OstaliListFormatedOIB>
    <izvorni_sadrzaj>
      <item>Željko Pereković, OIB 89134226520 punomoćnik sudionika u postupku DARUJMO OSMIJEH j.d.o.o. za usluge</item>
      <item>Sberbank d.d., OIB 78427478595</item>
      <item>ERSTE&amp;STEIERMÄRKISCHE BANKA dioničko društvo, OIB 23057039320</item>
      <item>PRIVREDNA BANKA ZAGREB - DIONIČKO DRUŠTVO, OIB 02535697732</item>
    </izvorni_sadrzaj>
    <derivirana_varijabla naziv="DomainObject.Predmet.OstaliListFormatedOIB_1">
      <item>Željko Pereković, OIB 89134226520 punomoćnik sudionika u postupku DARUJMO OSMIJEH j.d.o.o. za usluge</item>
      <item>Sberbank d.d., OIB 78427478595</item>
      <item>ERSTE&amp;STEIERMÄRKISCHE BANKA dioničko društvo, OIB 23057039320</item>
      <item>PRIVREDNA BANKA ZAGREB - DIONIČKO DRUŠTVO, OIB 02535697732</item>
    </derivirana_varijabla>
  </DomainObject.Predmet.OstaliListFormatedOIB>
  <DomainObject.Predmet.OstaliListFormatedWithAdress>
    <izvorni_sadrzaj>
      <item>Željko Pereković, Ulica Kneza Branimira 17, 10000 Zagreb punomoćnik sudionika u postupku DARUJMO OSMIJEH j.d.o.o. za usluge</item>
      <item>Sberbank d.d., Varšavska 9, 10000 Zagreb</item>
      <item>ERSTE&amp;STEIERMÄRKISCHE BANKA dioničko društvo, Jadranski Trg 3a, 51000 Rijeka</item>
      <item>PRIVREDNA BANKA ZAGREB - DIONIČKO DRUŠTVO, Radnička cesta 50, 10000 Zagreb</item>
    </izvorni_sadrzaj>
    <derivirana_varijabla naziv="DomainObject.Predmet.OstaliListFormatedWithAdress_1">
      <item>Željko Pereković, Ulica Kneza Branimira 17, 10000 Zagreb punomoćnik sudionika u postupku DARUJMO OSMIJEH j.d.o.o. za usluge</item>
      <item>Sberbank d.d., Varšavska 9, 10000 Zagreb</item>
      <item>ERSTE&amp;STEIERMÄRKISCHE BANKA dioničko društvo, Jadranski Trg 3a, 51000 Rijeka</item>
      <item>PRIVREDNA BANKA ZAGREB - DIONIČKO DRUŠTVO, Radnička cesta 50, 10000 Zagreb</item>
    </derivirana_varijabla>
  </DomainObject.Predmet.OstaliListFormatedWithAdress>
  <DomainObject.Predmet.OstaliListFormatedWithAdressOIB>
    <izvorni_sadrzaj>
      <item>Željko Pereković, OIB 89134226520, Ulica Kneza Branimira 17, 10000 Zagreb punomoćnik sudionika u postupku DARUJMO OSMIJEH j.d.o.o. za usluge</item>
      <item>Sberbank d.d., OIB 78427478595, Varšavska 9, 10000 Zagreb</item>
      <item>ERSTE&amp;STEIERMÄRKISCHE BANKA dioničko društvo, OIB 23057039320, Jadranski Trg 3a, 51000 Rijeka</item>
      <item>PRIVREDNA BANKA ZAGREB - DIONIČKO DRUŠTVO, OIB 02535697732, Radnička cesta 50, 10000 Zagreb</item>
    </izvorni_sadrzaj>
    <derivirana_varijabla naziv="DomainObject.Predmet.OstaliListFormatedWithAdressOIB_1">
      <item>Željko Pereković, OIB 89134226520, Ulica Kneza Branimira 17, 10000 Zagreb punomoćnik sudionika u postupku DARUJMO OSMIJEH j.d.o.o. za usluge</item>
      <item>Sberbank d.d., OIB 78427478595, Varšavska 9, 10000 Zagreb</item>
      <item>ERSTE&amp;STEIERMÄRKISCHE BANKA dioničko društvo, OIB 23057039320, Jadranski Trg 3a, 51000 Rijeka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Željko Pereković</item>
      <item>Sberbank d.d.</item>
      <item>ERSTE&amp;STEIERMÄRKISCHE BANKA dioničko društvo</item>
      <item>PRIVREDNA BANKA ZAGREB - DIONIČKO DRUŠTVO</item>
    </izvorni_sadrzaj>
    <derivirana_varijabla naziv="DomainObject.Predmet.OstaliListNazivFormated_1">
      <item>Željko Pereković</item>
      <item>Sberbank d.d.</item>
      <item>ERSTE&amp;STEIERMÄRKISCHE BANKA dioničko društvo</item>
      <item>PRIVREDNA BANKA ZAGREB - DIONIČKO DRUŠTVO</item>
    </derivirana_varijabla>
  </DomainObject.Predmet.OstaliListNazivFormated>
  <DomainObject.Predmet.OstaliListNazivFormatedOIB>
    <izvorni_sadrzaj>
      <item>Željko Pereković, OIB 89134226520</item>
      <item>Sberbank d.d., OIB 78427478595</item>
      <item>ERSTE&amp;STEIERMÄRKISCHE BANKA dioničko društvo, OIB 23057039320</item>
      <item>PRIVREDNA BANKA ZAGREB - DIONIČKO DRUŠTVO, OIB 02535697732</item>
    </izvorni_sadrzaj>
    <derivirana_varijabla naziv="DomainObject.Predmet.OstaliListNazivFormatedOIB_1">
      <item>Željko Pereković, OIB 89134226520</item>
      <item>Sberbank d.d., OIB 78427478595</item>
      <item>ERSTE&amp;STEIERMÄRKISCHE BANKA dioničko društvo, OIB 23057039320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DARUJMO OSMIJEH j.d.o.o. za usluge</izvorni_sadrzaj>
    <derivirana_varijabla naziv="DomainObject.Predmet.ProtustrankaIDrugi_1">DARUJMO OSMIJEH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DARUJMO OSMIJEH j.d.o.o. za usluge, OIB 72495611544, Ulica kneza Branimira 17, 10000 Zagreb</izvorni_sadrzaj>
    <derivirana_varijabla naziv="DomainObject.Predmet.ProtustrankaIDrugiAdressOIB_1">DARUJMO OSMIJEH j.d.o.o. za usluge, OIB 72495611544, Ulica kneza Branimira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DARUJMO OSMIJEH j.d.o.o. za usluge</item>
      <item>Željko Pereković</item>
      <item>Sberbank d.d.</item>
      <item>ERSTE&amp;STEIERMÄRKISCHE BANKA dioničko društvo</item>
      <item>PRIVREDNA BANKA ZAGREB - DIONIČKO DRUŠTVO</item>
    </izvorni_sadrzaj>
    <derivirana_varijabla naziv="DomainObject.Predmet.SudioniciListNaziv_1">
      <item>FINA Regionalni centar Zagreb</item>
      <item>DARUJMO OSMIJEH j.d.o.o. za usluge</item>
      <item>Željko Pereković</item>
      <item>Sberbank d.d.</item>
      <item>ERSTE&amp;STEIERMÄRKISCHE BANKA dioničko društvo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DARUJMO OSMIJEH j.d.o.o. za usluge, OIB 72495611544, Ulica kneza Branimira 17,10000 Zagreb</item>
      <item>Željko Pereković, OIB 89134226520, Ulica Kneza Branimira 17,10000 Zagreb</item>
      <item>Sberbank d.d., OIB 78427478595, Varšavska 9,10000 Zagreb</item>
      <item>ERSTE&amp;STEIERMÄRKISCHE BANKA dioničko društvo, OIB 23057039320, Jadranski Trg 3a,51000 Rijeka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DARUJMO OSMIJEH j.d.o.o. za usluge, OIB 72495611544, Ulica kneza Branimira 17,10000 Zagreb</item>
      <item>Željko Pereković, OIB 89134226520, Ulica Kneza Branimira 17,10000 Zagreb</item>
      <item>Sberbank d.d., OIB 78427478595, Varšavska 9,10000 Zagreb</item>
      <item>ERSTE&amp;STEIERMÄRKISCHE BANKA dioničko društvo, OIB 23057039320, Jadranski Trg 3a,51000 Rijeka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72495611544</item>
      <item>, OIB 89134226520</item>
      <item>, OIB 78427478595</item>
      <item>, OIB 23057039320</item>
      <item>, OIB 02535697732</item>
    </izvorni_sadrzaj>
    <derivirana_varijabla naziv="DomainObject.Predmet.SudioniciListNazivOIB_1">
      <item>, OIB 85821130368</item>
      <item>, OIB 72495611544</item>
      <item>, OIB 89134226520</item>
      <item>, OIB 78427478595</item>
      <item>, OIB 23057039320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3. svibnja 2019.</izvorni_sadrzaj>
    <derivirana_varijabla naziv="DomainObject.PredzadnjaOdlukaIzPredmeta.DatumDonosenjaOdluke_1">3. svibnja 2019.</derivirana_varijabla>
  </DomainObject.PredzadnjaOdlukaIzPredmeta.DatumDonosenjaOdluke>
  <DomainObject.PredzadnjaOdlukaIzPredmeta.Oznaka>
    <izvorni_sadrzaj>St-3129/2018-5</izvorni_sadrzaj>
    <derivirana_varijabla naziv="DomainObject.PredzadnjaOdlukaIzPredmeta.Oznaka_1">St-3129/2018-5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2AC807-C1F7-4ECB-901D-411529D70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810</properties:Words>
  <properties:Characters>4457</properties:Characters>
  <properties:Lines>99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2019-07-02T09:11:00Z</dcterms:created>
  <dc:creator>gzubak</dc:creator>
  <cp:lastModifiedBy>Danijela Jovanovska</cp:lastModifiedBy>
  <cp:lastPrinted>2019-07-02T08:58:00Z</cp:lastPrinted>
  <dcterms:modified xmlns:xsi="http://www.w3.org/2001/XMLSchema-instance" xsi:type="dcterms:W3CDTF">2019-07-02T09:20:00Z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st-3129_18 - poziv vjerovnicima čl. 132 2.7.19. sa vr.docx)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