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f28f" w14:paraId="651f28f" w:rsidRDefault="00E15CDA" w:rsidP="00E15CDA" w:rsidR="00E15CDA">
      <w:pPr>
        <w:widowControl w:val="false"/>
        <w:autoSpaceDE w:val="false"/>
        <w:autoSpaceDN w:val="false"/>
        <w:adjustRightInd w:val="false"/>
        <w:ind w:right="946"/>
        <w15:collapsed w:val="false"/>
        <w:rPr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         </w:t>
      </w:r>
      <w:r>
        <w:rPr>
          <w:noProof/>
          <w:lang w:val="hr-HR"/>
        </w:rPr>
        <w:drawing>
          <wp:inline distR="0" distL="0" distB="0" distT="0">
            <wp:extent cy="762000" cx="5746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43"/>
        <w:rPr>
          <w:lang w:val="en-US"/>
        </w:rPr>
      </w:pPr>
      <w:r>
        <w:rPr>
          <w:bCs/>
          <w:lang w:val="en-US"/>
        </w:rPr>
        <w:t xml:space="preserve">     REPUBLIKA HRVATSKA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  <w:lang w:val="hr-HR"/>
        </w:rPr>
      </w:pPr>
      <w:r>
        <w:rPr>
          <w:bCs/>
          <w:lang w:val="en-US"/>
        </w:rPr>
        <w:t xml:space="preserve"> TRGOVAČKI SUD U PAZINU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</w:rPr>
      </w:pPr>
      <w:r>
        <w:rPr>
          <w:bCs/>
        </w:rPr>
        <w:t xml:space="preserve">      Dršćevka 1, 52000 Pazin</w:t>
      </w:r>
    </w:p>
    <w:p w:rsidRDefault="00E15CDA" w:rsidP="00E15CDA" w:rsidR="00E15CDA">
      <w:pPr>
        <w:rPr>
          <w:bCs/>
          <w:szCs w:val="24"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15CDA" w:rsidP="00E15CDA" w:rsidR="00E15CDA">
      <w:pPr>
        <w:jc w:val="both"/>
      </w:pPr>
      <w:r>
        <w:tab/>
      </w:r>
    </w:p>
    <w:p w:rsidRDefault="00E15CDA" w:rsidP="00E15CDA" w:rsidR="00E15CDA">
      <w:pPr>
        <w:ind w:right="512"/>
        <w:jc w:val="center"/>
      </w:pPr>
      <w:r>
        <w:t xml:space="preserve">         R E P U B L I K A  H R V A T S K A</w:t>
      </w:r>
    </w:p>
    <w:p w:rsidRDefault="00E15CDA" w:rsidP="00E15CDA" w:rsidR="00E15CDA">
      <w:pPr>
        <w:rPr>
          <w:b/>
        </w:rPr>
      </w:pPr>
    </w:p>
    <w:p w:rsidRDefault="00E15CDA" w:rsidP="00E15CDA" w:rsidR="00E15CDA">
      <w:pPr>
        <w:jc w:val="center"/>
      </w:pPr>
      <w:r>
        <w:t>R J E Š E NJ E</w:t>
      </w:r>
    </w:p>
    <w:p w:rsidRDefault="00E15CDA" w:rsidP="00E15CDA" w:rsidR="00E15CDA"/>
    <w:p w:rsidRDefault="00E15CDA" w:rsidP="00E15CDA" w:rsidR="00E15CDA">
      <w:pPr>
        <w:jc w:val="both"/>
      </w:pPr>
      <w:r>
        <w:tab/>
      </w:r>
      <w:r w:rsidR="00F74837">
        <w:t>Trgovački sud u Pazinu, po stečajnoj sutkinji Tijani Licul, po prijedlogu predlagatelja Financijske agencije, OIB: 85821130368, Regionalni centar Rijeka, Podružnica Pula, Giardini 5, radi otvaranja stečajnog postupka nad dužnikom GREEN LINE d.o.o. Štokovci, Štokovci 9, OIB: 26335175008</w:t>
      </w:r>
      <w:r>
        <w:t>,</w:t>
      </w:r>
    </w:p>
    <w:p w:rsidRDefault="00E15CDA" w:rsidP="00E15CDA" w:rsidR="00E15CDA">
      <w:pPr>
        <w:jc w:val="both"/>
      </w:pPr>
    </w:p>
    <w:p w:rsidRDefault="00E15CDA" w:rsidP="00E15CDA" w:rsidR="00E15CDA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504C96" w:rsidP="00124885" w:rsidR="00EF513E" w:rsidRPr="00240D1D">
      <w:pPr>
        <w:jc w:val="both"/>
      </w:pPr>
      <w:r>
        <w:rPr>
          <w:szCs w:val="24"/>
          <w:lang w:val="hr-HR"/>
        </w:rPr>
        <w:tab/>
      </w:r>
      <w:r w:rsidR="00EF513E"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F74837">
        <w:rPr>
          <w:lang w:val="sv-SE"/>
        </w:rPr>
        <w:t xml:space="preserve">Đaniju Bulešiću iz Štokovci, Štokovci </w:t>
      </w:r>
      <w:r w:rsidR="00A473A7">
        <w:rPr>
          <w:lang w:val="sv-SE"/>
        </w:rPr>
        <w:t>9, OIB: 29676234748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F74837">
        <w:t>GREEN LINE d.o.o. Štokovci, Štokovci 9, OIB: 26335175008</w:t>
      </w:r>
      <w:r w:rsidR="009E78E7">
        <w:t>,</w:t>
      </w:r>
      <w:r w:rsidR="002F08A5" w:rsidRPr="00240D1D">
        <w:t xml:space="preserve"> d</w:t>
      </w:r>
      <w:r w:rsidR="00EF513E"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="00EF513E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A473A7">
        <w:rPr>
          <w:szCs w:val="24"/>
          <w:lang w:val="hr-HR"/>
        </w:rPr>
        <w:t>199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A473A7">
        <w:rPr>
          <w:szCs w:val="24"/>
          <w:lang w:val="hr-HR"/>
        </w:rPr>
        <w:t>199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65246D">
        <w:rPr>
          <w:szCs w:val="24"/>
          <w:lang w:val="hr-HR"/>
        </w:rPr>
        <w:t xml:space="preserve"> 30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65246D">
        <w:rPr>
          <w:szCs w:val="24"/>
          <w:lang w:val="hr-HR"/>
        </w:rPr>
        <w:t>kolovoza</w:t>
      </w:r>
      <w:r w:rsidR="0000569A">
        <w:rPr>
          <w:szCs w:val="24"/>
          <w:lang w:val="hr-HR"/>
        </w:rPr>
        <w:t xml:space="preserve"> 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4D68CF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837" w:rsidP="00E95B75" w:rsidR="00F74837">
      <w:r>
        <w:separator/>
      </w:r>
    </w:p>
  </w:endnote>
  <w:endnote w:id="0" w:type="continuationSeparator">
    <w:p w:rsidRDefault="00F74837" w:rsidP="00E95B75" w:rsidR="00F74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837" w:rsidP="00E95B75" w:rsidR="00F74837">
      <w:r>
        <w:separator/>
      </w:r>
    </w:p>
  </w:footnote>
  <w:footnote w:id="0" w:type="continuationSeparator">
    <w:p w:rsidRDefault="00F74837" w:rsidP="00E95B75" w:rsidR="00F748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F74837" w:rsidP="00E15CDA" w:rsidR="00F74837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83CEB" w:rsidRPr="00383CEB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199/2018-5</w:t>
        </w:r>
      </w:p>
      <w:p w:rsidRDefault="00F74837" w:rsidP="00515E98" w:rsidR="00F74837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F74837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837" w:rsidR="00F74837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837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74837" w:rsidR="00F74837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74837" w:rsidR="00F74837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74837" w:rsidR="00F74837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74837" w:rsidR="00F74837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F74837" w:rsidR="00F74837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F74837" w:rsidR="00F74837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F74837" w:rsidP="00452E08" w:rsidR="00F74837">
        <w:pPr>
          <w:rPr>
            <w:rFonts w:eastAsia="MS Mincho" w:hAnsi="Cambria" w:ascii="Cambria"/>
            <w:lang w:eastAsia="en-US"/>
          </w:rPr>
        </w:pPr>
      </w:p>
      <w:p w:rsidRDefault="00F74837" w:rsidP="00515E98" w:rsidR="00F74837">
        <w:pPr>
          <w:pStyle w:val="Zaglavlje"/>
          <w:jc w:val="right"/>
        </w:pPr>
      </w:p>
      <w:p w:rsidRDefault="00383CEB" w:rsidP="00E30495" w:rsidR="00F74837">
        <w:pPr>
          <w:pStyle w:val="Zaglavlje"/>
          <w:jc w:val="right"/>
        </w:pPr>
      </w:p>
    </w:sdtContent>
  </w:sdt>
  <w:p w:rsidRDefault="00F74837" w:rsidR="00F748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837" w:rsidP="0000569A" w:rsidR="00F74837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199/2018-5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2784"/>
    <w:rsid w:val="000F6671"/>
    <w:rsid w:val="000F6A01"/>
    <w:rsid w:val="00105FCC"/>
    <w:rsid w:val="00107EAE"/>
    <w:rsid w:val="00120B8C"/>
    <w:rsid w:val="00123AB8"/>
    <w:rsid w:val="00124885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83CE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310FE"/>
    <w:rsid w:val="00452E08"/>
    <w:rsid w:val="00452FE4"/>
    <w:rsid w:val="004535E2"/>
    <w:rsid w:val="00455836"/>
    <w:rsid w:val="00475422"/>
    <w:rsid w:val="0048123E"/>
    <w:rsid w:val="0049044F"/>
    <w:rsid w:val="00492165"/>
    <w:rsid w:val="004A4171"/>
    <w:rsid w:val="004A5210"/>
    <w:rsid w:val="004B5C5A"/>
    <w:rsid w:val="004B6AC9"/>
    <w:rsid w:val="004C0129"/>
    <w:rsid w:val="004C3950"/>
    <w:rsid w:val="004D68CF"/>
    <w:rsid w:val="004E3491"/>
    <w:rsid w:val="004E5134"/>
    <w:rsid w:val="004F3571"/>
    <w:rsid w:val="004F4A95"/>
    <w:rsid w:val="00504C96"/>
    <w:rsid w:val="00506EA6"/>
    <w:rsid w:val="0051254F"/>
    <w:rsid w:val="00515E98"/>
    <w:rsid w:val="00531331"/>
    <w:rsid w:val="005405A1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94377"/>
    <w:rsid w:val="00595FE3"/>
    <w:rsid w:val="005B492A"/>
    <w:rsid w:val="005C3774"/>
    <w:rsid w:val="005D6912"/>
    <w:rsid w:val="005F311A"/>
    <w:rsid w:val="0061715F"/>
    <w:rsid w:val="00621D9E"/>
    <w:rsid w:val="00626F43"/>
    <w:rsid w:val="0064063A"/>
    <w:rsid w:val="00640A79"/>
    <w:rsid w:val="00640C2C"/>
    <w:rsid w:val="0065246D"/>
    <w:rsid w:val="00657301"/>
    <w:rsid w:val="0065788C"/>
    <w:rsid w:val="00663E72"/>
    <w:rsid w:val="006667CA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53FE0"/>
    <w:rsid w:val="0076234D"/>
    <w:rsid w:val="00770B23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321BE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B26A5"/>
    <w:rsid w:val="009E328F"/>
    <w:rsid w:val="009E78E7"/>
    <w:rsid w:val="00A014E4"/>
    <w:rsid w:val="00A135D0"/>
    <w:rsid w:val="00A473A7"/>
    <w:rsid w:val="00A65686"/>
    <w:rsid w:val="00A703F5"/>
    <w:rsid w:val="00A72775"/>
    <w:rsid w:val="00A72C47"/>
    <w:rsid w:val="00A871DC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3EE6"/>
    <w:rsid w:val="00BE4713"/>
    <w:rsid w:val="00BE49FC"/>
    <w:rsid w:val="00BE697F"/>
    <w:rsid w:val="00BF1477"/>
    <w:rsid w:val="00BF18A2"/>
    <w:rsid w:val="00C1297C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05945"/>
    <w:rsid w:val="00D15B41"/>
    <w:rsid w:val="00D42CB5"/>
    <w:rsid w:val="00D45D38"/>
    <w:rsid w:val="00D518E2"/>
    <w:rsid w:val="00D5493E"/>
    <w:rsid w:val="00D54C0C"/>
    <w:rsid w:val="00D6349D"/>
    <w:rsid w:val="00D657AB"/>
    <w:rsid w:val="00D67BA0"/>
    <w:rsid w:val="00D7501B"/>
    <w:rsid w:val="00D8407C"/>
    <w:rsid w:val="00D954FC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15CDA"/>
    <w:rsid w:val="00E20B4A"/>
    <w:rsid w:val="00E22A5A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81273"/>
    <w:rsid w:val="00E95B75"/>
    <w:rsid w:val="00E969CE"/>
    <w:rsid w:val="00EA2A0B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7387B"/>
    <w:rsid w:val="00F7446D"/>
    <w:rsid w:val="00F74837"/>
    <w:rsid w:val="00F93913"/>
    <w:rsid w:val="00F9424E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3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CE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CE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CE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CE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3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CE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CE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CE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CE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66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St-199/2018</izvorni_sadrzaj>
    <derivirana_varijabla naziv="DomainObject.Predmet.OznakaBroj_1">St-199/2018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 LINE d.o.o. ŠTOKOVCI zastupanog po punomoćniku Đani Bulešić</izvorni_sadrzaj>
    <derivirana_varijabla naziv="DomainObject.Predmet.ProtustrankaFormated_1">  GREEN LINE d.o.o. ŠTOKOVCI zastupanog po punomoćniku Đani Bulešić</derivirana_varijabla>
  </DomainObject.Predmet.ProtustrankaFormated>
  <DomainObject.Predmet.ProtustrankaFormatedOIB>
    <izvorni_sadrzaj>  GREEN LINE d.o.o. ŠTOKOVCI, OIB 26335175008 zastupanog po punomoćniku Đani Bulešić</izvorni_sadrzaj>
    <derivirana_varijabla naziv="DomainObject.Predmet.ProtustrankaFormatedOIB_1">  GREEN LINE d.o.o. ŠTOKOVCI, OIB 26335175008 zastupanog po punomoćniku Đani Bulešić</derivirana_varijabla>
  </DomainObject.Predmet.ProtustrankaFormatedOIB>
  <DomainObject.Predmet.ProtustrankaFormatedWithAdress>
    <izvorni_sadrzaj> GREEN LINE d.o.o. ŠTOKOVCI, Štokovci 9, 52341 Štokovci zastupanog po punomoćniku Đani Bulešić</izvorni_sadrzaj>
    <derivirana_varijabla naziv="DomainObject.Predmet.ProtustrankaFormatedWithAdress_1"> GREEN LINE d.o.o. ŠTOKOVCI, Štokovci 9, 52341 Štokovci zastupanog po punomoćniku Đani Bulešić</derivirana_varijabla>
  </DomainObject.Predmet.ProtustrankaFormatedWithAdress>
  <DomainObject.Predmet.ProtustrankaFormatedWithAdressOIB>
    <izvorni_sadrzaj> GREEN LINE d.o.o. ŠTOKOVCI, OIB 26335175008, Štokovci 9, 52341 Štokovci zastupanog po punomoćniku Đani Bulešić</izvorni_sadrzaj>
    <derivirana_varijabla naziv="DomainObject.Predmet.ProtustrankaFormatedWithAdressOIB_1"> GREEN LINE d.o.o. ŠTOKOVCI, OIB 26335175008, Štokovci 9, 52341 Štokovci zastupanog po punomoćniku Đani Bulešić</derivirana_varijabla>
  </DomainObject.Predmet.ProtustrankaFormatedWithAdressOIB>
  <DomainObject.Predmet.ProtustrankaWithAdress>
    <izvorni_sadrzaj>GREEN LINE d.o.o. ŠTOKOVCI Štokovci 9, 52341 Štokovci</izvorni_sadrzaj>
    <derivirana_varijabla naziv="DomainObject.Predmet.ProtustrankaWithAdress_1">GREEN LINE d.o.o. ŠTOKOVCI Štokovci 9, 52341 Štokovci</derivirana_varijabla>
  </DomainObject.Predmet.ProtustrankaWithAdress>
  <DomainObject.Predmet.ProtustrankaWithAdressOIB>
    <izvorni_sadrzaj>GREEN LINE d.o.o. ŠTOKOVCI, OIB 26335175008, Štokovci 9, 52341 Štokovci</izvorni_sadrzaj>
    <derivirana_varijabla naziv="DomainObject.Predmet.ProtustrankaWithAdressOIB_1">GREEN LINE d.o.o. ŠTOKOVCI, OIB 26335175008, Štokovci 9, 52341 Štokovci</derivirana_varijabla>
  </DomainObject.Predmet.ProtustrankaWithAdressOIB>
  <DomainObject.Predmet.ProtustrankaNazivFormated>
    <izvorni_sadrzaj>GREEN LINE d.o.o. ŠTOKOVCI</izvorni_sadrzaj>
    <derivirana_varijabla naziv="DomainObject.Predmet.ProtustrankaNazivFormated_1">GREEN LINE d.o.o. ŠTOKOVCI</derivirana_varijabla>
  </DomainObject.Predmet.ProtustrankaNazivFormated>
  <DomainObject.Predmet.ProtustrankaNazivFormatedOIB>
    <izvorni_sadrzaj>GREEN LINE d.o.o. ŠTOKOVCI, OIB 26335175008</izvorni_sadrzaj>
    <derivirana_varijabla naziv="DomainObject.Predmet.ProtustrankaNazivFormatedOIB_1">GREEN LINE d.o.o. ŠTOKOVCI, OIB 26335175008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20734.49</izvorni_sadrzaj>
    <derivirana_varijabla naziv="DomainObject.Predmet.TrenutnaVrijednost_1">20734.49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GREEN LINE d.o.o. ŠTOKOVCI zastupanog po punomoćniku Đani Bulešić</item>
    </izvorni_sadrzaj>
    <derivirana_varijabla naziv="DomainObject.Predmet.ProtuStrankaListFormated_1">
      <item>GREEN LINE d.o.o. ŠTOKOVCI zastupanog po punomoćniku Đani Bulešić</item>
    </derivirana_varijabla>
  </DomainObject.Predmet.ProtuStrankaListFormated>
  <DomainObject.Predmet.ProtuStrankaListFormatedOIB>
    <izvorni_sadrzaj>
      <item>GREEN LINE d.o.o. ŠTOKOVCI, OIB 26335175008 zastupanog po punomoćniku Đani Bulešić</item>
    </izvorni_sadrzaj>
    <derivirana_varijabla naziv="DomainObject.Predmet.ProtuStrankaListFormatedOIB_1">
      <item>GREEN LINE d.o.o. ŠTOKOVCI, OIB 26335175008 zastupanog po punomoćniku Đani Bulešić</item>
    </derivirana_varijabla>
  </DomainObject.Predmet.ProtuStrankaListFormatedOIB>
  <DomainObject.Predmet.ProtuStrankaListFormatedWithAdress>
    <izvorni_sadrzaj>
      <item>GREEN LINE d.o.o. ŠTOKOVCI, Štokovci 9, 52341 Štokovci zastupanog po punomoćniku Đani Bulešić</item>
    </izvorni_sadrzaj>
    <derivirana_varijabla naziv="DomainObject.Predmet.ProtuStrankaListFormatedWithAdress_1">
      <item>GREEN LINE d.o.o. ŠTOKOVCI, Štokovci 9, 52341 Štokovci zastupanog po punomoćniku Đani Bulešić</item>
    </derivirana_varijabla>
  </DomainObject.Predmet.ProtuStrankaListFormatedWithAdress>
  <DomainObject.Predmet.ProtuStrankaListFormatedWithAdressOIB>
    <izvorni_sadrzaj>
      <item>GREEN LINE d.o.o. ŠTOKOVCI, OIB 26335175008, Štokovci 9, 52341 Štokovci zastupanog po punomoćniku Đani Bulešić</item>
    </izvorni_sadrzaj>
    <derivirana_varijabla naziv="DomainObject.Predmet.ProtuStrankaListFormatedWithAdressOIB_1">
      <item>GREEN LINE d.o.o. ŠTOKOVCI, OIB 26335175008, Štokovci 9, 52341 Štokovci zastupanog po punomoćniku Đani Bulešić</item>
    </derivirana_varijabla>
  </DomainObject.Predmet.ProtuStrankaListFormatedWithAdressOIB>
  <DomainObject.Predmet.ProtuStrankaListNazivFormated>
    <izvorni_sadrzaj>
      <item>GREEN LINE d.o.o. ŠTOKOVCI</item>
    </izvorni_sadrzaj>
    <derivirana_varijabla naziv="DomainObject.Predmet.ProtuStrankaListNazivFormated_1">
      <item>GREEN LINE d.o.o. ŠTOKOVCI</item>
    </derivirana_varijabla>
  </DomainObject.Predmet.ProtuStrankaListNazivFormated>
  <DomainObject.Predmet.ProtuStrankaListNazivFormatedOIB>
    <izvorni_sadrzaj>
      <item>GREEN LINE d.o.o. ŠTOKOVCI, OIB 26335175008</item>
    </izvorni_sadrzaj>
    <derivirana_varijabla naziv="DomainObject.Predmet.ProtuStrankaListNazivFormatedOIB_1">
      <item>GREEN LINE d.o.o. ŠTOKOVCI, OIB 26335175008</item>
    </derivirana_varijabla>
  </DomainObject.Predmet.ProtuStrankaListNazivFormatedOIB>
  <DomainObject.Predmet.OstaliListFormated>
    <izvorni_sadrzaj>
      <item>Đani Bulešić punomoćnik sudionika u postupku GREEN LINE d.o.o. ŠTOKOVCI</item>
    </izvorni_sadrzaj>
    <derivirana_varijabla naziv="DomainObject.Predmet.OstaliListFormated_1">
      <item>Đani Bulešić punomoćnik sudionika u postupku GREEN LINE d.o.o. ŠTOKOVCI</item>
    </derivirana_varijabla>
  </DomainObject.Predmet.OstaliListFormated>
  <DomainObject.Predmet.OstaliListFormatedOIB>
    <izvorni_sadrzaj>
      <item>Đani Bulešić, OIB 29676234748 punomoćnik sudionika u postupku GREEN LINE d.o.o. ŠTOKOVCI</item>
    </izvorni_sadrzaj>
    <derivirana_varijabla naziv="DomainObject.Predmet.OstaliListFormatedOIB_1">
      <item>Đani Bulešić, OIB 29676234748 punomoćnik sudionika u postupku GREEN LINE d.o.o. ŠTOKOVCI</item>
    </derivirana_varijabla>
  </DomainObject.Predmet.OstaliListFormatedOIB>
  <DomainObject.Predmet.OstaliListFormatedWithAdress>
    <izvorni_sadrzaj>
      <item>Đani Bulešić, Štokovci 9, 52341 Štokovci punomoćnik sudionika u postupku GREEN LINE d.o.o. ŠTOKOVCI</item>
    </izvorni_sadrzaj>
    <derivirana_varijabla naziv="DomainObject.Predmet.OstaliListFormatedWithAdress_1">
      <item>Đani Bulešić, Štokovci 9, 52341 Štokovci punomoćnik sudionika u postupku GREEN LINE d.o.o. ŠTOKOVCI</item>
    </derivirana_varijabla>
  </DomainObject.Predmet.OstaliListFormatedWithAdress>
  <DomainObject.Predmet.OstaliListFormatedWithAdressOIB>
    <izvorni_sadrzaj>
      <item>Đani Bulešić, OIB 29676234748, Štokovci 9, 52341 Štokovci punomoćnik sudionika u postupku GREEN LINE d.o.o. ŠTOKOVCI</item>
    </izvorni_sadrzaj>
    <derivirana_varijabla naziv="DomainObject.Predmet.OstaliListFormatedWithAdressOIB_1">
      <item>Đani Bulešić, OIB 29676234748, Štokovci 9, 52341 Štokovci punomoćnik sudionika u postupku GREEN LINE d.o.o. ŠTOKOVCI</item>
    </derivirana_varijabla>
  </DomainObject.Predmet.OstaliListFormatedWithAdressOIB>
  <DomainObject.Predmet.OstaliListNazivFormated>
    <izvorni_sadrzaj>
      <item>Đani Bulešić</item>
    </izvorni_sadrzaj>
    <derivirana_varijabla naziv="DomainObject.Predmet.OstaliListNazivFormated_1">
      <item>Đani Bulešić</item>
    </derivirana_varijabla>
  </DomainObject.Predmet.OstaliListNazivFormated>
  <DomainObject.Predmet.OstaliListNazivFormatedOIB>
    <izvorni_sadrzaj>
      <item>Đani Bulešić, OIB 29676234748</item>
    </izvorni_sadrzaj>
    <derivirana_varijabla naziv="DomainObject.Predmet.OstaliListNazivFormatedOIB_1">
      <item>Đani Bulešić, OIB 29676234748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GREEN LINE d.o.o. ŠTOKOVCI</izvorni_sadrzaj>
    <derivirana_varijabla naziv="DomainObject.Predmet.ProtustrankaIDrugi_1">GREEN LINE d.o.o. ŠTOKOVCI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GREEN LINE d.o.o. ŠTOKOVCI, OIB 26335175008, Štokovci 9, 52341 Štokovci</izvorni_sadrzaj>
    <derivirana_varijabla naziv="DomainObject.Predmet.ProtustrankaIDrugiAdressOIB_1">GREEN LINE d.o.o. ŠTOKOVCI, OIB 26335175008, Štokovci 9, 52341 Štokovci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GREEN LINE d.o.o. ŠTOKOVCI</item>
      <item>Đani Bulešić</item>
    </izvorni_sadrzaj>
    <derivirana_varijabla naziv="DomainObject.Predmet.SudioniciListNaziv_1">
      <item>FINANCIJSKA AGENCIJA, RC RIJEKA, PODRUŽNICA PULA, PULA</item>
      <item>GREEN LINE d.o.o. ŠTOKOVCI</item>
      <item>Đani Bulešić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GREEN LINE d.o.o. ŠTOKOVCI, OIB 26335175008, Štokovci 9,52341 Štokovci</item>
      <item>Đani Bulešić, OIB 29676234748, Štokovci 9,52341 Štokovci</item>
    </izvorni_sadrzaj>
    <derivirana_varijabla naziv="DomainObject.Predmet.SudioniciListAdressOIB_1">
      <item>FINANCIJSKA AGENCIJA, RC RIJEKA, PODRUŽNICA PULA, PULA, OIB 85821130368, Ulica grada Vukovara 70,10000 Zagreb</item>
      <item>GREEN LINE d.o.o. ŠTOKOVCI, OIB 26335175008, Štokovci 9,52341 Štokovci</item>
      <item>Đani Bulešić, OIB 29676234748, Štokovci 9,52341 Štokovci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26335175008</item>
      <item>, OIB 29676234748</item>
    </izvorni_sadrzaj>
    <derivirana_varijabla naziv="DomainObject.Predmet.SudioniciListNazivOIB_1">
      <item>, OIB 85821130368</item>
      <item>, OIB 26335175008</item>
      <item>, OIB 29676234748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FE39C8-D1A9-46B6-A552-CD31604532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939</properties:Words>
  <properties:Characters>5146</properties:Characters>
  <properties:Lines>116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2018-08-30T12:42:00Z</dcterms:created>
  <dc:creator>Jasmina Matika</dc:creator>
  <cp:lastModifiedBy>Sanja Prodan</cp:lastModifiedBy>
  <cp:lastPrinted>2018-08-30T12:43:00Z</cp:lastPrinted>
  <dcterms:modified xmlns:xsi="http://www.w3.org/2001/XMLSchema-instance" xsi:type="dcterms:W3CDTF">2018-08-30T12:44:00Z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(St-199-2018-5-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