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9a82" w14:paraId="3319a8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33279" w:rsidR="00433279" w:rsidRPr="0043327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3279" w:rsidRPr="0043327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433279" w:rsidRPr="00433279">
        <w:rPr>
          <w:rFonts w:cs="Times New Roman" w:eastAsia="Times New Roman"/>
          <w:lang w:eastAsia="hr-HR"/>
        </w:rPr>
        <w:t>Broj: 14. St-1413/2016.</w:t>
      </w:r>
    </w:p>
    <w:p w:rsidRDefault="00433279" w:rsidP="00433279" w:rsidR="00433279" w:rsidRPr="00433279">
      <w:pPr>
        <w:spacing w:after="0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33279" w:rsidP="00433279" w:rsidR="00433279" w:rsidRPr="00433279">
      <w:pPr>
        <w:spacing w:after="0"/>
        <w:rPr>
          <w:rFonts w:cs="Times New Roman" w:eastAsia="Times New Roman"/>
          <w:b/>
          <w:lang w:eastAsia="hr-HR"/>
        </w:rPr>
      </w:pPr>
      <w:r w:rsidRPr="0043327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33279">
        <w:rPr>
          <w:rFonts w:cs="Times New Roman" w:eastAsia="Times New Roman"/>
          <w:b/>
          <w:lang w:eastAsia="hr-HR"/>
        </w:rPr>
        <w:t>Sukoišanska</w:t>
      </w:r>
      <w:proofErr w:type="spellEnd"/>
      <w:r w:rsidRPr="0043327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3327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33279" w:rsidP="00433279" w:rsidR="00433279" w:rsidRPr="004332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33279" w:rsidP="00433279" w:rsidR="00433279" w:rsidRPr="004332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33279">
        <w:rPr>
          <w:rFonts w:cs="Times New Roman" w:eastAsia="Times New Roman"/>
          <w:b/>
          <w:lang w:eastAsia="hr-HR"/>
        </w:rPr>
        <w:t>R J E Š E NJ E</w:t>
      </w:r>
    </w:p>
    <w:p w:rsidRDefault="00433279" w:rsidP="00433279" w:rsidR="00433279" w:rsidRPr="004332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b/>
          <w:lang w:eastAsia="hr-HR"/>
        </w:rPr>
        <w:tab/>
      </w:r>
      <w:r w:rsidRPr="00433279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MARE-NIKO društvo s ograničenom odgovornošću za proizvodnju, trgovinu i turizam, Makarska, Petra Perice 20., OIB: 53635262499., MBS: 060217767., dana 01. ožujka 2017. godine</w:t>
      </w: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center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r i j e š i o  j e</w:t>
      </w:r>
    </w:p>
    <w:p w:rsidRDefault="00433279" w:rsidP="00433279" w:rsidR="00433279" w:rsidRPr="004332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Otvara se skraćeni stečajni postupak nad Dužnikom: MARE-NIKO društvo s ograničenom odgovornošću za proizvodnju, trgovinu i turizam, Makarska, Petra Perice 20., OIB: 53635262499., MBS: 060217767. Skraćeni stečajni postupak je otvoren dana 01. ožujka 2017. godine u 12,30 sati, kada je ovo rješenje objavljeno na mrežnoj stranici e-Oglasna ploča sudova.</w:t>
      </w:r>
    </w:p>
    <w:p w:rsidRDefault="00433279" w:rsidP="00433279" w:rsidR="00433279" w:rsidRPr="0043327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 xml:space="preserve">Za stečajnog upravitelja imenuje se Ada Rajković, Matice hrvatske 10., Split, OIB: </w:t>
      </w:r>
      <w:r w:rsidRPr="00433279">
        <w:rPr>
          <w:rFonts w:cs="Times New Roman" w:eastAsia="Calibri"/>
        </w:rPr>
        <w:t>27195964864.</w:t>
      </w:r>
    </w:p>
    <w:p w:rsidRDefault="00433279" w:rsidP="00433279" w:rsidR="00433279" w:rsidRPr="0043327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Zaključuje se skraćeni stečajni postupak nad Dužnikom: MARE-NIKO društvo s ograničenom odgovornošću za proizvodnju, trgovinu i turizam, Makarska, Petra Perice 20., OIB: 53635262499., MBS: 060217767.</w:t>
      </w:r>
    </w:p>
    <w:p w:rsidRDefault="00433279" w:rsidP="00433279" w:rsidR="00433279" w:rsidRPr="0043327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33279" w:rsidP="00433279" w:rsidR="00433279" w:rsidRPr="0043327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center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Obrazloženje</w:t>
      </w:r>
    </w:p>
    <w:p w:rsidRDefault="00433279" w:rsidP="00433279" w:rsidR="00433279" w:rsidRPr="004332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10. lipnja 2016. godine Zahtjev za provedbu skraćenog stečajnog postupka (Zahtjev) nad Dužnikom: MARE-NIKO društvo s ograničenom odgovornošću za proizvodnju, trgovinu i turizam, Makarska, Petra Perice 20.</w:t>
      </w: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2503 dana, u ukupnom iznosu od: 484.307,82 kn, kao i da prema podacima koji su dostavljeni od Hrvatskog zavoda za mirovinskog osiguranje, Dužnik nema zaposlenih.</w:t>
      </w: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33279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43327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43327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33279">
        <w:rPr>
          <w:rFonts w:cs="Times New Roman" w:eastAsia="Times New Roman"/>
          <w:b/>
          <w:lang w:eastAsia="hr-HR" w:val="en-AU"/>
        </w:rPr>
        <w:t xml:space="preserve">: 14. </w:t>
      </w:r>
      <w:r w:rsidRPr="00433279">
        <w:rPr>
          <w:rFonts w:cs="Times New Roman" w:eastAsia="Times New Roman"/>
          <w:b/>
          <w:lang w:eastAsia="hr-HR"/>
        </w:rPr>
        <w:t>St-1413/2016.</w:t>
      </w: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433279">
        <w:rPr>
          <w:rFonts w:cs="Times New Roman" w:eastAsia="Times New Roman"/>
          <w:i/>
          <w:lang w:eastAsia="hr-HR"/>
        </w:rPr>
        <w:t>Narodne novine</w:t>
      </w:r>
      <w:r w:rsidRPr="00433279">
        <w:rPr>
          <w:rFonts w:cs="Times New Roman" w:eastAsia="Times New Roman"/>
          <w:lang w:eastAsia="hr-HR"/>
        </w:rPr>
        <w:t>, broj: 71/15., dalje: SZ), ovaj Sud je 19.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ab/>
      </w: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U Splitu, 01. ožujka 2017. godine</w:t>
      </w:r>
    </w:p>
    <w:p w:rsidRDefault="00433279" w:rsidP="00433279" w:rsidR="00433279" w:rsidRPr="0043327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S U D A C</w:t>
      </w:r>
    </w:p>
    <w:p w:rsidRDefault="00433279" w:rsidP="00433279" w:rsidR="00433279" w:rsidRPr="004332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Jozo Ćaleta</w:t>
      </w:r>
    </w:p>
    <w:p w:rsidRDefault="00433279" w:rsidP="00433279" w:rsidR="00433279" w:rsidRPr="004332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3327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3327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43327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33279">
        <w:rPr>
          <w:rFonts w:cs="Times New Roman" w:eastAsia="Times New Roman"/>
          <w:b/>
          <w:lang w:eastAsia="hr-HR" w:val="en-AU"/>
        </w:rPr>
        <w:t xml:space="preserve">: 14. </w:t>
      </w:r>
      <w:r w:rsidRPr="00433279">
        <w:rPr>
          <w:rFonts w:cs="Times New Roman" w:eastAsia="Times New Roman"/>
          <w:b/>
          <w:lang w:eastAsia="hr-HR"/>
        </w:rPr>
        <w:t>St-1413/2016.</w:t>
      </w: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POUKA O PRAVNOM LIJEKU:</w:t>
      </w: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DNA:</w:t>
      </w:r>
    </w:p>
    <w:p w:rsidRDefault="00433279" w:rsidP="00433279" w:rsidR="00433279" w:rsidRPr="004332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33279" w:rsidP="00433279" w:rsidR="00433279" w:rsidRPr="004332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Dužniku,</w:t>
      </w:r>
    </w:p>
    <w:p w:rsidRDefault="00433279" w:rsidP="00433279" w:rsidR="00433279" w:rsidRPr="004332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433279" w:rsidP="00433279" w:rsidR="00433279" w:rsidRPr="004332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Županijsko državno odvjetništvo Split,</w:t>
      </w:r>
    </w:p>
    <w:p w:rsidRDefault="00433279" w:rsidP="00433279" w:rsidR="00433279" w:rsidRPr="004332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 xml:space="preserve">Porezna uprava Split, </w:t>
      </w:r>
    </w:p>
    <w:p w:rsidRDefault="00433279" w:rsidP="00433279" w:rsidR="00433279" w:rsidRPr="004332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e-Oglasna ploča Suda – rok 20. dana,</w:t>
      </w:r>
    </w:p>
    <w:p w:rsidRDefault="00433279" w:rsidP="00433279" w:rsidR="00433279" w:rsidRPr="004332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sudski registar – nakon pravomoćnosti</w:t>
      </w:r>
    </w:p>
    <w:p w:rsidRDefault="00433279" w:rsidP="00433279" w:rsidR="00433279" w:rsidRPr="004332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279">
        <w:rPr>
          <w:rFonts w:cs="Times New Roman" w:eastAsia="Times New Roman"/>
          <w:lang w:eastAsia="hr-HR"/>
        </w:rPr>
        <w:t>u spis.</w:t>
      </w: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279" w:rsidP="00433279" w:rsidR="00433279" w:rsidRPr="004332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27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11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St-1413/2016-5</izvorni_sadrzaj>
    <derivirana_varijabla naziv="DomainObject.Oznaka_1">St-1413/2016-5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St-1413/2016</izvorni_sadrzaj>
    <derivirana_varijabla naziv="DomainObject.Predmet.OznakaBroj_1">St-1413/2016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MARE-NIKO društvo s ograničenom odgovornošću za proizvodnju, trgovinu i turizam</izvorni_sadrzaj>
    <derivirana_varijabla naziv="DomainObject.Predmet.ProtustrankaFormated_1">  MARE-NIKO društvo s ograničenom odgovornošću za proizvodnju, trgovinu i turizam</derivirana_varijabla>
  </DomainObject.Predmet.ProtustrankaFormated>
  <DomainObject.Predmet.ProtustrankaFormatedOIB>
    <izvorni_sadrzaj>  MARE-NIKO društvo s ograničenom odgovornošću za proizvodnju, trgovinu i turizam, OIB 53635262499</izvorni_sadrzaj>
    <derivirana_varijabla naziv="DomainObject.Predmet.ProtustrankaFormatedOIB_1">  MARE-NIKO društvo s ograničenom odgovornošću za proizvodnju, trgovinu i turizam, OIB 53635262499</derivirana_varijabla>
  </DomainObject.Predmet.ProtustrankaFormatedOIB>
  <DomainObject.Predmet.ProtustrankaFormatedWithAdress>
    <izvorni_sadrzaj> MARE-NIKO društvo s ograničenom odgovornošću za proizvodnju, trgovinu i turizam, Petra Perice 20, 21300 Makarska</izvorni_sadrzaj>
    <derivirana_varijabla naziv="DomainObject.Predmet.ProtustrankaFormatedWithAdress_1"> MARE-NIKO društvo s ograničenom odgovornošću za proizvodnju, trgovinu i turizam, Petra Perice 20, 21300 Makarska</derivirana_varijabla>
  </DomainObject.Predmet.ProtustrankaFormatedWithAdress>
  <DomainObject.Predmet.ProtustrankaFormatedWithAdressOIB>
    <izvorni_sadrzaj> MARE-NIKO društvo s ograničenom odgovornošću za proizvodnju, trgovinu i turizam, OIB 53635262499, Petra Perice 20, 21300 Makarska</izvorni_sadrzaj>
    <derivirana_varijabla naziv="DomainObject.Predmet.ProtustrankaFormatedWithAdressOIB_1"> MARE-NIKO društvo s ograničenom odgovornošću za proizvodnju, trgovinu i turizam, OIB 53635262499, Petra Perice 20, 21300 Makarska</derivirana_varijabla>
  </DomainObject.Predmet.ProtustrankaFormatedWithAdressOIB>
  <DomainObject.Predmet.ProtustrankaWithAdress>
    <izvorni_sadrzaj>MARE-NIKO društvo s ograničenom odgovornošću za proizvodnju, trgovinu i turizam Petra Perice 20, 21300 Makarska</izvorni_sadrzaj>
    <derivirana_varijabla naziv="DomainObject.Predmet.ProtustrankaWithAdress_1">MARE-NIKO društvo s ograničenom odgovornošću za proizvodnju, trgovinu i turizam Petra Perice 20, 21300 Makarska</derivirana_varijabla>
  </DomainObject.Predmet.ProtustrankaWithAdress>
  <DomainObject.Predmet.ProtustrankaWithAdressOIB>
    <izvorni_sadrzaj>MARE-NIKO društvo s ograničenom odgovornošću za proizvodnju, trgovinu i turizam, OIB 53635262499, Petra Perice 20, 21300 Makarska</izvorni_sadrzaj>
    <derivirana_varijabla naziv="DomainObject.Predmet.ProtustrankaWithAdressOIB_1">MARE-NIKO društvo s ograničenom odgovornošću za proizvodnju, trgovinu i turizam, OIB 53635262499, Petra Perice 20, 21300 Makarska</derivirana_varijabla>
  </DomainObject.Predmet.ProtustrankaWithAdressOIB>
  <DomainObject.Predmet.ProtustrankaNazivFormated>
    <izvorni_sadrzaj>MARE-NIKO društvo s ograničenom odgovornošću za proizvodnju, trgovinu i turizam</izvorni_sadrzaj>
    <derivirana_varijabla naziv="DomainObject.Predmet.ProtustrankaNazivFormated_1">MARE-NIKO društvo s ograničenom odgovornošću za proizvodnju, trgovinu i turizam</derivirana_varijabla>
  </DomainObject.Predmet.ProtustrankaNazivFormated>
  <DomainObject.Predmet.ProtustrankaNazivFormatedOIB>
    <izvorni_sadrzaj>MARE-NIKO društvo s ograničenom odgovornošću za proizvodnju, trgovinu i turizam, OIB 53635262499</izvorni_sadrzaj>
    <derivirana_varijabla naziv="DomainObject.Predmet.ProtustrankaNazivFormatedOIB_1">MARE-NIKO društvo s ograničenom odgovornošću za proizvodnju, trgovinu i turizam, OIB 53635262499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484307.82</izvorni_sadrzaj>
    <derivirana_varijabla naziv="DomainObject.Predmet.TrenutnaVrijednost_1">484307.82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MARE-NIKO društvo s ograničenom odgovornošću za proizvodnju, trgovinu i turizam</item>
    </izvorni_sadrzaj>
    <derivirana_varijabla naziv="DomainObject.Predmet.ProtuStrankaListFormated_1">
      <item>MARE-NIKO društvo s ograničenom odgovornošću za proizvodnju, trgovinu i turizam</item>
    </derivirana_varijabla>
  </DomainObject.Predmet.ProtuStrankaListFormated>
  <DomainObject.Predmet.ProtuStrankaListFormatedOIB>
    <izvorni_sadrzaj>
      <item>MARE-NIKO društvo s ograničenom odgovornošću za proizvodnju, trgovinu i turizam, OIB 53635262499</item>
    </izvorni_sadrzaj>
    <derivirana_varijabla naziv="DomainObject.Predmet.ProtuStrankaListFormatedOIB_1">
      <item>MARE-NIKO društvo s ograničenom odgovornošću za proizvodnju, trgovinu i turizam, OIB 53635262499</item>
    </derivirana_varijabla>
  </DomainObject.Predmet.ProtuStrankaListFormatedOIB>
  <DomainObject.Predmet.ProtuStrankaListFormatedWithAdress>
    <izvorni_sadrzaj>
      <item>MARE-NIKO društvo s ograničenom odgovornošću za proizvodnju, trgovinu i turizam, Petra Perice 20, 21300 Makarska</item>
    </izvorni_sadrzaj>
    <derivirana_varijabla naziv="DomainObject.Predmet.ProtuStrankaListFormatedWithAdress_1">
      <item>MARE-NIKO društvo s ograničenom odgovornošću za proizvodnju, trgovinu i turizam, Petra Perice 20, 21300 Makarska</item>
    </derivirana_varijabla>
  </DomainObject.Predmet.ProtuStrankaListFormatedWithAdress>
  <DomainObject.Predmet.ProtuStrankaListFormatedWithAdressOIB>
    <izvorni_sadrzaj>
      <item>MARE-NIKO društvo s ograničenom odgovornošću za proizvodnju, trgovinu i turizam, OIB 53635262499, Petra Perice 20, 21300 Makarska</item>
    </izvorni_sadrzaj>
    <derivirana_varijabla naziv="DomainObject.Predmet.ProtuStrankaListFormatedWithAdressOIB_1">
      <item>MARE-NIKO društvo s ograničenom odgovornošću za proizvodnju, trgovinu i turizam, OIB 53635262499, Petra Perice 20, 21300 Makarska</item>
    </derivirana_varijabla>
  </DomainObject.Predmet.ProtuStrankaListFormatedWithAdressOIB>
  <DomainObject.Predmet.ProtuStrankaListNazivFormated>
    <izvorni_sadrzaj>
      <item>MARE-NIKO društvo s ograničenom odgovornošću za proizvodnju, trgovinu i turizam</item>
    </izvorni_sadrzaj>
    <derivirana_varijabla naziv="DomainObject.Predmet.ProtuStrankaListNazivFormated_1">
      <item>MARE-NIKO društvo s ograničenom odgovornošću za proizvodnju, trgovinu i turizam</item>
    </derivirana_varijabla>
  </DomainObject.Predmet.ProtuStrankaListNazivFormated>
  <DomainObject.Predmet.ProtuStrankaListNazivFormatedOIB>
    <izvorni_sadrzaj>
      <item>MARE-NIKO društvo s ograničenom odgovornošću za proizvodnju, trgovinu i turizam, OIB 53635262499</item>
    </izvorni_sadrzaj>
    <derivirana_varijabla naziv="DomainObject.Predmet.ProtuStrankaListNazivFormatedOIB_1">
      <item>MARE-NIKO društvo s ograničenom odgovornošću za proizvodnju, trgovinu i turizam, OIB 53635262499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St-1413/2016-5</izvorni_sadrzaj>
    <derivirana_varijabla naziv="DomainObject.PoslovniBrojDokumenta_1">St-1413/2016-5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MARE-NIKO društvo s ograničenom odgovornošću za proizvodnju, trgovinu i turizam</izvorni_sadrzaj>
    <derivirana_varijabla naziv="DomainObject.Predmet.ProtustrankaIDrugi_1">MARE-NIKO društvo s ograničenom odgovornošću za proizvodnju,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MARE-NIKO društvo s ograničenom odgovornošću za proizvodnju, trgovinu i turizam, OIB 53635262499, Petra Perice 20, 21300 Makarska</izvorni_sadrzaj>
    <derivirana_varijabla naziv="DomainObject.Predmet.ProtustrankaIDrugiAdressOIB_1">MARE-NIKO društvo s ograničenom odgovornošću za proizvodnju, trgovinu i turizam, OIB 53635262499, Petra Perice 20,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MARE-NIKO društvo s ograničenom odgovornošću za proizvodnju, trgovinu i turizam</item>
      <item>FINANCIJSKA AGENCIJA, RC SPLIT</item>
    </izvorni_sadrzaj>
    <derivirana_varijabla naziv="DomainObject.Predmet.SudioniciListNaziv_1">
      <item>MARE-NIKO društvo s ograničenom odgovornošću za proizvodnju, trgovinu i turizam</item>
      <item>FINANCIJSKA AGENCIJA, RC SPLIT</item>
    </derivirana_varijabla>
  </DomainObject.Predmet.SudioniciListNaziv>
  <DomainObject.Predmet.SudioniciListAdressOIB>
    <izvorni_sadrzaj>
      <item>MARE-NIKO društvo s ograničenom odgovornošću za proizvodnju, trgovinu i turizam, OIB 53635262499, Petra Perice 20,21300 Makarska</item>
      <item>FINANCIJSKA AGENCIJA, RC SPLIT, OIB 85821130368, Mažuranićevo šetalište 24 b,21000 Split</item>
    </izvorni_sadrzaj>
    <derivirana_varijabla naziv="DomainObject.Predmet.SudioniciListAdressOIB_1">
      <item>MARE-NIKO društvo s ograničenom odgovornošću za proizvodnju, trgovinu i turizam, OIB 53635262499, Petra Perice 20,21300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DFB6E-91C5-422E-B94E-1BCF3661D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809</properties:Words>
  <properties:Characters>4364</properties:Characters>
  <properties:Lines>131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2017-03-01T09:21:00Z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St-1413/2016-5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