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3ddaa6d" w14:paraId="3ddaa6d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9702FC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702FC">
              <w:rPr>
                <w:rFonts w:hAnsi="Times New Roman" w:ascii="Times New Roman"/>
                <w:snapToGrid/>
                <w:szCs w:val="24"/>
                <w:lang w:eastAsia="hr-HR" w:val="hr-HR"/>
              </w:rPr>
              <w:t>47/00-132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9702FC" w:rsidRPr="009702FC">
        <w:rPr>
          <w:rFonts w:hAnsi="Times New Roman" w:ascii="Times New Roman"/>
          <w:lang w:val="hr-HR"/>
        </w:rPr>
        <w:t xml:space="preserve"> </w:t>
      </w:r>
      <w:r w:rsidR="00E52F25">
        <w:rPr>
          <w:rFonts w:hAnsi="Times New Roman" w:ascii="Times New Roman"/>
          <w:lang w:val="hr-HR"/>
        </w:rPr>
        <w:t xml:space="preserve">stečajnim dužnikom </w:t>
      </w:r>
      <w:r w:rsidR="009702FC" w:rsidRPr="009702FC">
        <w:rPr>
          <w:rFonts w:hAnsi="Times New Roman" w:ascii="Times New Roman"/>
          <w:lang w:val="hr-HR"/>
        </w:rPr>
        <w:t xml:space="preserve">VAMA d.d. „u stečaju“ iz Varaždina, Kapucinski trg 9, </w:t>
      </w:r>
      <w:r w:rsidR="009702FC">
        <w:rPr>
          <w:rFonts w:hAnsi="Times New Roman" w:ascii="Times New Roman"/>
          <w:lang w:val="hr-HR"/>
        </w:rPr>
        <w:t xml:space="preserve">OIB: 59114452711, </w:t>
      </w:r>
      <w:r w:rsidR="009702FC">
        <w:rPr>
          <w:rFonts w:hAnsi="Times New Roman" w:ascii="Times New Roman"/>
          <w:szCs w:val="24"/>
          <w:lang w:val="hr-HR"/>
        </w:rPr>
        <w:t>1. listopada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702FC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15</w:t>
      </w:r>
      <w:r w:rsidR="00204A80">
        <w:rPr>
          <w:rFonts w:hAnsi="Times New Roman" w:ascii="Times New Roman"/>
          <w:b/>
          <w:szCs w:val="24"/>
          <w:lang w:val="hr-HR"/>
        </w:rPr>
        <w:t>. listopada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11,30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702FC" w:rsidP="00A44F7D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Informiranje stečajnih vjerovnika o prijedlogu za sklapanje nagodbe u parničnom predmetu koji se vodi protiv Erste &amp; Steiermarkische bank d.d. Rijeka kod ovoga suda i odlučivanje o sklapanju nagodbe,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E52F25" w:rsidP="00E52F25" w:rsidR="00E52F2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702FC">
        <w:rPr>
          <w:rFonts w:hAnsi="Times New Roman" w:ascii="Times New Roman"/>
          <w:szCs w:val="24"/>
          <w:lang w:val="hr-HR"/>
        </w:rPr>
        <w:t>1. listopada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93223F" w:rsidR="0093223F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="009702FC">
        <w:rPr>
          <w:rFonts w:hAnsi="Times New Roman" w:ascii="Times New Roman"/>
          <w:szCs w:val="24"/>
          <w:lang w:val="hr-HR"/>
        </w:rPr>
        <w:t>Zvonko Hrain, Varaždin, Zagrebačka 51/3,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149" w:rsidP="00BE64B7" w:rsidR="00BC2149">
      <w:r>
        <w:separator/>
      </w:r>
    </w:p>
  </w:endnote>
  <w:endnote w:id="0" w:type="continuationSeparator">
    <w:p w:rsidRDefault="00BC2149" w:rsidP="00BE64B7" w:rsidR="00BC2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149" w:rsidP="00BE64B7" w:rsidR="00BC2149">
      <w:r>
        <w:separator/>
      </w:r>
    </w:p>
  </w:footnote>
  <w:footnote w:id="0" w:type="continuationSeparator">
    <w:p w:rsidRDefault="00BC2149" w:rsidP="00BE64B7" w:rsidR="00BC21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E52F25" w:rsidRPr="00E52F25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9702FC">
          <w:rPr>
            <w:rFonts w:hAnsi="Times New Roman" w:ascii="Times New Roman"/>
          </w:rPr>
          <w:t>47/00-132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E4178"/>
    <w:rsid w:val="001E6337"/>
    <w:rsid w:val="00204A80"/>
    <w:rsid w:val="00217755"/>
    <w:rsid w:val="00223BB6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570C4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0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0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2000.</izvorni_sadrzaj>
    <derivirana_varijabla naziv="DomainObject.Predmet.DatumOsnivanja_1">24.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2012.</izvorni_sadrzaj>
    <derivirana_varijabla naziv="DomainObject.Predmet.DatumRjesavanja_1">13.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5. 7. 2000. (RJ. St-47/00-8 
od 30. lipnja 2000.). Objava na ogl. ploči suda 
5. 7. 2000. i u NN-71/00 od 19.7.2000.</izvorni_sadrzaj>
    <derivirana_varijabla naziv="DomainObject.Predmet.Opis_1">St. otvoren 5. 7. 2000. (RJ. St-47/00-8 
od 30. lipnja 2000.). Objava na ogl. ploči suda 
5. 7. 2000. i u NN-71/00 od 19.7.2000.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St-47/2000</izvorni_sadrzaj>
    <derivirana_varijabla naziv="DomainObject.Predmet.OznakaBroj_1">St-47/2000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VAMA trgovina na veliko i malo d.d. u stečaju</izvorni_sadrzaj>
    <derivirana_varijabla naziv="DomainObject.Predmet.ProtustrankaFormated_1">  VAMA trgovina na veliko i malo d.d. u stečaju</derivirana_varijabla>
  </DomainObject.Predmet.ProtustrankaFormated>
  <DomainObject.Predmet.ProtustrankaFormatedOIB>
    <izvorni_sadrzaj>  VAMA trgovina na veliko i malo d.d. u stečaju, OIB 59114452711</izvorni_sadrzaj>
    <derivirana_varijabla naziv="DomainObject.Predmet.ProtustrankaFormatedOIB_1">  VAMA trgovina na veliko i malo d.d. u stečaju, OIB 59114452711</derivirana_varijabla>
  </DomainObject.Predmet.ProtustrankaFormatedOIB>
  <DomainObject.Predmet.ProtustrankaFormatedWithAdress>
    <izvorni_sadrzaj> VAMA trgovina na veliko i malo d.d. u stečaju, Kapucinski Trg 9, 42000 Varaždin</izvorni_sadrzaj>
    <derivirana_varijabla naziv="DomainObject.Predmet.ProtustrankaFormatedWithAdress_1"> VAMA trgovina na veliko i malo d.d. u stečaju, Kapucinski Trg 9, 42000 Varaždin</derivirana_varijabla>
  </DomainObject.Predmet.ProtustrankaFormatedWithAdress>
  <DomainObject.Predmet.ProtustrankaFormatedWithAdressOIB>
    <izvorni_sadrzaj> VAMA trgovina na veliko i malo d.d. u stečaju, OIB 59114452711, Kapucinski Trg 9, 42000 Varaždin</izvorni_sadrzaj>
    <derivirana_varijabla naziv="DomainObject.Predmet.ProtustrankaFormatedWithAdressOIB_1"> VAMA trgovina na veliko i malo d.d. u stečaju, OIB 59114452711, Kapucinski Trg 9, 42000 Varaždin</derivirana_varijabla>
  </DomainObject.Predmet.ProtustrankaFormatedWithAdressOIB>
  <DomainObject.Predmet.ProtustrankaWithAdress>
    <izvorni_sadrzaj>VAMA trgovina na veliko i malo d.d. u stečaju Kapucinski Trg 9, 42000 Varaždin</izvorni_sadrzaj>
    <derivirana_varijabla naziv="DomainObject.Predmet.ProtustrankaWithAdress_1">VAMA trgovina na veliko i malo d.d. u stečaju Kapucinski Trg 9, 42000 Varaždin</derivirana_varijabla>
  </DomainObject.Predmet.ProtustrankaWithAdress>
  <DomainObject.Predmet.ProtustrankaWithAdressOIB>
    <izvorni_sadrzaj>VAMA trgovina na veliko i malo d.d. u stečaju, OIB 59114452711, Kapucinski Trg 9, 42000 Varaždin</izvorni_sadrzaj>
    <derivirana_varijabla naziv="DomainObject.Predmet.ProtustrankaWithAdressOIB_1">VAMA trgovina na veliko i malo d.d. u stečaju, OIB 59114452711, Kapucinski Trg 9, 42000 Varaždin</derivirana_varijabla>
  </DomainObject.Predmet.ProtustrankaWithAdressOIB>
  <DomainObject.Predmet.ProtustrankaNazivFormated>
    <izvorni_sadrzaj>VAMA trgovina na veliko i malo d.d. u stečaju</izvorni_sadrzaj>
    <derivirana_varijabla naziv="DomainObject.Predmet.ProtustrankaNazivFormated_1">VAMA trgovina na veliko i malo d.d. u stečaju</derivirana_varijabla>
  </DomainObject.Predmet.ProtustrankaNazivFormated>
  <DomainObject.Predmet.ProtustrankaNazivFormatedOIB>
    <izvorni_sadrzaj>VAMA trgovina na veliko i malo d.d. u stečaju, OIB 59114452711</izvorni_sadrzaj>
    <derivirana_varijabla naziv="DomainObject.Predmet.ProtustrankaNazivFormatedOIB_1">VAMA trgovina na veliko i malo d.d. u stečaju, OIB 59114452711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PIVOVARA d.d.; Vesna Crnković i dr. (1.-29.), radnici; Antun Plivelić</izvorni_sadrzaj>
    <derivirana_varijabla naziv="DomainObject.Predmet.StrankaFormated_1">  KARLOVAČKA PIVOVARA d.d.; Vesna Crnković i dr. (1.-29.), radnici; Antun Plivelić</derivirana_varijabla>
  </DomainObject.Predmet.StrankaFormated>
  <DomainObject.Predmet.StrankaFormatedOIB>
    <izvorni_sadrzaj>  KARLOVAČKA PIVOVARA d.d.; Vesna Crnković i dr. (1.-29.), radnici; Antun Plivelić</izvorni_sadrzaj>
    <derivirana_varijabla naziv="DomainObject.Predmet.StrankaFormatedOIB_1">  KARLOVAČKA PIVOVARA d.d.; Vesna Crnković i dr. (1.-29.), radnici; Antun Plivelić</derivirana_varijabla>
  </DomainObject.Predmet.StrankaFormatedOIB>
  <DomainObject.Predmet.StrankaFormatedWithAdress>
    <izvorni_sadrzaj> KARLOVAČKA PIVOVARA d.d., Dubovac 22, 47000 Karlovac; Vesna Crnković i dr. (1.-29.), radnici; Antun Plivelić, Teslička 44, 10000 Zagreb</izvorni_sadrzaj>
    <derivirana_varijabla naziv="DomainObject.Predmet.StrankaFormatedWithAdress_1"> KARLOVAČKA PIVOVARA d.d., Dubovac 22, 47000 Karlovac; Vesna Crnković i dr. (1.-29.), radnici; Antun Plivelić, Teslička 44, 10000 Zagreb</derivirana_varijabla>
  </DomainObject.Predmet.StrankaFormatedWithAdress>
  <DomainObject.Predmet.StrankaFormatedWithAdressOIB>
    <izvorni_sadrzaj> KARLOVAČKA PIVOVARA d.d., Dubovac 22, 47000 Karlovac; Vesna Crnković i dr. (1.-29.), radnici; Antun Plivelić, Teslička 44, 10000 Zagreb</izvorni_sadrzaj>
    <derivirana_varijabla naziv="DomainObject.Predmet.StrankaFormatedWithAdressOIB_1"> KARLOVAČKA PIVOVARA d.d., Dubovac 22, 47000 Karlovac; Vesna Crnković i dr. (1.-29.), radnici; Antun Plivelić, Teslička 44, 10000 Zagreb</derivirana_varijabla>
  </DomainObject.Predmet.StrankaFormatedWithAdressOIB>
  <DomainObject.Predmet.StrankaWithAdress>
    <izvorni_sadrzaj>KARLOVAČKA PIVOVARA d.d. Dubovac 22,47000 Karlovac,Vesna Crnković i dr. (1.-29.), radnici ,Antun Plivelić Teslička 44,10000 Zagreb</izvorni_sadrzaj>
    <derivirana_varijabla naziv="DomainObject.Predmet.StrankaWithAdress_1">KARLOVAČKA PIVOVARA d.d. Dubovac 22,47000 Karlovac,Vesna Crnković i dr. (1.-29.), radnici ,Antun Plivelić Teslička 44,10000 Zagreb</derivirana_varijabla>
  </DomainObject.Predmet.StrankaWithAdress>
  <DomainObject.Predmet.StrankaWithAdressOIB>
    <izvorni_sadrzaj>KARLOVAČKA PIVOVARA d.d., Dubovac 22,47000 Karlovac,Vesna Crnković i dr. (1.-29.), radnici,Antun Plivelić, Teslička 44,10000 Zagreb</izvorni_sadrzaj>
    <derivirana_varijabla naziv="DomainObject.Predmet.StrankaWithAdressOIB_1">KARLOVAČKA PIVOVARA d.d., Dubovac 22,47000 Karlovac,Vesna Crnković i dr. (1.-29.), radnici,Antun Plivelić, Teslička 44,10000 Zagreb</derivirana_varijabla>
  </DomainObject.Predmet.StrankaWithAdressOIB>
  <DomainObject.Predmet.StrankaNazivFormated>
    <izvorni_sadrzaj>KARLOVAČKA PIVOVARA d.d.,Vesna Crnković i dr. (1.-29.), radnici,Antun Plivelić</izvorni_sadrzaj>
    <derivirana_varijabla naziv="DomainObject.Predmet.StrankaNazivFormated_1">KARLOVAČKA PIVOVARA d.d.,Vesna Crnković i dr. (1.-29.), radnici,Antun Plivelić</derivirana_varijabla>
  </DomainObject.Predmet.StrankaNazivFormated>
  <DomainObject.Predmet.StrankaNazivFormatedOIB>
    <izvorni_sadrzaj>KARLOVAČKA PIVOVARA d.d.,Vesna Crnković i dr. (1.-29.), radnici,Antun Plivelić</izvorni_sadrzaj>
    <derivirana_varijabla naziv="DomainObject.Predmet.StrankaNazivFormatedOIB_1">KARLOVAČKA PIVOVARA d.d.,Vesna Crnković i dr. (1.-29.), radnici,Antun Plivelić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KARLOVAČKA PIVOVARA d.d.</item>
      <item>Vesna Crnković i dr. (1.-29.), radnici</item>
      <item>Antun Plivelić</item>
    </izvorni_sadrzaj>
    <derivirana_varijabla naziv="DomainObject.Predmet.StrankaListFormated_1">
      <item>KARLOVAČKA PIVOVARA d.d.</item>
      <item>Vesna Crnković i dr. (1.-29.), radnici</item>
      <item>Antun Plivelić</item>
    </derivirana_varijabla>
  </DomainObject.Predmet.StrankaListFormated>
  <DomainObject.Predmet.StrankaListFormatedOIB>
    <izvorni_sadrzaj>
      <item>KARLOVAČKA PIVOVARA d.d.</item>
      <item>Vesna Crnković i dr. (1.-29.), radnici</item>
      <item>Antun Plivelić</item>
    </izvorni_sadrzaj>
    <derivirana_varijabla naziv="DomainObject.Predmet.StrankaListFormatedOIB_1">
      <item>KARLOVAČKA PIVOVARA d.d.</item>
      <item>Vesna Crnković i dr. (1.-29.), radnici</item>
      <item>Antun Plivelić</item>
    </derivirana_varijabla>
  </DomainObject.Predmet.StrankaListFormatedOIB>
  <DomainObject.Predmet.StrankaListFormatedWithAdress>
    <izvorni_sadrzaj>
      <item>KARLOVAČKA PIVOVARA d.d., Dubovac 22, 47000 Karlovac</item>
      <item>Vesna Crnković i dr. (1.-29.), radnici</item>
      <item>Antun Plivelić, Teslička 44, 10000 Zagreb</item>
    </izvorni_sadrzaj>
    <derivirana_varijabla naziv="DomainObject.Predmet.StrankaListFormatedWithAdress_1">
      <item>KARLOVAČKA PIVOVARA d.d., Dubovac 22, 47000 Karlovac</item>
      <item>Vesna Crnković i dr. (1.-29.), radnici</item>
      <item>Antun Plivelić, Teslička 44, 10000 Zagreb</item>
    </derivirana_varijabla>
  </DomainObject.Predmet.StrankaListFormatedWithAdress>
  <DomainObject.Predmet.StrankaListFormatedWithAdressOIB>
    <izvorni_sadrzaj>
      <item>KARLOVAČKA PIVOVARA d.d., Dubovac 22, 47000 Karlovac</item>
      <item>Vesna Crnković i dr. (1.-29.), radnici</item>
      <item>Antun Plivelić, Teslička 44, 10000 Zagreb</item>
    </izvorni_sadrzaj>
    <derivirana_varijabla naziv="DomainObject.Predmet.StrankaListFormatedWithAdressOIB_1">
      <item>KARLOVAČKA PIVOVARA d.d., Dubovac 22, 47000 Karlovac</item>
      <item>Vesna Crnković i dr. (1.-29.), radnici</item>
      <item>Antun Plivelić, Teslička 44, 10000 Zagreb</item>
    </derivirana_varijabla>
  </DomainObject.Predmet.StrankaListFormatedWithAdressOIB>
  <DomainObject.Predmet.StrankaListNazivFormated>
    <izvorni_sadrzaj>
      <item>KARLOVAČKA PIVOVARA d.d.</item>
      <item>Vesna Crnković i dr. (1.-29.), radnici</item>
      <item>Antun Plivelić</item>
    </izvorni_sadrzaj>
    <derivirana_varijabla naziv="DomainObject.Predmet.StrankaListNazivFormated_1">
      <item>KARLOVAČKA PIVOVARA d.d.</item>
      <item>Vesna Crnković i dr. (1.-29.), radnici</item>
      <item>Antun Plivelić</item>
    </derivirana_varijabla>
  </DomainObject.Predmet.StrankaListNazivFormated>
  <DomainObject.Predmet.StrankaListNazivFormatedOIB>
    <izvorni_sadrzaj>
      <item>KARLOVAČKA PIVOVARA d.d.</item>
      <item>Vesna Crnković i dr. (1.-29.), radnici</item>
      <item>Antun Plivelić</item>
    </izvorni_sadrzaj>
    <derivirana_varijabla naziv="DomainObject.Predmet.StrankaListNazivFormatedOIB_1">
      <item>KARLOVAČKA PIVOVARA d.d.</item>
      <item>Vesna Crnković i dr. (1.-29.), radnici</item>
      <item>Antun Plivelić</item>
    </derivirana_varijabla>
  </DomainObject.Predmet.StrankaListNazivFormatedOIB>
  <DomainObject.Predmet.ProtuStrankaListFormated>
    <izvorni_sadrzaj>
      <item>VAMA trgovina na veliko i malo d.d. u stečaju</item>
    </izvorni_sadrzaj>
    <derivirana_varijabla naziv="DomainObject.Predmet.ProtuStrankaListFormated_1">
      <item>VAMA trgovina na veliko i malo d.d. u stečaju</item>
    </derivirana_varijabla>
  </DomainObject.Predmet.ProtuStrankaListFormated>
  <DomainObject.Predmet.ProtuStrankaListFormatedOIB>
    <izvorni_sadrzaj>
      <item>VAMA trgovina na veliko i malo d.d. u stečaju, OIB 59114452711</item>
    </izvorni_sadrzaj>
    <derivirana_varijabla naziv="DomainObject.Predmet.ProtuStrankaListFormatedOIB_1">
      <item>VAMA trgovina na veliko i malo d.d. u stečaju, OIB 59114452711</item>
    </derivirana_varijabla>
  </DomainObject.Predmet.ProtuStrankaListFormatedOIB>
  <DomainObject.Predmet.ProtuStrankaListFormatedWithAdress>
    <izvorni_sadrzaj>
      <item>VAMA trgovina na veliko i malo d.d. u stečaju, Kapucinski Trg 9, 42000 Varaždin</item>
    </izvorni_sadrzaj>
    <derivirana_varijabla naziv="DomainObject.Predmet.ProtuStrankaListFormatedWithAdress_1">
      <item>VAMA trgovina na veliko i malo d.d. u stečaju, Kapucinski Trg 9, 42000 Varaždin</item>
    </derivirana_varijabla>
  </DomainObject.Predmet.ProtuStrankaListFormatedWithAdress>
  <DomainObject.Predmet.ProtuStrankaListFormatedWithAdressOIB>
    <izvorni_sadrzaj>
      <item>VAMA trgovina na veliko i malo d.d. u stečaju, OIB 59114452711, Kapucinski Trg 9, 42000 Varaždin</item>
    </izvorni_sadrzaj>
    <derivirana_varijabla naziv="DomainObject.Predmet.ProtuStrankaListFormatedWithAdressOIB_1">
      <item>VAMA trgovina na veliko i malo d.d. u stečaju, OIB 59114452711, Kapucinski Trg 9, 42000 Varaždin</item>
    </derivirana_varijabla>
  </DomainObject.Predmet.ProtuStrankaListFormatedWithAdressOIB>
  <DomainObject.Predmet.ProtuStrankaListNazivFormated>
    <izvorni_sadrzaj>
      <item>VAMA trgovina na veliko i malo d.d. u stečaju</item>
    </izvorni_sadrzaj>
    <derivirana_varijabla naziv="DomainObject.Predmet.ProtuStrankaListNazivFormated_1">
      <item>VAMA trgovina na veliko i malo d.d. u stečaju</item>
    </derivirana_varijabla>
  </DomainObject.Predmet.ProtuStrankaListNazivFormated>
  <DomainObject.Predmet.ProtuStrankaListNazivFormatedOIB>
    <izvorni_sadrzaj>
      <item>VAMA trgovina na veliko i malo d.d. u stečaju, OIB 59114452711</item>
    </izvorni_sadrzaj>
    <derivirana_varijabla naziv="DomainObject.Predmet.ProtuStrankaListNazivFormatedOIB_1">
      <item>VAMA trgovina na veliko i malo d.d. u stečaju, OIB 59114452711</item>
    </derivirana_varijabla>
  </DomainObject.Predmet.ProtuStrankaListNazivFormatedOIB>
  <DomainObject.Predmet.OstaliList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Formated>
  <DomainObject.Predmet.OstaliList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FormatedOIB>
  <DomainObject.Predmet.OstaliListFormatedWithAdress>
    <izvorni_sadrzaj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izvorni_sadrzaj>
    <derivirana_varijabla naziv="DomainObject.Predmet.OstaliListFormatedWithAdress_1"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derivirana_varijabla>
  </DomainObject.Predmet.OstaliListFormatedWithAdress>
  <DomainObject.Predmet.OstaliListFormatedWithAdressOIB>
    <izvorni_sadrzaj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izvorni_sadrzaj>
    <derivirana_varijabla naziv="DomainObject.Predmet.OstaliListFormatedWithAdressOIB_1"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derivirana_varijabla>
  </DomainObject.Predmet.OstaliListFormatedWithAdressOIB>
  <DomainObject.Predmet.OstaliListNaziv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Naziv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NazivFormated>
  <DomainObject.Predmet.OstaliListNaziv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Naziv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KARLOVAČKA PIVOVARA d.d. i dr.</izvorni_sadrzaj>
    <derivirana_varijabla naziv="DomainObject.Predmet.StrankaIDrugi_1">KARLOVAČKA PIVOVARA d.d. i dr.</derivirana_varijabla>
  </DomainObject.Predmet.StrankaIDrugi>
  <DomainObject.Predmet.ProtustrankaIDrugi>
    <izvorni_sadrzaj>VAMA trgovina na veliko i malo d.d. u stečaju</izvorni_sadrzaj>
    <derivirana_varijabla naziv="DomainObject.Predmet.ProtustrankaIDrugi_1">VAMA trgovina na veliko i malo d.d. u stečaju</derivirana_varijabla>
  </DomainObject.Predmet.ProtustrankaIDrugi>
  <DomainObject.Predmet.StrankaIDrugiAdressOIB>
    <izvorni_sadrzaj>KARLOVAČKA PIVOVARA d.d., Dubovac 22, 47000 Karlovac i dr.</izvorni_sadrzaj>
    <derivirana_varijabla naziv="DomainObject.Predmet.StrankaIDrugiAdressOIB_1">KARLOVAČKA PIVOVARA d.d., Dubovac 22, 47000 Karlovac i dr.</derivirana_varijabla>
  </DomainObject.Predmet.StrankaIDrugiAdressOIB>
  <DomainObject.Predmet.ProtustrankaIDrugiAdressOIB>
    <izvorni_sadrzaj>VAMA trgovina na veliko i malo d.d. u stečaju, OIB 59114452711, Kapucinski Trg 9, 42000 Varaždin</izvorni_sadrzaj>
    <derivirana_varijabla naziv="DomainObject.Predmet.ProtustrankaIDrugiAdressOIB_1">VAMA trgovina na veliko i malo d.d. u stečaju, OIB 59114452711, Kapucinski Trg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5. svibnja 2012.</izvorni_sadrzaj>
    <derivirana_varijabla naziv="DomainObject.Predmet.OdlukaRjesenje.DatumPravomocnosti_1">5. svibnja 2012.</derivirana_varijabla>
  </DomainObject.Predmet.OdlukaRjesenje.DatumPravomocnosti>
  <DomainObject.Predmet.OdlukaRjesenje.Oznaka>
    <izvorni_sadrzaj>St-47/2000-79</izvorni_sadrzaj>
    <derivirana_varijabla naziv="DomainObject.Predmet.OdlukaRjesenje.Oznaka_1">St-47/2000-79</derivirana_varijabla>
  </DomainObject.Predmet.OdlukaRjesenje.Oznaka>
  <DomainObject.Predmet.SudioniciListNaziv>
    <izvorni_sadrzaj>
      <item>VAMA trgovina na veliko i malo d.d. u stečaju</item>
      <item>KARLOVAČKA PIVOVARA d.d.</item>
      <item>Vesna Crnković i dr. (1.-29.), radnici</item>
      <item>Antun Plivelić</item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SudioniciListNaziv_1">
      <item>VAMA trgovina na veliko i malo d.d. u stečaju</item>
      <item>KARLOVAČKA PIVOVARA d.d.</item>
      <item>Vesna Crnković i dr. (1.-29.), radnici</item>
      <item>Antun Plivelić</item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SudioniciListNaziv>
  <DomainObject.Predmet.SudioniciListAdressOIB>
    <izvorni_sadrzaj>
      <item>VAMA trgovina na veliko i malo d.d. u stečaju, OIB 59114452711, Kapucinski Trg 9,42000 Varaždin</item>
      <item>KARLOVAČKA PIVOVARA d.d., Dubovac 22,47000 Karlovac</item>
      <item>Vesna Crnković i dr. (1.-29.), radnici</item>
      <item>Antun Plivelić, Teslička 44,10000 Zagreb</item>
      <item>Velimir Slamar, OIB 69715502514, Ul. M. Krleže 1/1,42000 Varaždin</item>
      <item>SSSH Povjerenstvo Varaždinske županije, Gajeva ul. 1/II,42000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izvorni_sadrzaj>
    <derivirana_varijabla naziv="DomainObject.Predmet.SudioniciListAdressOIB_1">
      <item>VAMA trgovina na veliko i malo d.d. u stečaju, OIB 59114452711, Kapucinski Trg 9,42000 Varaždin</item>
      <item>KARLOVAČKA PIVOVARA d.d., Dubovac 22,47000 Karlovac</item>
      <item>Vesna Crnković i dr. (1.-29.), radnici</item>
      <item>Antun Plivelić, Teslička 44,10000 Zagreb</item>
      <item>Velimir Slamar, OIB 69715502514, Ul. M. Krleže 1/1,42000 Varaždin</item>
      <item>SSSH Povjerenstvo Varaždinske županije, Gajeva ul. 1/II,42000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59114452711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  <item>, OIB 20262622069</item>
      <item>, OIB null</item>
    </izvorni_sadrzaj>
    <derivirana_varijabla naziv="DomainObject.Predmet.SudioniciListNazivOIB_1">
      <item>, OIB 59114452711</item>
      <item>, OIB null</item>
      <item>, OIB null</item>
      <item>, OIB null</item>
      <item>, OIB 69715502514</item>
      <item>, OIB null</item>
      <item>, OIB null</item>
      <item>, OIB null</item>
      <item>, OIB null</item>
      <item>, OIB null</item>
      <item>, OIB null</item>
      <item>, OIB null</item>
      <item>, OIB 20262622069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B3F23-176A-4925-B6D9-6E3A05458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230</properties:Words>
  <properties:Characters>1073</properties:Characters>
  <properties:Lines>52</properties:Lines>
  <properties:Paragraphs>25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2018-10-01T08:26:00Z</cp:lastPrinted>
  <dcterms:modified xmlns:xsi="http://www.w3.org/2001/XMLSchema-instance" xsi:type="dcterms:W3CDTF">2018-10-01T08:26:00Z</dcterms:modified>
  <cp:revision>68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(ST-47-00-132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