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c0b1" w14:paraId="12cc0b1" w:rsidRDefault="00AE5CFE" w:rsidP="00D17329" w:rsidR="00AE5CFE" w:rsidRPr="0038186B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E5CFE" w:rsidP="00D17329" w:rsidR="00AE5CFE" w:rsidRPr="0038186B">
      <w:pPr>
        <w:pStyle w:val="Zaglavlje"/>
        <w:rPr>
          <w:rFonts w:hAnsi="Times New Roman" w:ascii="Times New Roman"/>
          <w:szCs w:val="24"/>
          <w:lang w:val="hr-HR"/>
        </w:rPr>
      </w:pPr>
      <w:r w:rsidRPr="0038186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7329" w:rsidP="00D17329" w:rsidR="00D17329" w:rsidRPr="0038186B">
      <w:pPr>
        <w:pStyle w:val="Zaglavlje"/>
        <w:rPr>
          <w:rFonts w:hAnsi="Times New Roman" w:ascii="Times New Roman"/>
          <w:szCs w:val="24"/>
          <w:lang w:val="hr-HR"/>
        </w:rPr>
      </w:pPr>
      <w:r w:rsidRPr="0038186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38186B">
      <w:pPr>
        <w:pStyle w:val="Zaglavlje"/>
        <w:rPr>
          <w:rFonts w:hAnsi="Times New Roman" w:ascii="Times New Roman"/>
          <w:szCs w:val="24"/>
          <w:lang w:val="hr-HR"/>
        </w:rPr>
      </w:pPr>
      <w:r w:rsidRPr="0038186B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38186B">
      <w:pPr>
        <w:pStyle w:val="Zaglavlje"/>
        <w:rPr>
          <w:rFonts w:hAnsi="Times New Roman" w:ascii="Times New Roman"/>
          <w:szCs w:val="24"/>
          <w:lang w:val="hr-HR"/>
        </w:rPr>
      </w:pPr>
      <w:r w:rsidRPr="0038186B">
        <w:rPr>
          <w:rFonts w:hAnsi="Times New Roman" w:ascii="Times New Roman"/>
          <w:szCs w:val="24"/>
          <w:lang w:val="hr-HR"/>
        </w:rPr>
        <w:t>Zagreb, Amruševa 2/II</w:t>
      </w:r>
      <w:r w:rsidR="00D17329" w:rsidRPr="0038186B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AE5CFE" w:rsidR="00D17329" w:rsidRPr="0038186B">
      <w:pPr>
        <w:pStyle w:val="Zaglavlje"/>
        <w:tabs>
          <w:tab w:pos="4536" w:val="clear"/>
          <w:tab w:pos="9072" w:val="clear"/>
          <w:tab w:pos="7238" w:val="left"/>
        </w:tabs>
        <w:rPr>
          <w:rFonts w:hAnsi="Times New Roman" w:ascii="Times New Roman"/>
          <w:szCs w:val="24"/>
          <w:lang w:val="hr-HR"/>
        </w:rPr>
      </w:pPr>
      <w:r w:rsidRPr="0038186B">
        <w:rPr>
          <w:rFonts w:hAnsi="Times New Roman" w:ascii="Times New Roman"/>
          <w:szCs w:val="24"/>
          <w:lang w:val="hr-HR"/>
        </w:rPr>
        <w:tab/>
      </w:r>
    </w:p>
    <w:p w:rsidRDefault="00D17329" w:rsidP="00D17329" w:rsidR="00D17329" w:rsidRPr="0038186B">
      <w:pPr>
        <w:jc w:val="center"/>
        <w:rPr>
          <w:rFonts w:hAnsi="Times New Roman" w:ascii="Times New Roman"/>
          <w:szCs w:val="24"/>
          <w:lang w:val="hr-HR"/>
        </w:rPr>
      </w:pPr>
    </w:p>
    <w:p w:rsidRDefault="00AE5CFE" w:rsidP="00F20CFA" w:rsidR="007F24AA" w:rsidRPr="0038186B">
      <w:pPr>
        <w:jc w:val="center"/>
        <w:rPr>
          <w:rFonts w:hAnsi="Times New Roman" w:ascii="Times New Roman"/>
          <w:szCs w:val="24"/>
          <w:lang w:val="hr-HR"/>
        </w:rPr>
      </w:pPr>
      <w:r w:rsidRPr="0038186B">
        <w:rPr>
          <w:rFonts w:hAnsi="Times New Roman" w:ascii="Times New Roman"/>
          <w:szCs w:val="24"/>
          <w:lang w:val="hr-HR"/>
        </w:rPr>
        <w:t xml:space="preserve">    </w:t>
      </w:r>
      <w:r w:rsidR="007F24AA" w:rsidRPr="0038186B">
        <w:rPr>
          <w:rFonts w:hAnsi="Times New Roman" w:ascii="Times New Roman"/>
          <w:szCs w:val="24"/>
          <w:lang w:val="hr-HR"/>
        </w:rPr>
        <w:t xml:space="preserve">R E P U B L I K </w:t>
      </w:r>
      <w:r w:rsidR="00A7799D" w:rsidRPr="0038186B">
        <w:rPr>
          <w:rFonts w:hAnsi="Times New Roman" w:ascii="Times New Roman"/>
          <w:szCs w:val="24"/>
          <w:lang w:val="hr-HR"/>
        </w:rPr>
        <w:t>A</w:t>
      </w:r>
      <w:r w:rsidR="007F24AA" w:rsidRPr="0038186B">
        <w:rPr>
          <w:rFonts w:hAnsi="Times New Roman" w:ascii="Times New Roman"/>
          <w:szCs w:val="24"/>
          <w:lang w:val="hr-HR"/>
        </w:rPr>
        <w:t xml:space="preserve">  </w:t>
      </w:r>
      <w:r w:rsidR="008679BD" w:rsidRPr="0038186B">
        <w:rPr>
          <w:rFonts w:hAnsi="Times New Roman" w:ascii="Times New Roman"/>
          <w:szCs w:val="24"/>
          <w:lang w:val="hr-HR"/>
        </w:rPr>
        <w:t xml:space="preserve"> </w:t>
      </w:r>
      <w:r w:rsidR="007F24AA" w:rsidRPr="0038186B">
        <w:rPr>
          <w:rFonts w:hAnsi="Times New Roman" w:ascii="Times New Roman"/>
          <w:szCs w:val="24"/>
          <w:lang w:val="hr-HR"/>
        </w:rPr>
        <w:t xml:space="preserve">H R V A T S K </w:t>
      </w:r>
      <w:r w:rsidR="00A7799D" w:rsidRPr="0038186B">
        <w:rPr>
          <w:rFonts w:hAnsi="Times New Roman" w:ascii="Times New Roman"/>
          <w:szCs w:val="24"/>
          <w:lang w:val="hr-HR"/>
        </w:rPr>
        <w:t>A</w:t>
      </w:r>
    </w:p>
    <w:p w:rsidRDefault="00D17329" w:rsidP="00D17329" w:rsidR="00D17329" w:rsidRPr="0038186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8186B">
      <w:pPr>
        <w:jc w:val="center"/>
        <w:rPr>
          <w:rFonts w:hAnsi="Times New Roman" w:ascii="Times New Roman"/>
          <w:szCs w:val="24"/>
          <w:lang w:val="hr-HR"/>
        </w:rPr>
      </w:pPr>
      <w:r w:rsidRPr="0038186B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38186B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082FBF" w:rsidR="00082FBF" w:rsidRPr="0038186B">
      <w:pPr>
        <w:pStyle w:val="Bezproreda"/>
        <w:jc w:val="both"/>
        <w:rPr>
          <w:rFonts w:hAnsi="Times New Roman" w:ascii="Times New Roman"/>
          <w:szCs w:val="24"/>
          <w:lang w:val="hr-HR"/>
        </w:rPr>
      </w:pPr>
      <w:r w:rsidRPr="0038186B">
        <w:rPr>
          <w:rFonts w:hAnsi="Times New Roman" w:ascii="Times New Roman"/>
          <w:szCs w:val="24"/>
          <w:lang w:val="hr-HR"/>
        </w:rPr>
        <w:tab/>
      </w:r>
      <w:r w:rsidR="00082FBF" w:rsidRPr="0038186B">
        <w:rPr>
          <w:rFonts w:hAnsi="Times New Roman" w:ascii="Times New Roman"/>
          <w:szCs w:val="24"/>
          <w:lang w:val="hr-HR"/>
        </w:rPr>
        <w:t xml:space="preserve">TRGOVAČKI SUD U ZAGREBU, po sucu Vesni Sremac Šoštar, u pravnoj stvari podnositelja zahtjeva Financijska agencija, za provedbu skraćenog stečajnog postupka nad dužnikom </w:t>
      </w:r>
      <w:r w:rsidR="00034049" w:rsidRPr="0038186B">
        <w:rPr>
          <w:rFonts w:hAnsi="Times New Roman" w:ascii="Times New Roman"/>
          <w:szCs w:val="24"/>
        </w:rPr>
        <w:t>ALP – RI j.d.o.o., Munjava, Sabaljska Draga 57, OIB: 919110304190, MBS: 080947748</w:t>
      </w:r>
      <w:r w:rsidR="00082FBF" w:rsidRPr="0038186B">
        <w:rPr>
          <w:rFonts w:hAnsi="Times New Roman" w:ascii="Times New Roman"/>
          <w:szCs w:val="24"/>
          <w:lang w:val="hr-HR"/>
        </w:rPr>
        <w:t>, dana 01. ožujka 2018. godine</w:t>
      </w:r>
    </w:p>
    <w:p w:rsidRDefault="00D17329" w:rsidP="00D17329" w:rsidR="00D17329" w:rsidRPr="0038186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8186B">
      <w:pPr>
        <w:jc w:val="center"/>
        <w:rPr>
          <w:rFonts w:hAnsi="Times New Roman" w:ascii="Times New Roman"/>
          <w:szCs w:val="24"/>
          <w:lang w:val="hr-HR"/>
        </w:rPr>
      </w:pPr>
      <w:r w:rsidRPr="0038186B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38186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38186B">
      <w:pPr>
        <w:pStyle w:val="BodyText21"/>
        <w:ind w:firstLine="0" w:left="0"/>
        <w:rPr>
          <w:rFonts w:hAnsi="Times New Roman" w:ascii="Times New Roman"/>
          <w:szCs w:val="24"/>
        </w:rPr>
      </w:pPr>
      <w:r w:rsidRPr="0038186B">
        <w:rPr>
          <w:rFonts w:hAnsi="Times New Roman" w:ascii="Times New Roman"/>
          <w:szCs w:val="24"/>
        </w:rPr>
        <w:t>I. Otvara se stečajni postupak nad dužnikom</w:t>
      </w:r>
      <w:r w:rsidR="00557926" w:rsidRPr="0038186B">
        <w:rPr>
          <w:rFonts w:hAnsi="Times New Roman" w:ascii="Times New Roman"/>
          <w:szCs w:val="24"/>
        </w:rPr>
        <w:t xml:space="preserve"> </w:t>
      </w:r>
      <w:r w:rsidR="00034049" w:rsidRPr="0038186B">
        <w:rPr>
          <w:rFonts w:hAnsi="Times New Roman" w:ascii="Times New Roman"/>
          <w:szCs w:val="24"/>
        </w:rPr>
        <w:t>ALP – RI j.d.o.o., Munjava, Sabaljska Draga 57, OIB: 919110304190, MBS: 080947748</w:t>
      </w:r>
      <w:r w:rsidR="00082FBF" w:rsidRPr="0038186B">
        <w:rPr>
          <w:rFonts w:hAnsi="Times New Roman" w:ascii="Times New Roman"/>
          <w:szCs w:val="24"/>
        </w:rPr>
        <w:t>,</w:t>
      </w:r>
      <w:r w:rsidRPr="0038186B">
        <w:rPr>
          <w:rFonts w:hAnsi="Times New Roman" w:ascii="Times New Roman"/>
          <w:szCs w:val="24"/>
        </w:rPr>
        <w:t xml:space="preserve"> Stečajni postupak otvoren je </w:t>
      </w:r>
      <w:r w:rsidR="00082FBF" w:rsidRPr="0038186B">
        <w:rPr>
          <w:rFonts w:hAnsi="Times New Roman" w:ascii="Times New Roman"/>
          <w:szCs w:val="24"/>
        </w:rPr>
        <w:t>01. ožujka 2018</w:t>
      </w:r>
      <w:r w:rsidRPr="0038186B">
        <w:rPr>
          <w:rFonts w:hAnsi="Times New Roman" w:ascii="Times New Roman"/>
          <w:szCs w:val="24"/>
        </w:rPr>
        <w:t xml:space="preserve">., u </w:t>
      </w:r>
      <w:r w:rsidR="0090317B" w:rsidRPr="0038186B">
        <w:rPr>
          <w:rFonts w:hAnsi="Times New Roman" w:ascii="Times New Roman"/>
          <w:szCs w:val="24"/>
        </w:rPr>
        <w:t>15 sati i 00 minuta</w:t>
      </w:r>
      <w:r w:rsidRPr="0038186B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D17329" w:rsidR="00D17329" w:rsidRPr="0038186B">
      <w:pPr>
        <w:pStyle w:val="BodyText21"/>
        <w:rPr>
          <w:rFonts w:hAnsi="Times New Roman" w:ascii="Times New Roman"/>
          <w:szCs w:val="24"/>
        </w:rPr>
      </w:pPr>
    </w:p>
    <w:p w:rsidRDefault="00D17329" w:rsidP="0038186B" w:rsidR="00D17329" w:rsidRPr="0038186B">
      <w:pPr>
        <w:jc w:val="both"/>
        <w:rPr>
          <w:rFonts w:hAnsi="Times New Roman" w:ascii="Times New Roman"/>
          <w:szCs w:val="24"/>
        </w:rPr>
      </w:pPr>
      <w:r w:rsidRPr="0038186B">
        <w:rPr>
          <w:rFonts w:hAnsi="Times New Roman" w:ascii="Times New Roman"/>
          <w:szCs w:val="24"/>
          <w:lang w:val="hr-HR"/>
        </w:rPr>
        <w:t>II. Za stečajnog upravitelja imenuje se</w:t>
      </w:r>
      <w:r w:rsidR="00557926" w:rsidRPr="0038186B">
        <w:rPr>
          <w:rFonts w:hAnsi="Times New Roman" w:ascii="Times New Roman"/>
          <w:szCs w:val="24"/>
          <w:lang w:val="hr-HR"/>
        </w:rPr>
        <w:t xml:space="preserve"> </w:t>
      </w:r>
      <w:r w:rsidR="0038186B" w:rsidRPr="0038186B">
        <w:rPr>
          <w:rFonts w:hAnsi="Times New Roman" w:ascii="Times New Roman"/>
          <w:szCs w:val="24"/>
        </w:rPr>
        <w:t>Ana Vičević Gračanin, Čavle, Šušnjevac 3, OIB: 75471893129</w:t>
      </w:r>
      <w:r w:rsidR="00083B2A" w:rsidRPr="0038186B">
        <w:rPr>
          <w:rFonts w:hAnsi="Times New Roman" w:ascii="Times New Roman"/>
          <w:szCs w:val="24"/>
        </w:rPr>
        <w:t>.</w:t>
      </w:r>
    </w:p>
    <w:p w:rsidRDefault="00D17329" w:rsidP="00D17329" w:rsidR="00D17329" w:rsidRPr="0038186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38186B">
      <w:pPr>
        <w:jc w:val="both"/>
        <w:rPr>
          <w:rFonts w:hAnsi="Times New Roman" w:ascii="Times New Roman"/>
          <w:szCs w:val="24"/>
          <w:lang w:val="hr-HR"/>
        </w:rPr>
      </w:pPr>
      <w:r w:rsidRPr="0038186B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38186B">
        <w:rPr>
          <w:rFonts w:hAnsi="Times New Roman" w:ascii="Times New Roman"/>
          <w:szCs w:val="24"/>
          <w:lang w:val="hr-HR"/>
        </w:rPr>
        <w:t xml:space="preserve"> </w:t>
      </w:r>
      <w:r w:rsidR="00034049" w:rsidRPr="0038186B">
        <w:rPr>
          <w:rFonts w:hAnsi="Times New Roman" w:ascii="Times New Roman"/>
          <w:szCs w:val="24"/>
        </w:rPr>
        <w:t>ALP – RI j.d.o.o., Munjava, Sabaljska Draga 57, OIB: 919110304190, MBS: 080947748</w:t>
      </w:r>
      <w:r w:rsidR="00B16C1E" w:rsidRPr="0038186B">
        <w:rPr>
          <w:rFonts w:hAnsi="Times New Roman" w:ascii="Times New Roman"/>
          <w:szCs w:val="24"/>
          <w:lang w:val="hr-HR"/>
        </w:rPr>
        <w:t>.</w:t>
      </w:r>
    </w:p>
    <w:p w:rsidRDefault="00AD3559" w:rsidP="00D17329" w:rsidR="00AD3559" w:rsidRPr="0038186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8186B">
      <w:pPr>
        <w:jc w:val="both"/>
        <w:rPr>
          <w:rFonts w:hAnsi="Times New Roman" w:ascii="Times New Roman"/>
          <w:szCs w:val="24"/>
          <w:lang w:val="hr-HR"/>
        </w:rPr>
      </w:pPr>
      <w:r w:rsidRPr="0038186B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38186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8186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8186B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38186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8186B">
      <w:pPr>
        <w:jc w:val="both"/>
        <w:rPr>
          <w:rFonts w:hAnsi="Times New Roman" w:ascii="Times New Roman"/>
          <w:szCs w:val="24"/>
          <w:lang w:val="hr-HR"/>
        </w:rPr>
      </w:pPr>
      <w:r w:rsidRPr="0038186B">
        <w:rPr>
          <w:rFonts w:hAnsi="Times New Roman" w:ascii="Times New Roman"/>
          <w:szCs w:val="24"/>
          <w:lang w:val="hr-HR"/>
        </w:rPr>
        <w:tab/>
      </w:r>
      <w:r w:rsidR="0065500F" w:rsidRPr="0038186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 w:rsidRPr="0038186B">
        <w:rPr>
          <w:rFonts w:hAnsi="Times New Roman" w:ascii="Times New Roman"/>
          <w:szCs w:val="24"/>
          <w:lang w:val="hr-HR"/>
        </w:rPr>
        <w:t xml:space="preserve"> FINA), temeljem odred</w:t>
      </w:r>
      <w:r w:rsidR="002D48CF" w:rsidRPr="0038186B">
        <w:rPr>
          <w:rFonts w:hAnsi="Times New Roman" w:ascii="Times New Roman"/>
          <w:szCs w:val="24"/>
          <w:lang w:val="hr-HR"/>
        </w:rPr>
        <w:t>be čl. 429</w:t>
      </w:r>
      <w:r w:rsidR="0065500F" w:rsidRPr="0038186B">
        <w:rPr>
          <w:rFonts w:hAnsi="Times New Roman" w:ascii="Times New Roman"/>
          <w:szCs w:val="24"/>
          <w:lang w:val="hr-HR"/>
        </w:rPr>
        <w:t xml:space="preserve">. </w:t>
      </w:r>
      <w:r w:rsidR="00B16C1E" w:rsidRPr="0038186B">
        <w:rPr>
          <w:rFonts w:hAnsi="Times New Roman" w:ascii="Times New Roman"/>
          <w:szCs w:val="24"/>
          <w:lang w:val="hr-HR"/>
        </w:rPr>
        <w:t>stavak 1</w:t>
      </w:r>
      <w:r w:rsidR="002D48CF" w:rsidRPr="0038186B">
        <w:rPr>
          <w:rFonts w:hAnsi="Times New Roman" w:ascii="Times New Roman"/>
          <w:szCs w:val="24"/>
          <w:lang w:val="hr-HR"/>
        </w:rPr>
        <w:t>.</w:t>
      </w:r>
      <w:r w:rsidR="009A15E0" w:rsidRPr="0038186B">
        <w:rPr>
          <w:rFonts w:hAnsi="Times New Roman" w:ascii="Times New Roman"/>
          <w:szCs w:val="24"/>
          <w:lang w:val="hr-HR"/>
        </w:rPr>
        <w:t xml:space="preserve"> </w:t>
      </w:r>
      <w:r w:rsidR="0065500F" w:rsidRPr="0038186B">
        <w:rPr>
          <w:rFonts w:hAnsi="Times New Roman" w:ascii="Times New Roman"/>
          <w:szCs w:val="24"/>
          <w:lang w:val="hr-HR"/>
        </w:rPr>
        <w:t>Stečajnog zakona (NN 71/15, dalje SZ).</w:t>
      </w:r>
    </w:p>
    <w:p w:rsidRDefault="00557926" w:rsidP="00D17329" w:rsidR="00D17329" w:rsidRPr="0038186B">
      <w:pPr>
        <w:jc w:val="both"/>
        <w:rPr>
          <w:rFonts w:hAnsi="Times New Roman" w:ascii="Times New Roman"/>
          <w:szCs w:val="24"/>
          <w:lang w:val="hr-HR"/>
        </w:rPr>
      </w:pPr>
      <w:r w:rsidRPr="0038186B"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38186B">
        <w:rPr>
          <w:rFonts w:hAnsi="Times New Roman" w:ascii="Times New Roman"/>
          <w:szCs w:val="24"/>
          <w:lang w:val="hr-HR"/>
        </w:rPr>
        <w:t xml:space="preserve">Oglasom od </w:t>
      </w:r>
      <w:r w:rsidR="0038186B" w:rsidRPr="0038186B">
        <w:rPr>
          <w:rFonts w:hAnsi="Times New Roman" w:ascii="Times New Roman"/>
          <w:szCs w:val="24"/>
          <w:lang w:val="hr-HR"/>
        </w:rPr>
        <w:t>04. listopada</w:t>
      </w:r>
      <w:r w:rsidR="00C233FA" w:rsidRPr="0038186B">
        <w:rPr>
          <w:rFonts w:hAnsi="Times New Roman" w:ascii="Times New Roman"/>
          <w:szCs w:val="24"/>
          <w:lang w:val="hr-HR"/>
        </w:rPr>
        <w:t xml:space="preserve"> 2017</w:t>
      </w:r>
      <w:r w:rsidR="00D17329" w:rsidRPr="0038186B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 w:rsidRPr="0038186B">
      <w:pPr>
        <w:jc w:val="both"/>
        <w:rPr>
          <w:rFonts w:hAnsi="Times New Roman" w:ascii="Times New Roman"/>
          <w:szCs w:val="24"/>
          <w:lang w:val="hr-HR"/>
        </w:rPr>
      </w:pPr>
      <w:r w:rsidRPr="0038186B">
        <w:rPr>
          <w:rFonts w:hAnsi="Times New Roman" w:ascii="Times New Roman"/>
          <w:szCs w:val="24"/>
          <w:lang w:val="hr-HR"/>
        </w:rPr>
        <w:t xml:space="preserve">            </w:t>
      </w:r>
      <w:r w:rsidR="00441A91" w:rsidRPr="0038186B">
        <w:rPr>
          <w:rFonts w:hAnsi="Times New Roman" w:ascii="Times New Roman"/>
          <w:szCs w:val="24"/>
          <w:lang w:val="hr-HR"/>
        </w:rPr>
        <w:t>Budući da o</w:t>
      </w:r>
      <w:r w:rsidR="00D17329" w:rsidRPr="0038186B">
        <w:rPr>
          <w:rFonts w:hAnsi="Times New Roman" w:ascii="Times New Roman"/>
          <w:szCs w:val="24"/>
          <w:lang w:val="hr-HR"/>
        </w:rPr>
        <w:t>sobe ovl</w:t>
      </w:r>
      <w:r w:rsidR="00B16C1E" w:rsidRPr="0038186B">
        <w:rPr>
          <w:rFonts w:hAnsi="Times New Roman" w:ascii="Times New Roman"/>
          <w:szCs w:val="24"/>
          <w:lang w:val="hr-HR"/>
        </w:rPr>
        <w:t xml:space="preserve">aštene za zastupanje dužnika </w:t>
      </w:r>
      <w:r w:rsidR="00441A91" w:rsidRPr="0038186B">
        <w:rPr>
          <w:rFonts w:hAnsi="Times New Roman" w:ascii="Times New Roman"/>
          <w:szCs w:val="24"/>
          <w:lang w:val="hr-HR"/>
        </w:rPr>
        <w:t>nisu u roku 15 dana</w:t>
      </w:r>
      <w:r w:rsidR="000469DA" w:rsidRPr="0038186B">
        <w:rPr>
          <w:rFonts w:hAnsi="Times New Roman" w:ascii="Times New Roman"/>
          <w:szCs w:val="24"/>
          <w:lang w:val="hr-HR"/>
        </w:rPr>
        <w:t xml:space="preserve"> dostavile prokazni popis imovine iz kojeg proizlazi da dužnik </w:t>
      </w:r>
      <w:r w:rsidR="00DE2783" w:rsidRPr="0038186B">
        <w:rPr>
          <w:rFonts w:hAnsi="Times New Roman" w:ascii="Times New Roman"/>
          <w:szCs w:val="24"/>
          <w:lang w:val="hr-HR"/>
        </w:rPr>
        <w:t>i</w:t>
      </w:r>
      <w:r w:rsidRPr="0038186B">
        <w:rPr>
          <w:rFonts w:hAnsi="Times New Roman" w:ascii="Times New Roman"/>
          <w:szCs w:val="24"/>
          <w:lang w:val="hr-HR"/>
        </w:rPr>
        <w:t xml:space="preserve">ma </w:t>
      </w:r>
      <w:r w:rsidR="000469DA" w:rsidRPr="0038186B">
        <w:rPr>
          <w:rFonts w:hAnsi="Times New Roman" w:ascii="Times New Roman"/>
          <w:szCs w:val="24"/>
          <w:lang w:val="hr-HR"/>
        </w:rPr>
        <w:t xml:space="preserve">imovinu koja </w:t>
      </w:r>
      <w:r w:rsidR="00441A91" w:rsidRPr="0038186B">
        <w:rPr>
          <w:rFonts w:hAnsi="Times New Roman" w:ascii="Times New Roman"/>
          <w:szCs w:val="24"/>
          <w:lang w:val="hr-HR"/>
        </w:rPr>
        <w:t>ni</w:t>
      </w:r>
      <w:r w:rsidR="00DE2783" w:rsidRPr="0038186B">
        <w:rPr>
          <w:rFonts w:hAnsi="Times New Roman" w:ascii="Times New Roman"/>
          <w:szCs w:val="24"/>
          <w:lang w:val="hr-HR"/>
        </w:rPr>
        <w:t>je</w:t>
      </w:r>
      <w:r w:rsidR="000469DA" w:rsidRPr="0038186B">
        <w:rPr>
          <w:rFonts w:hAnsi="Times New Roman" w:ascii="Times New Roman"/>
          <w:szCs w:val="24"/>
          <w:lang w:val="hr-HR"/>
        </w:rPr>
        <w:t xml:space="preserve"> dostatna za namirenje predvidi</w:t>
      </w:r>
      <w:r w:rsidR="00441A91" w:rsidRPr="0038186B">
        <w:rPr>
          <w:rFonts w:hAnsi="Times New Roman" w:ascii="Times New Roman"/>
          <w:szCs w:val="24"/>
          <w:lang w:val="hr-HR"/>
        </w:rPr>
        <w:t xml:space="preserve">vih troškova stečajnoga postupka, a </w:t>
      </w:r>
      <w:r w:rsidR="000469DA" w:rsidRPr="0038186B">
        <w:rPr>
          <w:rFonts w:hAnsi="Times New Roman" w:ascii="Times New Roman"/>
          <w:szCs w:val="24"/>
          <w:lang w:val="hr-HR"/>
        </w:rPr>
        <w:t xml:space="preserve">niti jedan od vjerovnika nije u roku od 45 dana predložio otvaranje stečajnoga postupka i nije predujmio sredstva za namirenje </w:t>
      </w:r>
      <w:r w:rsidR="000469DA" w:rsidRPr="0038186B">
        <w:rPr>
          <w:rFonts w:hAnsi="Times New Roman" w:ascii="Times New Roman"/>
          <w:szCs w:val="24"/>
          <w:lang w:val="hr-HR"/>
        </w:rPr>
        <w:lastRenderedPageBreak/>
        <w:t xml:space="preserve">troškova postupka, smatra </w:t>
      </w:r>
      <w:r w:rsidR="00441A91" w:rsidRPr="0038186B">
        <w:rPr>
          <w:rFonts w:hAnsi="Times New Roman" w:ascii="Times New Roman"/>
          <w:szCs w:val="24"/>
          <w:lang w:val="hr-HR"/>
        </w:rPr>
        <w:t xml:space="preserve">se </w:t>
      </w:r>
      <w:r w:rsidR="000469DA" w:rsidRPr="0038186B">
        <w:rPr>
          <w:rFonts w:hAnsi="Times New Roman" w:ascii="Times New Roman"/>
          <w:szCs w:val="24"/>
          <w:lang w:val="hr-HR"/>
        </w:rPr>
        <w:t>da je dužnik nesposoban za plaćanje. N</w:t>
      </w:r>
      <w:r w:rsidR="00D17329" w:rsidRPr="0038186B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 w:rsidRPr="0038186B">
        <w:rPr>
          <w:rFonts w:hAnsi="Times New Roman" w:ascii="Times New Roman"/>
          <w:szCs w:val="24"/>
          <w:lang w:val="hr-HR"/>
        </w:rPr>
        <w:t xml:space="preserve">niti </w:t>
      </w:r>
      <w:r w:rsidR="00D17329" w:rsidRPr="0038186B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38186B">
      <w:pPr>
        <w:jc w:val="both"/>
        <w:rPr>
          <w:rFonts w:hAnsi="Times New Roman" w:ascii="Times New Roman"/>
          <w:szCs w:val="24"/>
          <w:lang w:val="hr-HR"/>
        </w:rPr>
      </w:pPr>
      <w:r w:rsidRPr="0038186B"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38186B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38186B">
      <w:pPr>
        <w:jc w:val="both"/>
        <w:rPr>
          <w:rFonts w:hAnsi="Times New Roman" w:ascii="Times New Roman"/>
          <w:szCs w:val="24"/>
          <w:lang w:val="hr-HR"/>
        </w:rPr>
      </w:pPr>
      <w:r w:rsidRPr="0038186B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F33DDE" w:rsidR="000469DA" w:rsidRPr="0038186B">
      <w:pPr>
        <w:pStyle w:val="Tijeloteksta"/>
      </w:pPr>
      <w:r w:rsidRPr="0038186B">
        <w:t xml:space="preserve">            </w:t>
      </w:r>
      <w:r w:rsidR="00D17329" w:rsidRPr="0038186B">
        <w:t>Temeljem gore nav</w:t>
      </w:r>
      <w:r w:rsidR="000469DA" w:rsidRPr="0038186B">
        <w:t xml:space="preserve">edenog, smatra se da je dužnik </w:t>
      </w:r>
      <w:r w:rsidR="00D17329" w:rsidRPr="0038186B">
        <w:t xml:space="preserve">nesposoban za plaćanje te budući </w:t>
      </w:r>
      <w:r w:rsidR="000469DA" w:rsidRPr="0038186B">
        <w:t xml:space="preserve">da </w:t>
      </w:r>
      <w:r w:rsidR="00D17329" w:rsidRPr="0038186B">
        <w:t>su ispunjeni uvjeti iz članka 428. SZ-a, to je odlučeno kao u izreci ovog rješenja</w:t>
      </w:r>
      <w:r w:rsidR="000469DA" w:rsidRPr="0038186B">
        <w:t>,</w:t>
      </w:r>
      <w:r w:rsidR="00D17329" w:rsidRPr="0038186B">
        <w:t xml:space="preserve"> t</w:t>
      </w:r>
      <w:r w:rsidR="000469DA" w:rsidRPr="0038186B">
        <w:t>emeljem odredbe članka</w:t>
      </w:r>
      <w:r w:rsidR="00D17329" w:rsidRPr="0038186B">
        <w:t xml:space="preserve"> 431. SZ-a. </w:t>
      </w:r>
    </w:p>
    <w:p w:rsidRDefault="000469DA" w:rsidP="00D17329" w:rsidR="00D17329" w:rsidRPr="0038186B">
      <w:pPr>
        <w:jc w:val="both"/>
        <w:rPr>
          <w:rFonts w:hAnsi="Times New Roman" w:ascii="Times New Roman"/>
          <w:szCs w:val="24"/>
          <w:lang w:val="hr-HR"/>
        </w:rPr>
      </w:pPr>
      <w:r w:rsidRPr="0038186B"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38186B">
        <w:rPr>
          <w:rFonts w:hAnsi="Times New Roman" w:ascii="Times New Roman"/>
          <w:szCs w:val="24"/>
          <w:lang w:val="hr-HR"/>
        </w:rPr>
        <w:t xml:space="preserve">Izbor stečajnog upravitelja </w:t>
      </w:r>
      <w:r w:rsidRPr="0038186B"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38186B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38186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8186B">
      <w:pPr>
        <w:jc w:val="center"/>
        <w:rPr>
          <w:rFonts w:hAnsi="Times New Roman" w:ascii="Times New Roman"/>
          <w:szCs w:val="24"/>
          <w:lang w:val="hr-HR"/>
        </w:rPr>
      </w:pPr>
      <w:r w:rsidRPr="0038186B">
        <w:rPr>
          <w:rFonts w:hAnsi="Times New Roman" w:ascii="Times New Roman"/>
          <w:szCs w:val="24"/>
          <w:lang w:val="hr-HR"/>
        </w:rPr>
        <w:t xml:space="preserve">U Zagrebu, </w:t>
      </w:r>
      <w:r w:rsidR="002D48CF" w:rsidRPr="0038186B">
        <w:rPr>
          <w:rFonts w:hAnsi="Times New Roman" w:ascii="Times New Roman"/>
          <w:szCs w:val="24"/>
          <w:lang w:val="hr-HR"/>
        </w:rPr>
        <w:t>01. ožujka 2018</w:t>
      </w:r>
      <w:r w:rsidR="00C233FA" w:rsidRPr="0038186B">
        <w:rPr>
          <w:rFonts w:hAnsi="Times New Roman" w:ascii="Times New Roman"/>
          <w:szCs w:val="24"/>
          <w:lang w:val="hr-HR"/>
        </w:rPr>
        <w:t>. godine</w:t>
      </w:r>
    </w:p>
    <w:p w:rsidRDefault="00D17329" w:rsidP="00D17329" w:rsidR="00D17329" w:rsidRPr="0038186B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38186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8186B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38186B">
        <w:rPr>
          <w:rFonts w:hAnsi="Times New Roman" w:ascii="Times New Roman"/>
          <w:szCs w:val="24"/>
          <w:lang w:val="hr-HR"/>
        </w:rPr>
        <w:t>SUDAC:</w:t>
      </w:r>
    </w:p>
    <w:p w:rsidRDefault="000469DA" w:rsidP="00E53D3D" w:rsidR="00450E6E">
      <w:pPr>
        <w:pStyle w:val="Uvuenotijeloteksta"/>
        <w:ind w:firstLine="141" w:left="1983"/>
        <w:jc w:val="right"/>
      </w:pPr>
      <w:r w:rsidRPr="0038186B">
        <w:t>Vesna Sremac Šoštar</w:t>
      </w:r>
      <w:r w:rsidR="00450E6E">
        <w:t>,v.r.</w:t>
      </w:r>
    </w:p>
    <w:p w:rsidRDefault="00450E6E" w:rsidP="00D338FD" w:rsidR="00450E6E">
      <w:pPr>
        <w:pStyle w:val="Uvuenotijeloteksta"/>
        <w:ind w:firstLine="141" w:left="1983"/>
        <w:jc w:val="right"/>
      </w:pPr>
      <w:r>
        <w:t>Za točnost otpravka</w:t>
      </w:r>
    </w:p>
    <w:p w:rsidRDefault="00450E6E" w:rsidP="002D48CF" w:rsidR="00D17329" w:rsidRPr="0038186B">
      <w:pPr>
        <w:pStyle w:val="Uvuenotijeloteksta"/>
        <w:ind w:firstLine="141" w:left="1983"/>
        <w:jc w:val="right"/>
      </w:pPr>
      <w:r>
        <w:t>Matea Bizjak</w:t>
      </w:r>
    </w:p>
    <w:p w:rsidRDefault="00D17329" w:rsidP="00D17329" w:rsidR="00D17329" w:rsidRPr="0038186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8186B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38186B">
      <w:pPr>
        <w:rPr>
          <w:rFonts w:hAnsi="Times New Roman" w:ascii="Times New Roman"/>
          <w:szCs w:val="24"/>
          <w:lang w:val="hr-HR"/>
        </w:rPr>
      </w:pPr>
      <w:r w:rsidRPr="0038186B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9A15E0" w:rsidR="009A15E0" w:rsidRPr="0038186B">
      <w:pPr>
        <w:rPr>
          <w:rFonts w:hAnsi="Times New Roman" w:ascii="Times New Roman"/>
          <w:szCs w:val="24"/>
          <w:lang w:val="hr-HR"/>
        </w:rPr>
      </w:pPr>
      <w:r w:rsidRPr="0038186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E1D7F" w:rsidP="002D48CF" w:rsidR="00CE1D7F" w:rsidRPr="0038186B">
      <w:pPr>
        <w:rPr>
          <w:rFonts w:hAnsi="Times New Roman" w:ascii="Times New Roman"/>
          <w:szCs w:val="24"/>
          <w:lang w:val="hr-HR"/>
        </w:rPr>
      </w:pPr>
    </w:p>
    <w:sectPr w:rsidSect="00AE5CFE" w:rsidR="00CE1D7F" w:rsidRPr="0038186B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ACD" w:rsidR="00F22ACD">
      <w:r>
        <w:separator/>
      </w:r>
    </w:p>
  </w:endnote>
  <w:endnote w:id="0" w:type="continuationSeparator">
    <w:p w:rsidRDefault="00F22ACD" w:rsidR="00F22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E6E" w:rsidR="00280A5F">
    <w:pPr>
      <w:pStyle w:val="Podnoje"/>
      <w:jc w:val="right"/>
    </w:pPr>
  </w:p>
  <w:p w:rsidRDefault="00450E6E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ACD" w:rsidR="00F22ACD">
      <w:r>
        <w:separator/>
      </w:r>
    </w:p>
  </w:footnote>
  <w:footnote w:id="0" w:type="continuationSeparator">
    <w:p w:rsidRDefault="00F22ACD" w:rsidR="00F22A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450E6E" w:rsidRPr="00450E6E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0A3B47">
      <w:rPr>
        <w:rFonts w:hAnsi="Times New Roman" w:ascii="Times New Roman"/>
      </w:rPr>
      <w:t>48 St-</w:t>
    </w:r>
    <w:r w:rsidR="00F33DDE">
      <w:rPr>
        <w:rFonts w:hAnsi="Times New Roman" w:ascii="Times New Roman"/>
      </w:rPr>
      <w:t>1720</w:t>
    </w:r>
    <w:r w:rsidR="00083B2A">
      <w:rPr>
        <w:rFonts w:hAnsi="Times New Roman" w:ascii="Times New Roman"/>
      </w:rPr>
      <w:t>/17</w:t>
    </w:r>
  </w:p>
  <w:p w:rsidRDefault="00450E6E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803199172"/>
      <w:docPartObj>
        <w:docPartGallery w:val="Page Numbers (Top of Page)"/>
        <w:docPartUnique/>
      </w:docPartObj>
    </w:sdtPr>
    <w:sdtEndPr/>
    <w:sdtContent>
      <w:p w:rsidRDefault="00AE5CFE" w:rsidP="00AE5CFE" w:rsidR="00AE5CFE" w:rsidRPr="00AE5CFE">
        <w:pPr>
          <w:pStyle w:val="Bezproreda"/>
          <w:jc w:val="right"/>
          <w:rPr>
            <w:rFonts w:hAnsi="Times New Roman" w:ascii="Times New Roman"/>
          </w:rPr>
        </w:pPr>
        <w:r w:rsidRPr="00AE5CFE">
          <w:rPr>
            <w:rFonts w:hAnsi="Times New Roman" w:ascii="Times New Roman"/>
          </w:rPr>
          <w:t>48. St-</w:t>
        </w:r>
        <w:r w:rsidR="00F33DDE">
          <w:rPr>
            <w:rFonts w:hAnsi="Times New Roman" w:ascii="Times New Roman"/>
          </w:rPr>
          <w:t>1720</w:t>
        </w:r>
        <w:r w:rsidR="00083B2A">
          <w:rPr>
            <w:rFonts w:hAnsi="Times New Roman" w:ascii="Times New Roman"/>
          </w:rPr>
          <w:t>/17</w:t>
        </w:r>
      </w:p>
    </w:sdtContent>
  </w:sdt>
  <w:p w:rsidRDefault="00AE5CFE" w:rsidP="00AE5CFE" w:rsidR="00AE5CFE" w:rsidRPr="00AE5CFE">
    <w:pPr>
      <w:pStyle w:val="Bezproreda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CF6E64"/>
    <w:multiLevelType w:val="hybridMultilevel"/>
    <w:tmpl w:val="BC06A638"/>
    <w:lvl w:tplc="8E26CA2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301C8"/>
    <w:rsid w:val="00034049"/>
    <w:rsid w:val="000469DA"/>
    <w:rsid w:val="00082FBF"/>
    <w:rsid w:val="00083B2A"/>
    <w:rsid w:val="00090D1D"/>
    <w:rsid w:val="000A3B47"/>
    <w:rsid w:val="000B3EF2"/>
    <w:rsid w:val="000E4DE6"/>
    <w:rsid w:val="000F6D4C"/>
    <w:rsid w:val="00101281"/>
    <w:rsid w:val="00123AE8"/>
    <w:rsid w:val="00194DE9"/>
    <w:rsid w:val="001F2D7D"/>
    <w:rsid w:val="00215918"/>
    <w:rsid w:val="002D48CF"/>
    <w:rsid w:val="00310684"/>
    <w:rsid w:val="0035267A"/>
    <w:rsid w:val="0035767D"/>
    <w:rsid w:val="0038186B"/>
    <w:rsid w:val="003876B2"/>
    <w:rsid w:val="003C3E8D"/>
    <w:rsid w:val="003D26BE"/>
    <w:rsid w:val="003E7FD9"/>
    <w:rsid w:val="003F1EFE"/>
    <w:rsid w:val="00441A91"/>
    <w:rsid w:val="004431B0"/>
    <w:rsid w:val="004453B3"/>
    <w:rsid w:val="00450E6E"/>
    <w:rsid w:val="00477F24"/>
    <w:rsid w:val="004A537D"/>
    <w:rsid w:val="004A685D"/>
    <w:rsid w:val="004B4B7E"/>
    <w:rsid w:val="0052249E"/>
    <w:rsid w:val="00524D3D"/>
    <w:rsid w:val="00557926"/>
    <w:rsid w:val="005653CC"/>
    <w:rsid w:val="005C515C"/>
    <w:rsid w:val="006156D0"/>
    <w:rsid w:val="0062773C"/>
    <w:rsid w:val="00633396"/>
    <w:rsid w:val="006378C3"/>
    <w:rsid w:val="0064498B"/>
    <w:rsid w:val="0065500F"/>
    <w:rsid w:val="006A68F9"/>
    <w:rsid w:val="00726015"/>
    <w:rsid w:val="007354CB"/>
    <w:rsid w:val="00795065"/>
    <w:rsid w:val="007A38B0"/>
    <w:rsid w:val="007D6D1C"/>
    <w:rsid w:val="007F142E"/>
    <w:rsid w:val="007F24AA"/>
    <w:rsid w:val="00820E71"/>
    <w:rsid w:val="008679BD"/>
    <w:rsid w:val="008C31DE"/>
    <w:rsid w:val="0090317B"/>
    <w:rsid w:val="00980D7A"/>
    <w:rsid w:val="00996A32"/>
    <w:rsid w:val="009A15E0"/>
    <w:rsid w:val="009A248B"/>
    <w:rsid w:val="009C4A02"/>
    <w:rsid w:val="00A73AE4"/>
    <w:rsid w:val="00A7799D"/>
    <w:rsid w:val="00A93B0F"/>
    <w:rsid w:val="00A96966"/>
    <w:rsid w:val="00AD3559"/>
    <w:rsid w:val="00AE5CFE"/>
    <w:rsid w:val="00AF31FC"/>
    <w:rsid w:val="00B00AAF"/>
    <w:rsid w:val="00B16C1E"/>
    <w:rsid w:val="00BC1743"/>
    <w:rsid w:val="00BE31D6"/>
    <w:rsid w:val="00C12511"/>
    <w:rsid w:val="00C233FA"/>
    <w:rsid w:val="00C445F4"/>
    <w:rsid w:val="00C53C54"/>
    <w:rsid w:val="00C81706"/>
    <w:rsid w:val="00C91C62"/>
    <w:rsid w:val="00C94D0E"/>
    <w:rsid w:val="00CA4729"/>
    <w:rsid w:val="00CD00B9"/>
    <w:rsid w:val="00CE1D7F"/>
    <w:rsid w:val="00D17329"/>
    <w:rsid w:val="00D660C0"/>
    <w:rsid w:val="00D77D4C"/>
    <w:rsid w:val="00DA3006"/>
    <w:rsid w:val="00DD72D4"/>
    <w:rsid w:val="00DE2783"/>
    <w:rsid w:val="00E17BC5"/>
    <w:rsid w:val="00E44351"/>
    <w:rsid w:val="00E561D2"/>
    <w:rsid w:val="00EB2BFF"/>
    <w:rsid w:val="00EB6112"/>
    <w:rsid w:val="00EE1E9D"/>
    <w:rsid w:val="00EF1841"/>
    <w:rsid w:val="00F03771"/>
    <w:rsid w:val="00F22ACD"/>
    <w:rsid w:val="00F33DDE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2D48CF"/>
    <w:rPr>
      <w:rFonts w:cs="Times New Roman" w:eastAsia="Times New Roman" w:hAnsi="Arial" w:asci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0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E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E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E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E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2D48CF"/>
    <w:rPr>
      <w:rFonts w:ascii="Arial" w:cs="Times New Roman" w:eastAsia="Times New Roman" w:hAns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0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E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E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E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E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1720</izvorni_sadrzaj>
    <derivirana_varijabla naziv="DomainObject.Predmet.Broj_1">1720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St-1720/2017</izvorni_sadrzaj>
    <derivirana_varijabla naziv="DomainObject.Predmet.OznakaBroj_1">St-1720/2017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 - RI j.d.o.o.</izvorni_sadrzaj>
    <derivirana_varijabla naziv="DomainObject.Predmet.ProtustrankaFormated_1">  ALP - RI j.d.o.o.</derivirana_varijabla>
  </DomainObject.Predmet.ProtustrankaFormated>
  <DomainObject.Predmet.ProtustrankaFormatedOIB>
    <izvorni_sadrzaj>  ALP - RI j.d.o.o., OIB 91911304190</izvorni_sadrzaj>
    <derivirana_varijabla naziv="DomainObject.Predmet.ProtustrankaFormatedOIB_1">  ALP - RI j.d.o.o., OIB 91911304190</derivirana_varijabla>
  </DomainObject.Predmet.ProtustrankaFormatedOIB>
  <DomainObject.Predmet.ProtustrankaFormatedWithAdress>
    <izvorni_sadrzaj> ALP - RI j.d.o.o., Sabaljska Draga 57, 47303 Munjava</izvorni_sadrzaj>
    <derivirana_varijabla naziv="DomainObject.Predmet.ProtustrankaFormatedWithAdress_1"> ALP - RI j.d.o.o., Sabaljska Draga 57, 47303 Munjava</derivirana_varijabla>
  </DomainObject.Predmet.ProtustrankaFormatedWithAdress>
  <DomainObject.Predmet.ProtustrankaFormatedWithAdressOIB>
    <izvorni_sadrzaj> ALP - RI j.d.o.o., OIB 91911304190, Sabaljska Draga 57, 47303 Munjava</izvorni_sadrzaj>
    <derivirana_varijabla naziv="DomainObject.Predmet.ProtustrankaFormatedWithAdressOIB_1"> ALP - RI j.d.o.o., OIB 91911304190, Sabaljska Draga 57, 47303 Munjava</derivirana_varijabla>
  </DomainObject.Predmet.ProtustrankaFormatedWithAdressOIB>
  <DomainObject.Predmet.ProtustrankaWithAdress>
    <izvorni_sadrzaj>ALP - RI j.d.o.o. Sabaljska Draga 57, 47303 Munjava</izvorni_sadrzaj>
    <derivirana_varijabla naziv="DomainObject.Predmet.ProtustrankaWithAdress_1">ALP - RI j.d.o.o. Sabaljska Draga 57, 47303 Munjava</derivirana_varijabla>
  </DomainObject.Predmet.ProtustrankaWithAdress>
  <DomainObject.Predmet.ProtustrankaWithAdressOIB>
    <izvorni_sadrzaj>ALP - RI j.d.o.o., OIB 91911304190, Sabaljska Draga 57, 47303 Munjava</izvorni_sadrzaj>
    <derivirana_varijabla naziv="DomainObject.Predmet.ProtustrankaWithAdressOIB_1">ALP - RI j.d.o.o., OIB 91911304190, Sabaljska Draga 57, 47303 Munjava</derivirana_varijabla>
  </DomainObject.Predmet.ProtustrankaWithAdressOIB>
  <DomainObject.Predmet.ProtustrankaNazivFormated>
    <izvorni_sadrzaj>ALP - RI j.d.o.o.</izvorni_sadrzaj>
    <derivirana_varijabla naziv="DomainObject.Predmet.ProtustrankaNazivFormated_1">ALP - RI j.d.o.o.</derivirana_varijabla>
  </DomainObject.Predmet.ProtustrankaNazivFormated>
  <DomainObject.Predmet.ProtustrankaNazivFormatedOIB>
    <izvorni_sadrzaj>ALP - RI j.d.o.o., OIB 91911304190</izvorni_sadrzaj>
    <derivirana_varijabla naziv="DomainObject.Predmet.ProtustrankaNazivFormatedOIB_1">ALP - RI j.d.o.o., OIB 91911304190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ALP - RI j.d.o.o.</item>
    </izvorni_sadrzaj>
    <derivirana_varijabla naziv="DomainObject.Predmet.ProtuStrankaListFormated_1">
      <item>ALP - RI j.d.o.o.</item>
    </derivirana_varijabla>
  </DomainObject.Predmet.ProtuStrankaListFormated>
  <DomainObject.Predmet.ProtuStrankaListFormatedOIB>
    <izvorni_sadrzaj>
      <item>ALP - RI j.d.o.o., OIB 91911304190</item>
    </izvorni_sadrzaj>
    <derivirana_varijabla naziv="DomainObject.Predmet.ProtuStrankaListFormatedOIB_1">
      <item>ALP - RI j.d.o.o., OIB 91911304190</item>
    </derivirana_varijabla>
  </DomainObject.Predmet.ProtuStrankaListFormatedOIB>
  <DomainObject.Predmet.ProtuStrankaListFormatedWithAdress>
    <izvorni_sadrzaj>
      <item>ALP - RI j.d.o.o., Sabaljska Draga 57, 47303 Munjava</item>
    </izvorni_sadrzaj>
    <derivirana_varijabla naziv="DomainObject.Predmet.ProtuStrankaListFormatedWithAdress_1">
      <item>ALP - RI j.d.o.o., Sabaljska Draga 57, 47303 Munjava</item>
    </derivirana_varijabla>
  </DomainObject.Predmet.ProtuStrankaListFormatedWithAdress>
  <DomainObject.Predmet.ProtuStrankaListFormatedWithAdressOIB>
    <izvorni_sadrzaj>
      <item>ALP - RI j.d.o.o., OIB 91911304190, Sabaljska Draga 57, 47303 Munjava</item>
    </izvorni_sadrzaj>
    <derivirana_varijabla naziv="DomainObject.Predmet.ProtuStrankaListFormatedWithAdressOIB_1">
      <item>ALP - RI j.d.o.o., OIB 91911304190, Sabaljska Draga 57, 47303 Munjava</item>
    </derivirana_varijabla>
  </DomainObject.Predmet.ProtuStrankaListFormatedWithAdressOIB>
  <DomainObject.Predmet.ProtuStrankaListNazivFormated>
    <izvorni_sadrzaj>
      <item>ALP - RI j.d.o.o.</item>
    </izvorni_sadrzaj>
    <derivirana_varijabla naziv="DomainObject.Predmet.ProtuStrankaListNazivFormated_1">
      <item>ALP - RI j.d.o.o.</item>
    </derivirana_varijabla>
  </DomainObject.Predmet.ProtuStrankaListNazivFormated>
  <DomainObject.Predmet.ProtuStrankaListNazivFormatedOIB>
    <izvorni_sadrzaj>
      <item>ALP - RI j.d.o.o., OIB 91911304190</item>
    </izvorni_sadrzaj>
    <derivirana_varijabla naziv="DomainObject.Predmet.ProtuStrankaListNazivFormatedOIB_1">
      <item>ALP - RI j.d.o.o., OIB 91911304190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ALP - RI j.d.o.o.</izvorni_sadrzaj>
    <derivirana_varijabla naziv="DomainObject.Predmet.ProtustrankaIDrugi_1">ALP - RI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ALP - RI j.d.o.o., OIB 91911304190, Sabaljska Draga 57, 47303 Munjava</izvorni_sadrzaj>
    <derivirana_varijabla naziv="DomainObject.Predmet.ProtustrankaIDrugiAdressOIB_1">ALP - RI j.d.o.o., OIB 91911304190, Sabaljska Draga 57, 47303 Munjava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ALP - RI j.d.o.o.</item>
    </izvorni_sadrzaj>
    <derivirana_varijabla naziv="DomainObject.Predmet.SudioniciListNaziv_1">
      <item>FINA regionalni centar Zagreb, podružnica Karlovac</item>
      <item>ALP - RI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ALP - RI j.d.o.o., OIB 91911304190, Sabaljska Draga 57,47303 Munjava</item>
    </izvorni_sadrzaj>
    <derivirana_varijabla naziv="DomainObject.Predmet.SudioniciListAdressOIB_1">
      <item>FINA regionalni centar Zagreb, podružnica Karlovac, OIB 85821130368, Vitezovićeva 1,47000 Karlovac</item>
      <item>ALP - RI j.d.o.o., OIB 91911304190, Sabaljska Draga 57,47303 Munjava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91911304190</item>
    </izvorni_sadrzaj>
    <derivirana_varijabla naziv="DomainObject.Predmet.SudioniciListNazivOIB_1">
      <item>, OIB 85821130368</item>
      <item>, OIB 91911304190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2555</properties:Characters>
  <properties:Lines>69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2018-03-01T08:58:00Z</dcterms:created>
  <dc:creator>Karmela Dolenc</dc:creator>
  <cp:lastModifiedBy>Matea Bizjak</cp:lastModifiedBy>
  <cp:lastPrinted>2018-03-01T09:27:00Z</cp:lastPrinted>
  <dcterms:modified xmlns:xsi="http://www.w3.org/2001/XMLSchema-instance" xsi:type="dcterms:W3CDTF">2018-03-01T09:27:00Z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(otvori-zaključi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