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4dba2" w14:paraId="974dba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B455A">
        <w:rPr>
          <w:b/>
        </w:rPr>
        <w:t>1109</w:t>
      </w:r>
      <w:r w:rsidR="006C6DD3" w:rsidRPr="007303A9">
        <w:rPr>
          <w:b/>
        </w:rPr>
        <w:t>/</w:t>
      </w:r>
      <w:r w:rsidR="008118F3" w:rsidRPr="007303A9">
        <w:rPr>
          <w:b/>
        </w:rPr>
        <w:t>201</w:t>
      </w:r>
      <w:r w:rsidR="00FB34E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67386">
        <w:t xml:space="preserve"> </w:t>
      </w:r>
      <w:r w:rsidR="00BB455A">
        <w:t>FATIADO j.d.o.o. za ekološki uzgoj i trgovinu</w:t>
      </w:r>
      <w:r w:rsidR="0063681E">
        <w:t>,</w:t>
      </w:r>
      <w:r w:rsidR="00BB455A">
        <w:t xml:space="preserve"> Gornji Humac 7, 21424 Gornji Humac,</w:t>
      </w:r>
      <w:r w:rsidR="0063681E">
        <w:t xml:space="preserve"> OIB: </w:t>
      </w:r>
      <w:r w:rsidR="00BB455A">
        <w:t>61518832591</w:t>
      </w:r>
      <w:r w:rsidR="00EF1407" w:rsidRPr="007303A9">
        <w:t>,</w:t>
      </w:r>
      <w:r w:rsidR="002D6DB9">
        <w:t xml:space="preserve"> dana </w:t>
      </w:r>
      <w:r w:rsidR="00472B9C">
        <w:t>15</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B455A" w:rsidRPr="00BB455A">
        <w:t>FATIADO j.d.o.o. za ekološki uzgoj i trgovinu, Gornji Humac 7, 21424 Gornji Humac, OIB: 61518832591</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8A693B" w:rsidP="00B70172" w:rsidR="00B70172" w:rsidRPr="007303A9">
      <w:pPr>
        <w:jc w:val="center"/>
        <w:rPr>
          <w:b/>
          <w:u w:val="single"/>
        </w:rPr>
      </w:pPr>
      <w:r>
        <w:rPr>
          <w:b/>
          <w:u w:val="single"/>
        </w:rPr>
        <w:t>05</w:t>
      </w:r>
      <w:r w:rsidR="006D4C0E">
        <w:rPr>
          <w:b/>
          <w:u w:val="single"/>
        </w:rPr>
        <w:t xml:space="preserve">. </w:t>
      </w:r>
      <w:r>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BB455A">
        <w:rPr>
          <w:b/>
          <w:u w:val="single"/>
        </w:rPr>
        <w:t>12</w:t>
      </w:r>
      <w:r w:rsidR="004A11A6" w:rsidRPr="007303A9">
        <w:rPr>
          <w:b/>
          <w:u w:val="single"/>
        </w:rPr>
        <w:t>,</w:t>
      </w:r>
      <w:r w:rsidR="00BB455A">
        <w:rPr>
          <w:b/>
          <w:u w:val="single"/>
        </w:rPr>
        <w:t>4</w:t>
      </w:r>
      <w:r w:rsidR="00472B9C">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BB455A">
        <w:t>MARIJA SKELIN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BB455A" w:rsidRPr="00BB455A">
        <w:t>FATIADO j.d.o.o. za ekološki uzgoj i trgovinu, Gornji Humac 7, 21424 Gornji Humac, OIB: 61518832591</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BB455A">
        <w:t>28</w:t>
      </w:r>
      <w:r w:rsidR="001A7F0D">
        <w:t>.</w:t>
      </w:r>
      <w:r w:rsidR="00B036D6">
        <w:t>11</w:t>
      </w:r>
      <w:r w:rsidR="001A7F0D">
        <w:t>.201</w:t>
      </w:r>
      <w:r w:rsidR="00B036D6">
        <w:t>7</w:t>
      </w:r>
      <w:r w:rsidR="00AC3607" w:rsidRPr="00AC3607">
        <w:t xml:space="preserve">.g. dužnik ima u očevidniku redoslijeda osnova za plaćanje evidentirane osnove za plaćanje u neprekinutom razdoblju od </w:t>
      </w:r>
      <w:r w:rsidR="00472B9C">
        <w:t>120</w:t>
      </w:r>
      <w:r w:rsidR="0088283E">
        <w:t xml:space="preserve"> dana u ukupnom iznosu od </w:t>
      </w:r>
      <w:r w:rsidR="00BB455A">
        <w:t>66</w:t>
      </w:r>
      <w:r w:rsidR="00B036D6">
        <w:t>.</w:t>
      </w:r>
      <w:r w:rsidR="00BB455A">
        <w:t>107</w:t>
      </w:r>
      <w:r w:rsidR="00B036D6">
        <w:t>,</w:t>
      </w:r>
      <w:r w:rsidR="00BB455A">
        <w:t>18</w:t>
      </w:r>
      <w:r w:rsidR="00F840C5">
        <w:t xml:space="preserve"> </w:t>
      </w:r>
      <w:r w:rsidR="00AC3607" w:rsidRPr="00AC3607">
        <w:t xml:space="preserve">kuna u koji iznos je uračunata kamata i naknada predlagatelja za provedbu ovrhe na novčanim sredstvima. Navodi se da dužnik ima </w:t>
      </w:r>
      <w:r w:rsidR="00472B9C">
        <w:t>1</w:t>
      </w:r>
      <w:r w:rsidR="00387562">
        <w:t xml:space="preserve"> </w:t>
      </w:r>
      <w:r w:rsidR="00472B9C">
        <w:t>zaposlenog</w:t>
      </w:r>
      <w:r w:rsidR="00AC3607">
        <w:t xml:space="preserve">, te </w:t>
      </w:r>
      <w:r w:rsidR="00C660E6">
        <w:t xml:space="preserve">da ima </w:t>
      </w:r>
      <w:r w:rsidR="004C649B">
        <w:t>otvoren</w:t>
      </w:r>
      <w:r w:rsidR="00C51E80">
        <w:t xml:space="preserve"> račun</w:t>
      </w:r>
      <w:r w:rsidR="00C660E6">
        <w:t xml:space="preserve"> kod</w:t>
      </w:r>
      <w:r w:rsidR="00D8781C">
        <w:t xml:space="preserve"> </w:t>
      </w:r>
      <w:r w:rsidR="00472B9C">
        <w:t xml:space="preserve">Splitska banka d.d.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472B9C">
        <w:rPr>
          <w:b/>
        </w:rPr>
        <w:t>15</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C660E6" w:rsidP="001531AF" w:rsidR="00C660E6" w:rsidRPr="00D8781C">
      <w:r>
        <w:t>-</w:t>
      </w:r>
      <w:r w:rsidR="0022165E">
        <w:t xml:space="preserve"> Splitska banka d.d. -</w:t>
      </w:r>
      <w:r w:rsidR="002D6DB9">
        <w:t xml:space="preserve"> 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374E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B455A">
      <w:rPr>
        <w:rFonts w:hAnsi="Book Antiqua" w:ascii="Book Antiqua"/>
        <w:b/>
        <w:sz w:val="20"/>
        <w:szCs w:val="20"/>
      </w:rPr>
      <w:t>1109</w:t>
    </w:r>
    <w:r w:rsidR="000437A1">
      <w:rPr>
        <w:rFonts w:hAnsi="Book Antiqua" w:ascii="Book Antiqua"/>
        <w:b/>
        <w:sz w:val="20"/>
        <w:szCs w:val="20"/>
      </w:rPr>
      <w:t>/201</w:t>
    </w:r>
    <w:r w:rsidR="008A7040">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165E"/>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27D19"/>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2B9C"/>
    <w:rsid w:val="00481366"/>
    <w:rsid w:val="00485C3E"/>
    <w:rsid w:val="004A0D05"/>
    <w:rsid w:val="004A11A6"/>
    <w:rsid w:val="004A1C8A"/>
    <w:rsid w:val="004A3EB4"/>
    <w:rsid w:val="004B25C3"/>
    <w:rsid w:val="004C2D28"/>
    <w:rsid w:val="004C32D4"/>
    <w:rsid w:val="004C649B"/>
    <w:rsid w:val="004D1B5C"/>
    <w:rsid w:val="004D5263"/>
    <w:rsid w:val="004D559C"/>
    <w:rsid w:val="004E6022"/>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B036D6"/>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B455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374EC"/>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374EC"/>
    <w:rPr>
      <w:color w:val="808080"/>
      <w:bdr w:space="0" w:sz="0" w:color="auto" w:val="none"/>
      <w:shd w:fill="auto" w:color="auto" w:val="clear"/>
    </w:rPr>
  </w:style>
  <w:style w:customStyle="true" w:styleId="eSPISCCParagraphDefaultFont" w:type="character">
    <w:name w:val="eSPIS_CC_Paragraph Default Font"/>
    <w:basedOn w:val="Zadanifontodlomka"/>
    <w:rsid w:val="00F374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74EC"/>
    <w:rPr>
      <w:b/>
      <w:bdr w:space="0" w:sz="0" w:color="auto" w:val="none"/>
      <w:shd w:fill="FFFFCC" w:color="auto" w:val="clear"/>
      <w:lang w:val="hr-HR"/>
    </w:rPr>
  </w:style>
  <w:style w:customStyle="true" w:styleId="PozadinaSvijetloCrvena" w:type="character">
    <w:name w:val="Pozadina_SvijetloCrvena"/>
    <w:basedOn w:val="eSPISCCParagraphDefaultFont"/>
    <w:rsid w:val="00F374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74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374EC"/>
    <w:rPr>
      <w:color w:val="808080"/>
      <w:bdr w:color="auto" w:space="0" w:sz="0" w:val="none"/>
      <w:shd w:color="auto" w:fill="auto" w:val="clear"/>
    </w:rPr>
  </w:style>
  <w:style w:customStyle="1" w:styleId="eSPISCCParagraphDefaultFont" w:type="character">
    <w:name w:val="eSPIS_CC_Paragraph Default Font"/>
    <w:basedOn w:val="Zadanifontodlomka"/>
    <w:rsid w:val="00F374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74EC"/>
    <w:rPr>
      <w:b/>
      <w:bdr w:color="auto" w:space="0" w:sz="0" w:val="none"/>
      <w:shd w:color="auto" w:fill="FFFFCC" w:val="clear"/>
      <w:lang w:val="hr-HR"/>
    </w:rPr>
  </w:style>
  <w:style w:customStyle="1" w:styleId="PozadinaSvijetloCrvena" w:type="character">
    <w:name w:val="Pozadina_SvijetloCrvena"/>
    <w:basedOn w:val="eSPISCCParagraphDefaultFont"/>
    <w:rsid w:val="00F374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74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St-1109/2017</izvorni_sadrzaj>
    <derivirana_varijabla naziv="DomainObject.Predmet.OznakaBroj_1">St-1109/2017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FATIADO jednostavno društvo s ograničenom odgovornošću za ekološki uzgoj i trgovinu</izvorni_sadrzaj>
    <derivirana_varijabla naziv="DomainObject.Predmet.ProtustrankaFormated_1">  FATIADO jednostavno društvo s ograničenom odgovornošću za ekološki uzgoj i trgovinu</derivirana_varijabla>
  </DomainObject.Predmet.ProtustrankaFormated>
  <DomainObject.Predmet.ProtustrankaFormatedOIB>
    <izvorni_sadrzaj>  FATIADO jednostavno društvo s ograničenom odgovornošću za ekološki uzgoj i trgovinu, OIB 61518832591</izvorni_sadrzaj>
    <derivirana_varijabla naziv="DomainObject.Predmet.ProtustrankaFormatedOIB_1">  FATIADO jednostavno društvo s ograničenom odgovornošću za ekološki uzgoj i trgovinu, OIB 61518832591</derivirana_varijabla>
  </DomainObject.Predmet.ProtustrankaFormatedOIB>
  <DomainObject.Predmet.ProtustrankaFormatedWithAdress>
    <izvorni_sadrzaj> FATIADO jednostavno društvo s ograničenom odgovornošću za ekološki uzgoj i trgovinu, Gornji Humac 7, 21425 Gornji Humac</izvorni_sadrzaj>
    <derivirana_varijabla naziv="DomainObject.Predmet.ProtustrankaFormatedWithAdress_1"> FATIADO jednostavno društvo s ograničenom odgovornošću za ekološki uzgoj i trgovinu, Gornji Humac 7, 21425 Gornji Humac</derivirana_varijabla>
  </DomainObject.Predmet.ProtustrankaFormatedWithAdress>
  <DomainObject.Predmet.ProtustrankaFormatedWithAdressOIB>
    <izvorni_sadrzaj> FATIADO jednostavno društvo s ograničenom odgovornošću za ekološki uzgoj i trgovinu, OIB 61518832591, Gornji Humac 7, 21425 Gornji Humac</izvorni_sadrzaj>
    <derivirana_varijabla naziv="DomainObject.Predmet.ProtustrankaFormatedWithAdressOIB_1"> FATIADO jednostavno društvo s ograničenom odgovornošću za ekološki uzgoj i trgovinu, OIB 61518832591, Gornji Humac 7, 21425 Gornji Humac</derivirana_varijabla>
  </DomainObject.Predmet.ProtustrankaFormatedWithAdressOIB>
  <DomainObject.Predmet.ProtustrankaWithAdress>
    <izvorni_sadrzaj>FATIADO jednostavno društvo s ograničenom odgovornošću za ekološki uzgoj i trgovinu Gornji Humac 7, 21425 Gornji Humac</izvorni_sadrzaj>
    <derivirana_varijabla naziv="DomainObject.Predmet.ProtustrankaWithAdress_1">FATIADO jednostavno društvo s ograničenom odgovornošću za ekološki uzgoj i trgovinu Gornji Humac 7, 21425 Gornji Humac</derivirana_varijabla>
  </DomainObject.Predmet.ProtustrankaWithAdress>
  <DomainObject.Predmet.ProtustrankaWithAdressOIB>
    <izvorni_sadrzaj>FATIADO jednostavno društvo s ograničenom odgovornošću za ekološki uzgoj i trgovinu, OIB 61518832591, Gornji Humac 7, 21425 Gornji Humac</izvorni_sadrzaj>
    <derivirana_varijabla naziv="DomainObject.Predmet.ProtustrankaWithAdressOIB_1">FATIADO jednostavno društvo s ograničenom odgovornošću za ekološki uzgoj i trgovinu, OIB 61518832591, Gornji Humac 7, 21425 Gornji Humac</derivirana_varijabla>
  </DomainObject.Predmet.ProtustrankaWithAdressOIB>
  <DomainObject.Predmet.ProtustrankaNazivFormated>
    <izvorni_sadrzaj>FATIADO jednostavno društvo s ograničenom odgovornošću za ekološki uzgoj i trgovinu</izvorni_sadrzaj>
    <derivirana_varijabla naziv="DomainObject.Predmet.ProtustrankaNazivFormated_1">FATIADO jednostavno društvo s ograničenom odgovornošću za ekološki uzgoj i trgovinu</derivirana_varijabla>
  </DomainObject.Predmet.ProtustrankaNazivFormated>
  <DomainObject.Predmet.ProtustrankaNazivFormatedOIB>
    <izvorni_sadrzaj>FATIADO jednostavno društvo s ograničenom odgovornošću za ekološki uzgoj i trgovinu, OIB 61518832591</izvorni_sadrzaj>
    <derivirana_varijabla naziv="DomainObject.Predmet.ProtustrankaNazivFormatedOIB_1">FATIADO jednostavno društvo s ograničenom odgovornošću za ekološki uzgoj i trgovinu, OIB 61518832591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66107.18</izvorni_sadrzaj>
    <derivirana_varijabla naziv="DomainObject.Predmet.TrenutnaVrijednost_1">66107.18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FATIADO jednostavno društvo s ograničenom odgovornošću za ekološki uzgoj i trgovinu</item>
    </izvorni_sadrzaj>
    <derivirana_varijabla naziv="DomainObject.Predmet.ProtuStrankaListFormated_1">
      <item>FATIADO jednostavno društvo s ograničenom odgovornošću za ekološki uzgoj i trgovinu</item>
    </derivirana_varijabla>
  </DomainObject.Predmet.ProtuStrankaListFormated>
  <DomainObject.Predmet.ProtuStrankaListFormatedOIB>
    <izvorni_sadrzaj>
      <item>FATIADO jednostavno društvo s ograničenom odgovornošću za ekološki uzgoj i trgovinu, OIB 61518832591</item>
    </izvorni_sadrzaj>
    <derivirana_varijabla naziv="DomainObject.Predmet.ProtuStrankaListFormatedOIB_1">
      <item>FATIADO jednostavno društvo s ograničenom odgovornošću za ekološki uzgoj i trgovinu, OIB 61518832591</item>
    </derivirana_varijabla>
  </DomainObject.Predmet.ProtuStrankaListFormatedOIB>
  <DomainObject.Predmet.ProtuStrankaListFormatedWithAdress>
    <izvorni_sadrzaj>
      <item>FATIADO jednostavno društvo s ograničenom odgovornošću za ekološki uzgoj i trgovinu, Gornji Humac 7, 21425 Gornji Humac</item>
    </izvorni_sadrzaj>
    <derivirana_varijabla naziv="DomainObject.Predmet.ProtuStrankaListFormatedWithAdress_1">
      <item>FATIADO jednostavno društvo s ograničenom odgovornošću za ekološki uzgoj i trgovinu, Gornji Humac 7, 21425 Gornji Humac</item>
    </derivirana_varijabla>
  </DomainObject.Predmet.ProtuStrankaListFormatedWithAdress>
  <DomainObject.Predmet.ProtuStrankaListFormatedWithAdressOIB>
    <izvorni_sadrzaj>
      <item>FATIADO jednostavno društvo s ograničenom odgovornošću za ekološki uzgoj i trgovinu, OIB 61518832591, Gornji Humac 7, 21425 Gornji Humac</item>
    </izvorni_sadrzaj>
    <derivirana_varijabla naziv="DomainObject.Predmet.ProtuStrankaListFormatedWithAdressOIB_1">
      <item>FATIADO jednostavno društvo s ograničenom odgovornošću za ekološki uzgoj i trgovinu, OIB 61518832591, Gornji Humac 7, 21425 Gornji Humac</item>
    </derivirana_varijabla>
  </DomainObject.Predmet.ProtuStrankaListFormatedWithAdressOIB>
  <DomainObject.Predmet.ProtuStrankaListNazivFormated>
    <izvorni_sadrzaj>
      <item>FATIADO jednostavno društvo s ograničenom odgovornošću za ekološki uzgoj i trgovinu</item>
    </izvorni_sadrzaj>
    <derivirana_varijabla naziv="DomainObject.Predmet.ProtuStrankaListNazivFormated_1">
      <item>FATIADO jednostavno društvo s ograničenom odgovornošću za ekološki uzgoj i trgovinu</item>
    </derivirana_varijabla>
  </DomainObject.Predmet.ProtuStrankaListNazivFormated>
  <DomainObject.Predmet.ProtuStrankaListNazivFormatedOIB>
    <izvorni_sadrzaj>
      <item>FATIADO jednostavno društvo s ograničenom odgovornošću za ekološki uzgoj i trgovinu, OIB 61518832591</item>
    </izvorni_sadrzaj>
    <derivirana_varijabla naziv="DomainObject.Predmet.ProtuStrankaListNazivFormatedOIB_1">
      <item>FATIADO jednostavno društvo s ograničenom odgovornošću za ekološki uzgoj i trgovinu, OIB 61518832591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FATIADO jednostavno društvo s ograničenom odgovornošću za ekološki uzgoj i trgovinu</izvorni_sadrzaj>
    <derivirana_varijabla naziv="DomainObject.Predmet.ProtustrankaIDrugi_1">FATIADO jednostavno društvo s ograničenom odgovornošću za ekološki uzgoj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FATIADO jednostavno društvo s ograničenom odgovornošću za ekološki uzgoj i trgovinu, OIB 61518832591, Gornji Humac 7, 21425 Gornji Humac</izvorni_sadrzaj>
    <derivirana_varijabla naziv="DomainObject.Predmet.ProtustrankaIDrugiAdressOIB_1">FATIADO jednostavno društvo s ograničenom odgovornošću za ekološki uzgoj i trgovinu, OIB 61518832591, Gornji Humac 7,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FATIADO jednostavno društvo s ograničenom odgovornošću za ekološki uzgoj i trgovinu</item>
      <item>FINANCIJSKA AGENCIJA, RC SPLIT</item>
    </izvorni_sadrzaj>
    <derivirana_varijabla naziv="DomainObject.Predmet.SudioniciListNaziv_1">
      <item>FATIADO jednostavno društvo s ograničenom odgovornošću za ekološki uzgoj i trgovinu</item>
      <item>FINANCIJSKA AGENCIJA, RC SPLIT</item>
    </derivirana_varijabla>
  </DomainObject.Predmet.SudioniciListNaziv>
  <DomainObject.Predmet.SudioniciListAdressOIB>
    <izvorni_sadrzaj>
      <item>FATIADO jednostavno društvo s ograničenom odgovornošću za ekološki uzgoj i trgovinu, OIB 61518832591, Gornji Humac 7,21425 Gornji Humac</item>
      <item>FINANCIJSKA AGENCIJA, RC SPLIT, OIB 85821130368, Mažuranićevo šetalište 24 b,21000 Split</item>
    </izvorni_sadrzaj>
    <derivirana_varijabla naziv="DomainObject.Predmet.SudioniciListAdressOIB_1">
      <item>FATIADO jednostavno društvo s ograničenom odgovornošću za ekološki uzgoj i trgovinu, OIB 61518832591, Gornji Humac 7,21425 Gornji Humac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61518832591</item>
      <item>, OIB 85821130368</item>
    </izvorni_sadrzaj>
    <derivirana_varijabla naziv="DomainObject.Predmet.SudioniciListNazivOIB_1">
      <item>, OIB 61518832591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5960</properties:Characters>
  <properties:Lines>141</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2018-06-15T07:34:00Z</dcterms:created>
  <dc:creator>Katarina Franković</dc:creator>
  <cp:lastModifiedBy>Andrijana Leto</cp:lastModifiedBy>
  <cp:lastPrinted>2018-05-30T09:12:00Z</cp:lastPrinted>
  <dcterms:modified xmlns:xsi="http://www.w3.org/2001/XMLSchema-instance" xsi:type="dcterms:W3CDTF">2018-06-15T07:46:00Z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(1109-17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