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9275" w14:paraId="2ec9275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CA310D">
        <w:t>1192/18-6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CA310D">
        <w:t xml:space="preserve">FINA RC Osijek za otvaranje stečajnog postupka nad dužnikom: </w:t>
      </w:r>
      <w:r w:rsidR="00CA310D">
        <w:rPr>
          <w:b/>
        </w:rPr>
        <w:t>S.S.D. d.o.o. Vinkovci, Ciglarska 19A, OIB: 97211362861, MBS: 030183654</w:t>
      </w:r>
      <w:r>
        <w:rPr>
          <w:b/>
        </w:rPr>
        <w:t xml:space="preserve">, </w:t>
      </w:r>
      <w:r>
        <w:t xml:space="preserve">dana </w:t>
      </w:r>
      <w:r w:rsidR="00CA310D">
        <w:t>30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CA310D">
        <w:t xml:space="preserve">Mario Jurić, Vinkovci, Ciglarska 19/A, OIB: 40368283637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CA310D">
        <w:t>Mario Jurić, Vinkovci, Ciglarska 19/A, OIB: 40368283637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CA310D">
        <w:rPr>
          <w:b/>
        </w:rPr>
        <w:t>1192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DE4DE0" w:rsidRPr="000E1266">
        <w:t xml:space="preserve">Kada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CA310D">
        <w:t>Mario Jurić, Vinkovci, Ciglarska 19/A, OIB: 40368283637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CA310D">
        <w:rPr>
          <w:b/>
        </w:rPr>
        <w:t>1192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CA310D">
        <w:t>Mario Jurić, Vinkovci, Ciglarska 19/A, OIB: 40368283637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CA310D" w:rsidP="00CA310D" w:rsidR="00CA310D">
      <w:pPr>
        <w:jc w:val="right"/>
      </w:pPr>
      <w:r>
        <w:t>Broj: 6 St-1192/18-6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CA310D">
        <w:t>Mario Jurić, Vinkovci, Ciglarska 19/A, OIB: 40368283637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A310D">
        <w:t>Osijek</w:t>
      </w:r>
      <w:r>
        <w:t xml:space="preserve"> </w:t>
      </w:r>
      <w:r>
        <w:rPr>
          <w:bCs/>
        </w:rPr>
        <w:t xml:space="preserve">je dana </w:t>
      </w:r>
      <w:r w:rsidR="00CA310D">
        <w:rPr>
          <w:bCs/>
        </w:rPr>
        <w:t>10.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CA310D">
        <w:rPr>
          <w:b/>
        </w:rPr>
        <w:t>S.S.D. d.o.o. Vinkovci, Ciglarska 19A, OIB: 97211362861, MBS: 030183654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CA310D">
        <w:rPr>
          <w:b/>
        </w:rPr>
        <w:t>10.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CA310D">
        <w:t>1192/18-6</w:t>
      </w:r>
      <w:r w:rsidR="00DF6B4D">
        <w:t xml:space="preserve"> od </w:t>
      </w:r>
      <w:r w:rsidR="00CA310D">
        <w:t>30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325C4C">
        <w:t>Sabina Lalić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CA310D" w:rsidP="00CA310D" w:rsidR="00CA310D">
      <w:pPr>
        <w:jc w:val="right"/>
      </w:pPr>
      <w:r>
        <w:t>Broj: 6 St-1192/18-6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CA310D">
        <w:rPr>
          <w:b/>
        </w:rPr>
        <w:t>10.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CA310D">
        <w:t>17.209,62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A310D">
        <w:t>30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CA310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A310D">
        <w:t>Mario Jurić, Vinkovci, Ciglarska 19/A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</w:t>
      </w:r>
      <w:r w:rsidR="00CA310D">
        <w:t>0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59" w:rsidP="00C06AA6" w:rsidR="00AA5259">
      <w:r>
        <w:separator/>
      </w:r>
    </w:p>
  </w:endnote>
  <w:endnote w:id="0" w:type="continuationSeparator">
    <w:p w:rsidRDefault="00AA5259" w:rsidP="00C06AA6" w:rsidR="00AA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59" w:rsidP="00C06AA6" w:rsidR="00AA5259">
      <w:r>
        <w:separator/>
      </w:r>
    </w:p>
  </w:footnote>
  <w:footnote w:id="0" w:type="continuationSeparator">
    <w:p w:rsidRDefault="00AA5259" w:rsidP="00C06AA6" w:rsidR="00AA5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1A8E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C1A8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83FC9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5259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A310D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A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1A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A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A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A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A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1A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A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A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A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S.S.D. d.o.o. za informatiku i trgovinu</izvorni_sadrzaj>
    <derivirana_varijabla naziv="DomainObject.Predmet.ProtustrankaFormated_1">  S.S.D. d.o.o. za informatiku i trgovinu</derivirana_varijabla>
  </DomainObject.Predmet.ProtustrankaFormated>
  <DomainObject.Predmet.ProtustrankaFormatedOIB>
    <izvorni_sadrzaj>  S.S.D. d.o.o. za informatiku i trgovinu, OIB 97211362861</izvorni_sadrzaj>
    <derivirana_varijabla naziv="DomainObject.Predmet.ProtustrankaFormatedOIB_1">  S.S.D. d.o.o. za informatiku i trgovinu, OIB 97211362861</derivirana_varijabla>
  </DomainObject.Predmet.ProtustrankaFormatedOIB>
  <DomainObject.Predmet.ProtustrankaFormatedWithAdress>
    <izvorni_sadrzaj> S.S.D. d.o.o. za informatiku i trgovinu, Ciglarska 19 A , 32100 Vinkovci</izvorni_sadrzaj>
    <derivirana_varijabla naziv="DomainObject.Predmet.ProtustrankaFormatedWithAdress_1"> S.S.D. d.o.o. za informatiku i trgovinu, Ciglarska 19 A , 32100 Vinkovci</derivirana_varijabla>
  </DomainObject.Predmet.ProtustrankaFormatedWithAdress>
  <DomainObject.Predmet.ProtustrankaFormatedWithAdressOIB>
    <izvorni_sadrzaj> S.S.D. d.o.o. za informatiku i trgovinu, OIB 97211362861, Ciglarska 19 A , 32100 Vinkovci</izvorni_sadrzaj>
    <derivirana_varijabla naziv="DomainObject.Predmet.ProtustrankaFormatedWithAdressOIB_1"> S.S.D. d.o.o. za informatiku i trgovinu, OIB 97211362861, Ciglarska 19 A , 32100 Vinkovci</derivirana_varijabla>
  </DomainObject.Predmet.ProtustrankaFormatedWithAdressOIB>
  <DomainObject.Predmet.ProtustrankaWithAdress>
    <izvorni_sadrzaj>S.S.D. d.o.o. za informatiku i trgovinu Ciglarska 19 A , 32100 Vinkovci</izvorni_sadrzaj>
    <derivirana_varijabla naziv="DomainObject.Predmet.ProtustrankaWithAdress_1">S.S.D. d.o.o. za informatiku i trgovinu Ciglarska 19 A , 32100 Vinkovci</derivirana_varijabla>
  </DomainObject.Predmet.ProtustrankaWithAdress>
  <DomainObject.Predmet.ProtustrankaWithAdressOIB>
    <izvorni_sadrzaj>S.S.D. d.o.o. za informatiku i trgovinu, OIB 97211362861, Ciglarska 19 A , 32100 Vinkovci</izvorni_sadrzaj>
    <derivirana_varijabla naziv="DomainObject.Predmet.ProtustrankaWithAdressOIB_1">S.S.D. d.o.o. za informatiku i trgovinu, OIB 97211362861, Ciglarska 19 A , 32100 Vinkovci</derivirana_varijabla>
  </DomainObject.Predmet.ProtustrankaWithAdressOIB>
  <DomainObject.Predmet.ProtustrankaNazivFormated>
    <izvorni_sadrzaj>S.S.D. d.o.o. za informatiku i trgovinu</izvorni_sadrzaj>
    <derivirana_varijabla naziv="DomainObject.Predmet.ProtustrankaNazivFormated_1">S.S.D. d.o.o. za informatiku i trgovinu</derivirana_varijabla>
  </DomainObject.Predmet.ProtustrankaNazivFormated>
  <DomainObject.Predmet.ProtustrankaNazivFormatedOIB>
    <izvorni_sadrzaj>S.S.D. d.o.o. za informatiku i trgovinu, OIB 97211362861</izvorni_sadrzaj>
    <derivirana_varijabla naziv="DomainObject.Predmet.ProtustrankaNazivFormatedOIB_1">S.S.D. d.o.o. za informatiku i trgovinu, OIB 97211362861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S.S.D. d.o.o. za informatiku i trgovinu</item>
    </izvorni_sadrzaj>
    <derivirana_varijabla naziv="DomainObject.Predmet.ProtuStrankaListFormated_1">
      <item>S.S.D. d.o.o. za informatiku i trgovinu</item>
    </derivirana_varijabla>
  </DomainObject.Predmet.ProtuStrankaListFormated>
  <DomainObject.Predmet.ProtuStrankaListFormatedOIB>
    <izvorni_sadrzaj>
      <item>S.S.D. d.o.o. za informatiku i trgovinu, OIB 97211362861</item>
    </izvorni_sadrzaj>
    <derivirana_varijabla naziv="DomainObject.Predmet.ProtuStrankaListFormatedOIB_1">
      <item>S.S.D. d.o.o. za informatiku i trgovinu, OIB 97211362861</item>
    </derivirana_varijabla>
  </DomainObject.Predmet.ProtuStrankaListFormatedOIB>
  <DomainObject.Predmet.ProtuStrankaListFormatedWithAdress>
    <izvorni_sadrzaj>
      <item>S.S.D. d.o.o. za informatiku i trgovinu, Ciglarska 19 A , 32100 Vinkovci</item>
    </izvorni_sadrzaj>
    <derivirana_varijabla naziv="DomainObject.Predmet.ProtuStrankaListFormatedWithAdress_1">
      <item>S.S.D. d.o.o. za informatiku i trgovinu, Ciglarska 19 A , 32100 Vinkovci</item>
    </derivirana_varijabla>
  </DomainObject.Predmet.ProtuStrankaListFormatedWithAdress>
  <DomainObject.Predmet.ProtuStrankaListFormatedWithAdressOIB>
    <izvorni_sadrzaj>
      <item>S.S.D. d.o.o. za informatiku i trgovinu, OIB 97211362861, Ciglarska 19 A , 32100 Vinkovci</item>
    </izvorni_sadrzaj>
    <derivirana_varijabla naziv="DomainObject.Predmet.ProtuStrankaListFormatedWithAdressOIB_1">
      <item>S.S.D. d.o.o. za informatiku i trgovinu, OIB 97211362861, Ciglarska 19 A , 32100 Vinkovci</item>
    </derivirana_varijabla>
  </DomainObject.Predmet.ProtuStrankaListFormatedWithAdressOIB>
  <DomainObject.Predmet.ProtuStrankaListNazivFormated>
    <izvorni_sadrzaj>
      <item>S.S.D. d.o.o. za informatiku i trgovinu</item>
    </izvorni_sadrzaj>
    <derivirana_varijabla naziv="DomainObject.Predmet.ProtuStrankaListNazivFormated_1">
      <item>S.S.D. d.o.o. za informatiku i trgovinu</item>
    </derivirana_varijabla>
  </DomainObject.Predmet.ProtuStrankaListNazivFormated>
  <DomainObject.Predmet.ProtuStrankaListNazivFormatedOIB>
    <izvorni_sadrzaj>
      <item>S.S.D. d.o.o. za informatiku i trgovinu, OIB 97211362861</item>
    </izvorni_sadrzaj>
    <derivirana_varijabla naziv="DomainObject.Predmet.ProtuStrankaListNazivFormatedOIB_1">
      <item>S.S.D. d.o.o. za informatiku i trgovinu, OIB 97211362861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S.S.D. d.o.o. za informatiku i trgovinu</izvorni_sadrzaj>
    <derivirana_varijabla naziv="DomainObject.Predmet.ProtustrankaIDrugi_1">S.S.D. d.o.o. za informatiku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S.S.D. d.o.o. za informatiku i trgovinu, OIB 97211362861, Ciglarska 19 A , 32100 Vinkovci</izvorni_sadrzaj>
    <derivirana_varijabla naziv="DomainObject.Predmet.ProtustrankaIDrugiAdressOIB_1">S.S.D. d.o.o. za informatiku i trgovinu, OIB 97211362861, Ciglarska 19 A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S.S.D. d.o.o. za informatiku i trgovinu</item>
    </izvorni_sadrzaj>
    <derivirana_varijabla naziv="DomainObject.Predmet.SudioniciListNaziv_1">
      <item>FINA RC OSIJEK</item>
      <item>S.S.D. d.o.o. za informatiku i trgovinu</item>
    </derivirana_varijabla>
  </DomainObject.Predmet.SudioniciListNaziv>
  <DomainObject.Predmet.SudioniciListAdressOIB>
    <izvorni_sadrzaj>
      <item>FINA RC OSIJEK, OIB 85821130368</item>
      <item>S.S.D. d.o.o. za informatiku i trgovinu, OIB 97211362861, Ciglarska 19 A ,32100 Vinkovci</item>
    </izvorni_sadrzaj>
    <derivirana_varijabla naziv="DomainObject.Predmet.SudioniciListAdressOIB_1">
      <item>FINA RC OSIJEK, OIB 85821130368</item>
      <item>S.S.D. d.o.o. za informatiku i trgovinu, OIB 97211362861, Ciglarska 19 A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97211362861</item>
    </izvorni_sadrzaj>
    <derivirana_varijabla naziv="DomainObject.Predmet.SudioniciListNazivOIB_1">
      <item>, OIB 85821130368</item>
      <item>, OIB 97211362861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St-1192/2018-4</izvorni_sadrzaj>
    <derivirana_varijabla naziv="DomainObject.PredzadnjaOdlukaIzPredmeta.Oznaka_1">St-1192/2018-4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D8F9E-0D22-48EA-980D-B77072321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887</properties:Words>
  <properties:Characters>4626</properties:Characters>
  <properties:Lines>168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2018-11-28T07:56:00Z</dcterms:created>
  <dc:creator>Korisnik</dc:creator>
  <cp:lastModifiedBy>Danijela Sekulić</cp:lastModifiedBy>
  <cp:lastPrinted>2018-11-30T07:51:00Z</cp:lastPrinted>
  <dcterms:modified xmlns:xsi="http://www.w3.org/2001/XMLSchema-instance" xsi:type="dcterms:W3CDTF">2018-11-30T07:52:00Z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