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a7a9" w14:paraId="752a7a9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VERITAS YACHTING d.o.o., Splitska 22-24, Primošten, MBS:100003507, OIB: 507268442</w:t>
      </w:r>
      <w:r w:rsidR="00127B7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4,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50F4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VERITAS YACHTING d.o.o., Splitska 22-24, Primošten, MBS:100003507, OIB: 50726844</w:t>
      </w:r>
      <w:r w:rsidR="00834F7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24, 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  <w:r w:rsidR="006560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12.00 sati,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Petrinjska 28, OIB: 66025260916.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VERITAS YACHTING d.o.o., Splitska 22-24, Primošten, MBS:100003507, OIB: 50726844</w:t>
      </w:r>
      <w:r w:rsidR="00834F7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24,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7862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VERITAS YACHTING d.o.o., Splitska 22-24, Primošten, MBS:100003507, OIB: 50726844</w:t>
      </w:r>
      <w:r w:rsidR="00834F7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24, 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C7C8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65F7C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1017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389" w:rsidP="00BD7A2F" w:rsidR="00030389">
      <w:pPr>
        <w:spacing w:lineRule="auto" w:line="240" w:after="0"/>
      </w:pPr>
      <w:r>
        <w:separator/>
      </w:r>
    </w:p>
  </w:endnote>
  <w:endnote w:id="0" w:type="continuationSeparator">
    <w:p w:rsidRDefault="00030389" w:rsidP="00BD7A2F" w:rsidR="000303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389" w:rsidP="00BD7A2F" w:rsidR="00030389">
      <w:pPr>
        <w:spacing w:lineRule="auto" w:line="240" w:after="0"/>
      </w:pPr>
      <w:r>
        <w:separator/>
      </w:r>
    </w:p>
  </w:footnote>
  <w:footnote w:id="0" w:type="continuationSeparator">
    <w:p w:rsidRDefault="00030389" w:rsidP="00BD7A2F" w:rsidR="000303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172680">
      <w:t>4</w:t>
    </w:r>
    <w:r w:rsidR="006D04A4">
      <w:t>0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030389"/>
    <w:rsid w:val="00101749"/>
    <w:rsid w:val="00127B7C"/>
    <w:rsid w:val="00172680"/>
    <w:rsid w:val="002177A3"/>
    <w:rsid w:val="00294E57"/>
    <w:rsid w:val="002D090A"/>
    <w:rsid w:val="002D4F69"/>
    <w:rsid w:val="00310E58"/>
    <w:rsid w:val="0031551B"/>
    <w:rsid w:val="0034538F"/>
    <w:rsid w:val="00353D95"/>
    <w:rsid w:val="003F682B"/>
    <w:rsid w:val="00413301"/>
    <w:rsid w:val="00445035"/>
    <w:rsid w:val="004A7D3A"/>
    <w:rsid w:val="005D361A"/>
    <w:rsid w:val="00656033"/>
    <w:rsid w:val="00673C09"/>
    <w:rsid w:val="006D04A4"/>
    <w:rsid w:val="006D4CC4"/>
    <w:rsid w:val="0073190B"/>
    <w:rsid w:val="0078621E"/>
    <w:rsid w:val="007B2160"/>
    <w:rsid w:val="00834F70"/>
    <w:rsid w:val="009250F4"/>
    <w:rsid w:val="00A20DB2"/>
    <w:rsid w:val="00A8328F"/>
    <w:rsid w:val="00B34C07"/>
    <w:rsid w:val="00B8264C"/>
    <w:rsid w:val="00BB0656"/>
    <w:rsid w:val="00BD6F67"/>
    <w:rsid w:val="00BD7A2F"/>
    <w:rsid w:val="00CE57F1"/>
    <w:rsid w:val="00D40809"/>
    <w:rsid w:val="00D65F7C"/>
    <w:rsid w:val="00E6743F"/>
    <w:rsid w:val="00E713D0"/>
    <w:rsid w:val="00EC6320"/>
    <w:rsid w:val="00EC7656"/>
    <w:rsid w:val="00E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353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D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3D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3D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3D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353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3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3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3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YACHTING d.o.o. za nautički turizam</izvorni_sadrzaj>
    <derivirana_varijabla naziv="DomainObject.Predmet.ProtustrankaFormated_1">  VERITAS YACHTING d.o.o. za nautički turizam</derivirana_varijabla>
  </DomainObject.Predmet.ProtustrankaFormated>
  <DomainObject.Predmet.ProtustrankaFormatedOIB>
    <izvorni_sadrzaj>  VERITAS YACHTING d.o.o. za nautički turizam, OIB 50726844224</izvorni_sadrzaj>
    <derivirana_varijabla naziv="DomainObject.Predmet.ProtustrankaFormatedOIB_1">  VERITAS YACHTING d.o.o. za nautički turizam, OIB 50726844224</derivirana_varijabla>
  </DomainObject.Predmet.ProtustrankaFormatedOIB>
  <DomainObject.Predmet.ProtustrankaFormatedWithAdress>
    <izvorni_sadrzaj> VERITAS YACHTING d.o.o. za nautički turizam, Splitska 22-24 , 22202 Primošten</izvorni_sadrzaj>
    <derivirana_varijabla naziv="DomainObject.Predmet.ProtustrankaFormatedWithAdress_1"> VERITAS YACHTING d.o.o. za nautički turizam, Splitska 22-24 , 22202 Primošten</derivirana_varijabla>
  </DomainObject.Predmet.ProtustrankaFormatedWithAdress>
  <DomainObject.Predmet.ProtustrankaFormatedWithAdressOIB>
    <izvorni_sadrzaj> VERITAS YACHTING d.o.o. za nautički turizam, OIB 50726844224, Splitska 22-24 , 22202 Primošten</izvorni_sadrzaj>
    <derivirana_varijabla naziv="DomainObject.Predmet.ProtustrankaFormatedWithAdressOIB_1"> VERITAS YACHTING d.o.o. za nautički turizam, OIB 50726844224, Splitska 22-24 , 22202 Primošten</derivirana_varijabla>
  </DomainObject.Predmet.ProtustrankaFormatedWithAdressOIB>
  <DomainObject.Predmet.ProtustrankaWithAdress>
    <izvorni_sadrzaj>VERITAS YACHTING d.o.o. za nautički turizam Splitska 22-24 , 22202 Primošten</izvorni_sadrzaj>
    <derivirana_varijabla naziv="DomainObject.Predmet.ProtustrankaWithAdress_1">VERITAS YACHTING d.o.o. za nautički turizam Splitska 22-24 , 22202 Primošten</derivirana_varijabla>
  </DomainObject.Predmet.ProtustrankaWithAdress>
  <DomainObject.Predmet.ProtustrankaWithAdressOIB>
    <izvorni_sadrzaj>VERITAS YACHTING d.o.o. za nautički turizam, OIB 50726844224, Splitska 22-24 , 22202 Primošten</izvorni_sadrzaj>
    <derivirana_varijabla naziv="DomainObject.Predmet.ProtustrankaWithAdressOIB_1">VERITAS YACHTING d.o.o. za nautički turizam, OIB 50726844224, Splitska 22-24 , 22202 Primošten</derivirana_varijabla>
  </DomainObject.Predmet.ProtustrankaWithAdressOIB>
  <DomainObject.Predmet.ProtustrankaNazivFormated>
    <izvorni_sadrzaj>VERITAS YACHTING d.o.o. za nautički turizam</izvorni_sadrzaj>
    <derivirana_varijabla naziv="DomainObject.Predmet.ProtustrankaNazivFormated_1">VERITAS YACHTING d.o.o. za nautički turizam</derivirana_varijabla>
  </DomainObject.Predmet.ProtustrankaNazivFormated>
  <DomainObject.Predmet.ProtustrankaNazivFormatedOIB>
    <izvorni_sadrzaj>VERITAS YACHTING d.o.o. za nautički turizam, OIB 50726844224</izvorni_sadrzaj>
    <derivirana_varijabla naziv="DomainObject.Predmet.ProtustrankaNazivFormatedOIB_1">VERITAS YACHTING d.o.o. za nautički turizam, OIB 50726844224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VERITAS YACHTING d.o.o. za nautički turizam</item>
    </izvorni_sadrzaj>
    <derivirana_varijabla naziv="DomainObject.Predmet.ProtuStrankaListFormated_1">
      <item>VERITAS YACHTING d.o.o. za nautički turizam</item>
    </derivirana_varijabla>
  </DomainObject.Predmet.ProtuStrankaListFormated>
  <DomainObject.Predmet.ProtuStrankaListFormatedOIB>
    <izvorni_sadrzaj>
      <item>VERITAS YACHTING d.o.o. za nautički turizam, OIB 50726844224</item>
    </izvorni_sadrzaj>
    <derivirana_varijabla naziv="DomainObject.Predmet.ProtuStrankaListFormatedOIB_1">
      <item>VERITAS YACHTING d.o.o. za nautički turizam, OIB 50726844224</item>
    </derivirana_varijabla>
  </DomainObject.Predmet.ProtuStrankaListFormatedOIB>
  <DomainObject.Predmet.ProtuStrankaListFormatedWithAdress>
    <izvorni_sadrzaj>
      <item>VERITAS YACHTING d.o.o. za nautički turizam, Splitska 22-24 , 22202 Primošten</item>
    </izvorni_sadrzaj>
    <derivirana_varijabla naziv="DomainObject.Predmet.ProtuStrankaListFormatedWithAdress_1">
      <item>VERITAS YACHTING d.o.o. za nautički turizam, Splitska 22-24 , 22202 Primošten</item>
    </derivirana_varijabla>
  </DomainObject.Predmet.ProtuStrankaListFormatedWithAdress>
  <DomainObject.Predmet.ProtuStrankaListFormatedWithAdressOIB>
    <izvorni_sadrzaj>
      <item>VERITAS YACHTING d.o.o. za nautički turizam, OIB 50726844224, Splitska 22-24 , 22202 Primošten</item>
    </izvorni_sadrzaj>
    <derivirana_varijabla naziv="DomainObject.Predmet.ProtuStrankaListFormatedWithAdressOIB_1">
      <item>VERITAS YACHTING d.o.o. za nautički turizam, OIB 50726844224, Splitska 22-24 , 22202 Primošten</item>
    </derivirana_varijabla>
  </DomainObject.Predmet.ProtuStrankaListFormatedWithAdressOIB>
  <DomainObject.Predmet.ProtuStrankaListNazivFormated>
    <izvorni_sadrzaj>
      <item>VERITAS YACHTING d.o.o. za nautički turizam</item>
    </izvorni_sadrzaj>
    <derivirana_varijabla naziv="DomainObject.Predmet.ProtuStrankaListNazivFormated_1">
      <item>VERITAS YACHTING d.o.o. za nautički turizam</item>
    </derivirana_varijabla>
  </DomainObject.Predmet.ProtuStrankaListNazivFormated>
  <DomainObject.Predmet.ProtuStrankaListNazivFormatedOIB>
    <izvorni_sadrzaj>
      <item>VERITAS YACHTING d.o.o. za nautički turizam, OIB 50726844224</item>
    </izvorni_sadrzaj>
    <derivirana_varijabla naziv="DomainObject.Predmet.ProtuStrankaListNazivFormatedOIB_1">
      <item>VERITAS YACHTING d.o.o. za nautički turizam, OIB 50726844224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VERITAS YACHTING d.o.o. za nautički turizam</izvorni_sadrzaj>
    <derivirana_varijabla naziv="DomainObject.Predmet.ProtustrankaIDrugi_1">VERITAS YACHTING d.o.o.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VERITAS YACHTING d.o.o. za nautički turizam, OIB 50726844224, Splitska 22-24 , 22202 Primošten</izvorni_sadrzaj>
    <derivirana_varijabla naziv="DomainObject.Predmet.ProtustrankaIDrugiAdressOIB_1">VERITAS YACHTING d.o.o. za nautički turizam, OIB 50726844224, Splitska 22-24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VERITAS YACHTING d.o.o. za nautički turizam</item>
    </izvorni_sadrzaj>
    <derivirana_varijabla naziv="DomainObject.Predmet.SudioniciListNaziv_1">
      <item>FINA - Podružnica Šibenik</item>
      <item>VERITAS YACHTING d.o.o. za nautički turizam</item>
    </derivirana_varijabla>
  </DomainObject.Predmet.SudioniciListNaziv>
  <DomainObject.Predmet.SudioniciListAdressOIB>
    <izvorni_sadrzaj>
      <item>FINA - Podružnica Šibenik, OIB 85821130368, Perivoj L. Marune 1,22000 Šibenik</item>
      <item>VERITAS YACHTING d.o.o. za nautički turizam, OIB 50726844224, Splitska 22-24 ,22202 Primošten</item>
    </izvorni_sadrzaj>
    <derivirana_varijabla naziv="DomainObject.Predmet.SudioniciListAdressOIB_1">
      <item>FINA - Podružnica Šibenik, OIB 85821130368, Perivoj L. Marune 1,22000 Šibenik</item>
      <item>VERITAS YACHTING d.o.o. za nautički turizam, OIB 50726844224, Splitska 22-24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50726844224</item>
    </izvorni_sadrzaj>
    <derivirana_varijabla naziv="DomainObject.Predmet.SudioniciListNazivOIB_1">
      <item>, OIB 85821130368</item>
      <item>, OIB 50726844224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2572</properties:Characters>
  <properties:Lines>91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2016-02-24T08:31:00Z</dcterms:created>
  <dc:creator>Marina Gulin</dc:creator>
  <cp:lastModifiedBy>Marina Gulin</cp:lastModifiedBy>
  <cp:lastPrinted>2016-02-16T13:51:00Z</cp:lastPrinted>
  <dcterms:modified xmlns:xsi="http://www.w3.org/2001/XMLSchema-instance" xsi:type="dcterms:W3CDTF">2016-02-24T08:34:00Z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