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1aeb" w14:paraId="1171aeb" w:rsidRDefault="00F04AF5" w:rsidP="00DA2600" w:rsidR="00DB09B5" w:rsidRPr="001C66B2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1C66B2">
        <w:t>1.</w:t>
      </w:r>
      <w:r w:rsidR="00DB09B5" w:rsidRPr="001C66B2">
        <w:t>St-</w:t>
      </w:r>
      <w:r w:rsidR="00B5069F" w:rsidRPr="001C66B2">
        <w:t>2</w:t>
      </w:r>
      <w:r w:rsidR="00595BAD" w:rsidRPr="001C66B2">
        <w:t>4</w:t>
      </w:r>
      <w:r w:rsidR="00CC6070">
        <w:t>7</w:t>
      </w:r>
      <w:r w:rsidR="00656F1C">
        <w:t>7</w:t>
      </w:r>
      <w:r w:rsidR="00E83C4F" w:rsidRPr="001C66B2"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1C66B2">
      <w:pPr>
        <w:pStyle w:val="Naslov1"/>
        <w:jc w:val="both"/>
        <w:rPr>
          <w:b w:val="false"/>
        </w:rPr>
      </w:pPr>
      <w:r w:rsidRPr="001C66B2">
        <w:rPr>
          <w:b w:val="false"/>
        </w:rPr>
        <w:t>REPUBLIKA HRVATSKA</w:t>
      </w:r>
    </w:p>
    <w:p w:rsidRDefault="00DB09B5" w:rsidP="00DB09B5" w:rsidR="00DB09B5" w:rsidRPr="001C66B2">
      <w:pPr>
        <w:jc w:val="both"/>
        <w:rPr>
          <w:lang w:val="hr-HR"/>
        </w:rPr>
      </w:pPr>
      <w:r w:rsidRPr="001C66B2">
        <w:rPr>
          <w:lang w:val="hr-HR"/>
        </w:rPr>
        <w:t xml:space="preserve">TRGOVAČKI SUD U SPLITU             </w:t>
      </w:r>
      <w:r w:rsidRPr="001C66B2">
        <w:rPr>
          <w:lang w:val="hr-HR"/>
        </w:rPr>
        <w:tab/>
      </w:r>
      <w:r w:rsidRPr="001C66B2">
        <w:rPr>
          <w:lang w:val="hr-HR"/>
        </w:rPr>
        <w:tab/>
      </w:r>
      <w:r w:rsidRPr="001C66B2">
        <w:rPr>
          <w:lang w:val="hr-HR"/>
        </w:rPr>
        <w:tab/>
        <w:t xml:space="preserve">      </w:t>
      </w:r>
    </w:p>
    <w:p w:rsidRDefault="00DB09B5" w:rsidP="00DB09B5" w:rsidR="00DB09B5" w:rsidRPr="001C66B2">
      <w:pPr>
        <w:rPr>
          <w:lang w:val="hr-HR"/>
        </w:rPr>
      </w:pPr>
      <w:r w:rsidRPr="001C66B2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656F1C">
        <w:rPr>
          <w:lang w:val="hr-HR"/>
        </w:rPr>
        <w:t xml:space="preserve"> </w:t>
      </w:r>
      <w:r w:rsidR="00656F1C" w:rsidRPr="00656F1C">
        <w:rPr>
          <w:lang w:val="hr-HR"/>
        </w:rPr>
        <w:t>NAR-TOURS d.o.o. za turizam i ugostiteljstvo</w:t>
      </w:r>
      <w:r w:rsidR="001F7640">
        <w:rPr>
          <w:lang w:val="hr-HR"/>
        </w:rPr>
        <w:t>,</w:t>
      </w:r>
      <w:r w:rsidR="00656F1C">
        <w:rPr>
          <w:lang w:val="hr-HR"/>
        </w:rPr>
        <w:t xml:space="preserve"> OIB:</w:t>
      </w:r>
      <w:r w:rsidR="00656F1C" w:rsidRPr="00656F1C">
        <w:t xml:space="preserve"> </w:t>
      </w:r>
      <w:r w:rsidR="00656F1C" w:rsidRPr="00656F1C">
        <w:rPr>
          <w:lang w:val="hr-HR"/>
        </w:rPr>
        <w:t>48093112272</w:t>
      </w:r>
      <w:r w:rsidR="00656F1C">
        <w:rPr>
          <w:lang w:val="hr-HR"/>
        </w:rPr>
        <w:t>,Split, Obala kneza Branimira 8,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3B33AA" w:rsidP="00E83C4F" w:rsidR="003B33AA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656F1C" w:rsidRPr="00656F1C">
        <w:rPr>
          <w:lang w:val="hr-HR"/>
        </w:rPr>
        <w:t>NAR-TOURS d.o.o. za turizam i ugostiteljstvo</w:t>
      </w:r>
      <w:r w:rsidR="00656F1C">
        <w:rPr>
          <w:lang w:val="hr-HR"/>
        </w:rPr>
        <w:t>, OIB:</w:t>
      </w:r>
      <w:r w:rsidR="00656F1C" w:rsidRPr="00656F1C">
        <w:t xml:space="preserve"> </w:t>
      </w:r>
      <w:r w:rsidR="00656F1C" w:rsidRPr="00656F1C">
        <w:rPr>
          <w:lang w:val="hr-HR"/>
        </w:rPr>
        <w:t>48093112272</w:t>
      </w:r>
      <w:r w:rsidR="00656F1C">
        <w:rPr>
          <w:lang w:val="hr-HR"/>
        </w:rPr>
        <w:t>,Split, Obala kneza Branimira 8</w:t>
      </w:r>
      <w:r w:rsidR="001C66B2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656F1C">
        <w:rPr>
          <w:rFonts w:eastAsia="Calibri"/>
        </w:rPr>
        <w:t>898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656F1C">
        <w:rPr>
          <w:rFonts w:eastAsia="Calibri"/>
        </w:rPr>
        <w:t>10.374,77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80951"/>
    <w:rsid w:val="001C66B2"/>
    <w:rsid w:val="001D2102"/>
    <w:rsid w:val="001F7640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51CEB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C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C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C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C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C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C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C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C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St-2477/2015</izvorni_sadrzaj>
    <derivirana_varijabla naziv="DomainObject.Predmet.OznakaBroj_1">St-2477/2015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NAR-TOURS d.o.o. za turizam i ugostiteljstvo</izvorni_sadrzaj>
    <derivirana_varijabla naziv="DomainObject.Predmet.ProtustrankaFormated_1">  NAR-TOURS d.o.o. za turizam i ugostiteljstvo</derivirana_varijabla>
  </DomainObject.Predmet.ProtustrankaFormated>
  <DomainObject.Predmet.ProtustrankaFormatedOIB>
    <izvorni_sadrzaj>  NAR-TOURS d.o.o. za turizam i ugostiteljstvo, OIB 48093112272</izvorni_sadrzaj>
    <derivirana_varijabla naziv="DomainObject.Predmet.ProtustrankaFormatedOIB_1">  NAR-TOURS d.o.o. za turizam i ugostiteljstvo, OIB 48093112272</derivirana_varijabla>
  </DomainObject.Predmet.ProtustrankaFormatedOIB>
  <DomainObject.Predmet.ProtustrankaFormatedWithAdress>
    <izvorni_sadrzaj> NAR-TOURS d.o.o. za turizam i ugostiteljstvo, Obala Kneza Branimira 8, 21000 Split</izvorni_sadrzaj>
    <derivirana_varijabla naziv="DomainObject.Predmet.ProtustrankaFormatedWithAdress_1"> NAR-TOURS d.o.o. za turizam i ugostiteljstvo, Obala Kneza Branimira 8, 21000 Split</derivirana_varijabla>
  </DomainObject.Predmet.ProtustrankaFormatedWithAdress>
  <DomainObject.Predmet.ProtustrankaFormatedWithAdressOIB>
    <izvorni_sadrzaj> NAR-TOURS d.o.o. za turizam i ugostiteljstvo, OIB 48093112272, Obala Kneza Branimira 8, 21000 Split</izvorni_sadrzaj>
    <derivirana_varijabla naziv="DomainObject.Predmet.ProtustrankaFormatedWithAdressOIB_1"> NAR-TOURS d.o.o. za turizam i ugostiteljstvo, OIB 48093112272, Obala Kneza Branimira 8, 21000 Split</derivirana_varijabla>
  </DomainObject.Predmet.ProtustrankaFormatedWithAdressOIB>
  <DomainObject.Predmet.ProtustrankaWithAdress>
    <izvorni_sadrzaj>NAR-TOURS d.o.o. za turizam i ugostiteljstvo Obala Kneza Branimira 8, 21000 Split</izvorni_sadrzaj>
    <derivirana_varijabla naziv="DomainObject.Predmet.ProtustrankaWithAdress_1">NAR-TOURS d.o.o. za turizam i ugostiteljstvo Obala Kneza Branimira 8, 21000 Split</derivirana_varijabla>
  </DomainObject.Predmet.ProtustrankaWithAdress>
  <DomainObject.Predmet.ProtustrankaWithAdressOIB>
    <izvorni_sadrzaj>NAR-TOURS d.o.o. za turizam i ugostiteljstvo, OIB 48093112272, Obala Kneza Branimira 8, 21000 Split</izvorni_sadrzaj>
    <derivirana_varijabla naziv="DomainObject.Predmet.ProtustrankaWithAdressOIB_1">NAR-TOURS d.o.o. za turizam i ugostiteljstvo, OIB 48093112272, Obala Kneza Branimira 8, 21000 Split</derivirana_varijabla>
  </DomainObject.Predmet.ProtustrankaWithAdressOIB>
  <DomainObject.Predmet.ProtustrankaNazivFormated>
    <izvorni_sadrzaj>NAR-TOURS d.o.o. za turizam i ugostiteljstvo</izvorni_sadrzaj>
    <derivirana_varijabla naziv="DomainObject.Predmet.ProtustrankaNazivFormated_1">NAR-TOURS d.o.o. za turizam i ugostiteljstvo</derivirana_varijabla>
  </DomainObject.Predmet.ProtustrankaNazivFormated>
  <DomainObject.Predmet.ProtustrankaNazivFormatedOIB>
    <izvorni_sadrzaj>NAR-TOURS d.o.o. za turizam i ugostiteljstvo, OIB 48093112272</izvorni_sadrzaj>
    <derivirana_varijabla naziv="DomainObject.Predmet.ProtustrankaNazivFormatedOIB_1">NAR-TOURS d.o.o. za turizam i ugostiteljstvo, OIB 48093112272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10374.77</izvorni_sadrzaj>
    <derivirana_varijabla naziv="DomainObject.Predmet.TrenutnaVrijednost_1">10374.77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NAR-TOURS d.o.o. za turizam i ugostiteljstvo</item>
    </izvorni_sadrzaj>
    <derivirana_varijabla naziv="DomainObject.Predmet.ProtuStrankaListFormated_1">
      <item>NAR-TOURS d.o.o. za turizam i ugostiteljstvo</item>
    </derivirana_varijabla>
  </DomainObject.Predmet.ProtuStrankaListFormated>
  <DomainObject.Predmet.ProtuStrankaListFormatedOIB>
    <izvorni_sadrzaj>
      <item>NAR-TOURS d.o.o. za turizam i ugostiteljstvo, OIB 48093112272</item>
    </izvorni_sadrzaj>
    <derivirana_varijabla naziv="DomainObject.Predmet.ProtuStrankaListFormatedOIB_1">
      <item>NAR-TOURS d.o.o. za turizam i ugostiteljstvo, OIB 48093112272</item>
    </derivirana_varijabla>
  </DomainObject.Predmet.ProtuStrankaListFormatedOIB>
  <DomainObject.Predmet.ProtuStrankaListFormatedWithAdress>
    <izvorni_sadrzaj>
      <item>NAR-TOURS d.o.o. za turizam i ugostiteljstvo, Obala Kneza Branimira 8, 21000 Split</item>
    </izvorni_sadrzaj>
    <derivirana_varijabla naziv="DomainObject.Predmet.ProtuStrankaListFormatedWithAdress_1">
      <item>NAR-TOURS d.o.o. za turizam i ugostiteljstvo, Obala Kneza Branimira 8, 21000 Split</item>
    </derivirana_varijabla>
  </DomainObject.Predmet.ProtuStrankaListFormatedWithAdress>
  <DomainObject.Predmet.ProtuStrankaListFormatedWithAdressOIB>
    <izvorni_sadrzaj>
      <item>NAR-TOURS d.o.o. za turizam i ugostiteljstvo, OIB 48093112272, Obala Kneza Branimira 8, 21000 Split</item>
    </izvorni_sadrzaj>
    <derivirana_varijabla naziv="DomainObject.Predmet.ProtuStrankaListFormatedWithAdressOIB_1">
      <item>NAR-TOURS d.o.o. za turizam i ugostiteljstvo, OIB 48093112272, Obala Kneza Branimira 8, 21000 Split</item>
    </derivirana_varijabla>
  </DomainObject.Predmet.ProtuStrankaListFormatedWithAdressOIB>
  <DomainObject.Predmet.ProtuStrankaListNazivFormated>
    <izvorni_sadrzaj>
      <item>NAR-TOURS d.o.o. za turizam i ugostiteljstvo</item>
    </izvorni_sadrzaj>
    <derivirana_varijabla naziv="DomainObject.Predmet.ProtuStrankaListNazivFormated_1">
      <item>NAR-TOURS d.o.o. za turizam i ugostiteljstvo</item>
    </derivirana_varijabla>
  </DomainObject.Predmet.ProtuStrankaListNazivFormated>
  <DomainObject.Predmet.ProtuStrankaListNazivFormatedOIB>
    <izvorni_sadrzaj>
      <item>NAR-TOURS d.o.o. za turizam i ugostiteljstvo, OIB 48093112272</item>
    </izvorni_sadrzaj>
    <derivirana_varijabla naziv="DomainObject.Predmet.ProtuStrankaListNazivFormatedOIB_1">
      <item>NAR-TOURS d.o.o. za turizam i ugostiteljstvo, OIB 48093112272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NAR-TOURS d.o.o. za turizam i ugostiteljstvo</izvorni_sadrzaj>
    <derivirana_varijabla naziv="DomainObject.Predmet.ProtustrankaIDrugi_1">NAR-TOURS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NAR-TOURS d.o.o. za turizam i ugostiteljstvo, OIB 48093112272, Obala Kneza Branimira 8, 21000 Split</izvorni_sadrzaj>
    <derivirana_varijabla naziv="DomainObject.Predmet.ProtustrankaIDrugiAdressOIB_1">NAR-TOURS d.o.o. za turizam i ugostiteljstvo, OIB 48093112272, Obala Kneza Branimira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NAR-TOURS d.o.o. za turizam i ugostiteljstvo</item>
      <item>FINANCIJSKA AGENCIJA, RC SPLIT</item>
    </izvorni_sadrzaj>
    <derivirana_varijabla naziv="DomainObject.Predmet.SudioniciListNaziv_1">
      <item>NAR-TOURS d.o.o. za turizam i ugostiteljstvo</item>
      <item>FINANCIJSKA AGENCIJA, RC SPLIT</item>
    </derivirana_varijabla>
  </DomainObject.Predmet.SudioniciListNaziv>
  <DomainObject.Predmet.SudioniciListAdressOIB>
    <izvorni_sadrzaj>
      <item>NAR-TOURS d.o.o. za turizam i ugostiteljstvo, OIB 48093112272, Obala Kneza Branimira 8,21000 Split</item>
      <item>FINANCIJSKA AGENCIJA, RC SPLIT, OIB 85821130368, Mažuranićevo šetalište 24 b,21000 Split</item>
    </izvorni_sadrzaj>
    <derivirana_varijabla naziv="DomainObject.Predmet.SudioniciListAdressOIB_1">
      <item>NAR-TOURS d.o.o. za turizam i ugostiteljstvo, OIB 48093112272, Obala Kneza Branimira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48093112272</item>
      <item>, OIB 85821130368</item>
    </izvorni_sadrzaj>
    <derivirana_varijabla naziv="DomainObject.Predmet.SudioniciListNazivOIB_1">
      <item>, OIB 48093112272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1889</properties:Characters>
  <properties:Lines>48</properties:Lines>
  <properties:Paragraphs>16</properties:Paragraphs>
  <properties:TotalTime>242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2016-06-03T10:49:00Z</cp:lastPrinted>
  <dcterms:modified xmlns:xsi="http://www.w3.org/2001/XMLSchema-instance" xsi:type="dcterms:W3CDTF">2016-06-03T10:49:00Z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