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cbe6" w14:paraId="40ccbe6" w:rsidRDefault="00255E5D" w:rsidP="00F352D7" w:rsidR="00255E5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52D7" w:rsidP="00F352D7" w:rsidR="00255E5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F352D7" w:rsidP="00F352D7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F352D7" w:rsidP="00F352D7" w:rsidR="00255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Dr. Franje Tuđmana 35</w:t>
      </w:r>
    </w:p>
    <w:p w:rsidRDefault="00F352D7" w:rsidP="00F352D7" w:rsidR="00F352D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23 000 Zadar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2E474B">
        <w:rPr>
          <w:szCs w:val="24"/>
        </w:rPr>
        <w:t>27</w:t>
      </w:r>
      <w:r w:rsidR="0090293D">
        <w:rPr>
          <w:szCs w:val="24"/>
        </w:rPr>
        <w:t xml:space="preserve">. </w:t>
      </w:r>
      <w:r w:rsidR="00377D08">
        <w:rPr>
          <w:szCs w:val="24"/>
        </w:rPr>
        <w:t>rujna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2E474B" w:rsidRPr="002E474B">
        <w:rPr>
          <w:szCs w:val="24"/>
        </w:rPr>
        <w:t>DELTA 2 INŽENJERING j.d.o.o., Zadar, Josipa Račića 4, OIB: 28383763354</w:t>
      </w:r>
      <w:r w:rsidR="0090293D" w:rsidRPr="009C3D6E">
        <w:rPr>
          <w:color w:themeColor="text1" w:val="000000"/>
          <w:szCs w:val="24"/>
        </w:rPr>
        <w:t xml:space="preserve">, </w:t>
      </w:r>
      <w:r w:rsidR="00F352D7">
        <w:rPr>
          <w:color w:themeColor="text1" w:val="000000"/>
          <w:szCs w:val="24"/>
        </w:rPr>
        <w:t>1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F352D7">
        <w:rPr>
          <w:color w:themeColor="text1" w:val="000000"/>
          <w:szCs w:val="24"/>
        </w:rPr>
        <w:t>prosinca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352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352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sectPr w:rsidSect="0090293D" w:rsidR="00255E5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2E474B">
      <w:rPr>
        <w:rFonts w:cs="Times New Roman" w:eastAsia="Times New Roman" w:hAnsi="Times New Roman" w:ascii="Times New Roman"/>
        <w:sz w:val="24"/>
        <w:szCs w:val="24"/>
        <w:lang w:eastAsia="hr-HR"/>
      </w:rPr>
      <w:t>425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014F4"/>
    <w:rsid w:val="00223D57"/>
    <w:rsid w:val="0025435B"/>
    <w:rsid w:val="00255E5D"/>
    <w:rsid w:val="002E474B"/>
    <w:rsid w:val="00302F28"/>
    <w:rsid w:val="00365A31"/>
    <w:rsid w:val="0037203F"/>
    <w:rsid w:val="00377D08"/>
    <w:rsid w:val="003C5A7A"/>
    <w:rsid w:val="003E619D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94587"/>
    <w:rsid w:val="008A0729"/>
    <w:rsid w:val="008D64CC"/>
    <w:rsid w:val="00901178"/>
    <w:rsid w:val="0090293D"/>
    <w:rsid w:val="009B665E"/>
    <w:rsid w:val="009C378B"/>
    <w:rsid w:val="009C3D6E"/>
    <w:rsid w:val="00AB3E5A"/>
    <w:rsid w:val="00AF2FC2"/>
    <w:rsid w:val="00B035C2"/>
    <w:rsid w:val="00C25A76"/>
    <w:rsid w:val="00C36FED"/>
    <w:rsid w:val="00C72CB1"/>
    <w:rsid w:val="00C77EBB"/>
    <w:rsid w:val="00C973AE"/>
    <w:rsid w:val="00C975B0"/>
    <w:rsid w:val="00CB7008"/>
    <w:rsid w:val="00CE25E2"/>
    <w:rsid w:val="00D50AE6"/>
    <w:rsid w:val="00DB5451"/>
    <w:rsid w:val="00E95DEE"/>
    <w:rsid w:val="00F352D7"/>
    <w:rsid w:val="00F6002C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C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2CB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2C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2C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C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2C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2C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2C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 2 INŽENJERING j.d.o.o. za poslovno savjetovanje</item>
    </izvorni_sadrzaj>
    <derivirana_varijabla naziv="DomainObject.Predmet.SudioniciListNaziv_1">
      <item>FINA</item>
      <item>DELTA 2 INŽENJERING j.d.o.o. za poslovno savjetovanje</item>
    </derivirana_varijabla>
  </DomainObject.Predmet.SudioniciListNaziv>
  <DomainObject.Predmet.SudioniciListAdressOIB>
    <izvorni_sadrzaj>
      <item>FINA, OIB 85821130368</item>
      <item>DELTA 2 INŽENJERING j.d.o.o. za poslovno savjetovanje, OIB 28383763354, Josipa Račića 4,23000 Zadar</item>
    </izvorni_sadrzaj>
    <derivirana_varijabla naziv="DomainObject.Predmet.SudioniciListAdressOIB_1">
      <item>FINA, OIB 85821130368</item>
      <item>DELTA 2 INŽENJERING j.d.o.o. za poslovno savjetovanje, OIB 28383763354,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28383763354</item>
    </izvorni_sadrzaj>
    <derivirana_varijabla naziv="DomainObject.Predmet.SudioniciListNazivOIB_1">
      <item>, OIB 85821130368</item>
      <item>, OIB 28383763354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985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2017-12-01T13:11:00Z</dcterms:created>
  <dc:creator>Krešimir Torbarina</dc:creator>
  <cp:lastModifiedBy>wsadmin</cp:lastModifiedBy>
  <cp:lastPrinted>2017-12-01T13:11:00Z</cp:lastPrinted>
  <dcterms:modified xmlns:xsi="http://www.w3.org/2001/XMLSchema-instance" xsi:type="dcterms:W3CDTF">2017-12-01T13:17:00Z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