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50a1c6" w14:paraId="d50a1c6" w:rsidRDefault="007B2CCC" w:rsidP="00910611" w:rsidR="007B2CCC">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7B2CCC" w:rsidP="00910611" w:rsidR="007B2CCC">
      <w:r>
        <w:rPr>
          <w:rFonts w:eastAsia="MS Mincho"/>
        </w:rPr>
        <w:t>REPUBLIKA HRVATSKA</w:t>
      </w:r>
    </w:p>
    <w:p w:rsidRDefault="007B2CCC" w:rsidP="00910611" w:rsidR="007B2CCC">
      <w:r>
        <w:rPr>
          <w:rFonts w:eastAsia="MS Mincho"/>
        </w:rPr>
        <w:t>TRGOVAČKI SUD U RIJECI</w:t>
      </w:r>
    </w:p>
    <w:p w:rsidRDefault="007B2CCC" w:rsidR="007B2CCC" w:rsidRPr="00910611">
      <w:pPr>
        <w:rPr>
          <w:rFonts w:eastAsia="MS Mincho"/>
        </w:rPr>
      </w:pPr>
      <w:r>
        <w:rPr>
          <w:rFonts w:eastAsia="MS Mincho"/>
        </w:rPr>
        <w:t xml:space="preserve">      Rijeka, Zadarska 1 i 3</w:t>
      </w:r>
    </w:p>
    <w:p w:rsidRDefault="00DF569B" w:rsidP="00B64D87" w:rsidR="00DF569B" w:rsidRPr="00477248">
      <w:pPr>
        <w:jc w:val="both"/>
      </w:pPr>
    </w:p>
    <w:p w:rsidRDefault="00CB070F" w:rsidP="00B64D87" w:rsidR="00D2781D" w:rsidRPr="00477248">
      <w:pPr>
        <w:jc w:val="right"/>
      </w:pPr>
      <w:r w:rsidRPr="00477248">
        <w:t xml:space="preserve">      </w:t>
      </w:r>
      <w:r w:rsidR="00E303B9" w:rsidRPr="00477248">
        <w:tab/>
      </w:r>
      <w:r w:rsidR="00E303B9" w:rsidRPr="00477248">
        <w:tab/>
      </w:r>
      <w:r w:rsidR="00E303B9" w:rsidRPr="00477248">
        <w:tab/>
      </w:r>
      <w:r w:rsidR="00E303B9" w:rsidRPr="00477248">
        <w:tab/>
      </w:r>
      <w:r w:rsidR="00E303B9" w:rsidRPr="00477248">
        <w:tab/>
      </w:r>
      <w:r w:rsidR="00E303B9" w:rsidRPr="00477248">
        <w:tab/>
      </w:r>
    </w:p>
    <w:p w:rsidRDefault="00D2781D" w:rsidP="00B64D87" w:rsidR="00D2781D" w:rsidRPr="00477248">
      <w:pPr>
        <w:jc w:val="center"/>
        <w:rPr>
          <w:bCs/>
        </w:rPr>
      </w:pPr>
    </w:p>
    <w:p w:rsidRDefault="000119E8" w:rsidP="00B64D87" w:rsidR="000119E8" w:rsidRPr="00477248">
      <w:pPr>
        <w:jc w:val="center"/>
        <w:rPr>
          <w:bCs/>
        </w:rPr>
      </w:pPr>
      <w:r w:rsidRPr="00477248">
        <w:rPr>
          <w:bCs/>
        </w:rPr>
        <w:t>R E P U B L I K A   H R V A T S K A</w:t>
      </w:r>
    </w:p>
    <w:p w:rsidRDefault="00E303B9" w:rsidP="00B64D87" w:rsidR="00E303B9" w:rsidRPr="00477248">
      <w:pPr>
        <w:jc w:val="center"/>
        <w:rPr>
          <w:bCs/>
        </w:rPr>
      </w:pPr>
      <w:r w:rsidRPr="00477248">
        <w:rPr>
          <w:bCs/>
        </w:rPr>
        <w:t>R</w:t>
      </w:r>
      <w:r w:rsidR="0031329D" w:rsidRPr="00477248">
        <w:rPr>
          <w:bCs/>
        </w:rPr>
        <w:t xml:space="preserve"> </w:t>
      </w:r>
      <w:r w:rsidRPr="00477248">
        <w:rPr>
          <w:bCs/>
        </w:rPr>
        <w:t>J</w:t>
      </w:r>
      <w:r w:rsidR="0031329D" w:rsidRPr="00477248">
        <w:rPr>
          <w:bCs/>
        </w:rPr>
        <w:t xml:space="preserve"> </w:t>
      </w:r>
      <w:r w:rsidRPr="00477248">
        <w:rPr>
          <w:bCs/>
        </w:rPr>
        <w:t>E</w:t>
      </w:r>
      <w:r w:rsidR="0031329D" w:rsidRPr="00477248">
        <w:rPr>
          <w:bCs/>
        </w:rPr>
        <w:t xml:space="preserve"> </w:t>
      </w:r>
      <w:r w:rsidRPr="00477248">
        <w:rPr>
          <w:bCs/>
        </w:rPr>
        <w:t>Š</w:t>
      </w:r>
      <w:r w:rsidR="0031329D" w:rsidRPr="00477248">
        <w:rPr>
          <w:bCs/>
        </w:rPr>
        <w:t xml:space="preserve"> </w:t>
      </w:r>
      <w:r w:rsidRPr="00477248">
        <w:rPr>
          <w:bCs/>
        </w:rPr>
        <w:t>E</w:t>
      </w:r>
      <w:r w:rsidR="0031329D" w:rsidRPr="00477248">
        <w:rPr>
          <w:bCs/>
        </w:rPr>
        <w:t xml:space="preserve"> </w:t>
      </w:r>
      <w:r w:rsidRPr="00477248">
        <w:rPr>
          <w:bCs/>
        </w:rPr>
        <w:t>N</w:t>
      </w:r>
      <w:r w:rsidR="0031329D" w:rsidRPr="00477248">
        <w:rPr>
          <w:bCs/>
        </w:rPr>
        <w:t xml:space="preserve"> </w:t>
      </w:r>
      <w:r w:rsidRPr="00477248">
        <w:rPr>
          <w:bCs/>
        </w:rPr>
        <w:t>J</w:t>
      </w:r>
      <w:r w:rsidR="0031329D" w:rsidRPr="00477248">
        <w:rPr>
          <w:bCs/>
        </w:rPr>
        <w:t xml:space="preserve"> </w:t>
      </w:r>
      <w:r w:rsidRPr="00477248">
        <w:rPr>
          <w:bCs/>
        </w:rPr>
        <w:t>E</w:t>
      </w:r>
    </w:p>
    <w:p w:rsidRDefault="00D2781D" w:rsidP="00B64D87" w:rsidR="00D2781D" w:rsidRPr="00477248">
      <w:pPr>
        <w:jc w:val="center"/>
      </w:pPr>
    </w:p>
    <w:p w:rsidRDefault="00EB11FF" w:rsidP="00EB11FF" w:rsidR="00EB11FF" w:rsidRPr="00477248">
      <w:pPr>
        <w:autoSpaceDE w:val="false"/>
        <w:autoSpaceDN w:val="false"/>
        <w:adjustRightInd w:val="false"/>
        <w:jc w:val="both"/>
      </w:pPr>
      <w:r w:rsidRPr="00477248">
        <w:tab/>
        <w:t xml:space="preserve">Trgovački sud u Rijeci, po sucu Veri Jelenović, </w:t>
      </w:r>
      <w:r w:rsidR="00477248" w:rsidRPr="00477248">
        <w:t xml:space="preserve">postupajući po prijedlogu </w:t>
      </w:r>
      <w:r w:rsidR="00933726">
        <w:t xml:space="preserve">Financijske agencije, Zagreb, Ulica grada Vukovara 70, Regionalni centar Rijeka, Podružnica </w:t>
      </w:r>
      <w:r w:rsidR="00933726" w:rsidRPr="000100A3">
        <w:t>Rijeka, Rijeka, F. Kurelca 8, OIB: 85821130368 za otvaranje stečajnog postupka nad</w:t>
      </w:r>
      <w:r w:rsidR="00933726" w:rsidRPr="007D60F7">
        <w:t xml:space="preserve"> </w:t>
      </w:r>
      <w:r w:rsidR="00933726" w:rsidRPr="000C0459">
        <w:rPr>
          <w:bCs/>
        </w:rPr>
        <w:t>PEPE COMPANY</w:t>
      </w:r>
      <w:r w:rsidR="00933726" w:rsidRPr="000C0459">
        <w:t xml:space="preserve"> jednostavno društvo s ograničenom odgovornošću za usluge i trgovinu Marinići, Trampov Breg 43/C, OIB: 77564865542, MBS: 040332892</w:t>
      </w:r>
      <w:r w:rsidRPr="00477248">
        <w:t xml:space="preserve">, dana </w:t>
      </w:r>
      <w:r w:rsidR="00477248" w:rsidRPr="00477248">
        <w:t>27</w:t>
      </w:r>
      <w:r w:rsidRPr="00477248">
        <w:t xml:space="preserve">. prosinca 2017.  </w:t>
      </w:r>
    </w:p>
    <w:p w:rsidRDefault="00A11C58" w:rsidP="0023578A" w:rsidR="00A11C58" w:rsidRPr="00477248">
      <w:pPr>
        <w:ind w:firstLine="1418"/>
        <w:jc w:val="both"/>
        <w:rPr>
          <w:bCs/>
        </w:rPr>
      </w:pPr>
    </w:p>
    <w:p w:rsidRDefault="00E303B9" w:rsidP="00B64D87" w:rsidR="00E303B9" w:rsidRPr="00477248">
      <w:pPr>
        <w:jc w:val="center"/>
        <w:rPr>
          <w:bCs/>
        </w:rPr>
      </w:pPr>
      <w:r w:rsidRPr="00477248">
        <w:rPr>
          <w:bCs/>
        </w:rPr>
        <w:t>r i j e š i o  j e</w:t>
      </w:r>
    </w:p>
    <w:p w:rsidRDefault="00E303B9" w:rsidP="00B64D87" w:rsidR="00D2781D" w:rsidRPr="00477248">
      <w:pPr>
        <w:jc w:val="both"/>
      </w:pPr>
      <w:r w:rsidRPr="00477248">
        <w:tab/>
      </w:r>
      <w:r w:rsidRPr="00477248">
        <w:tab/>
      </w:r>
    </w:p>
    <w:p w:rsidRDefault="00A11C58" w:rsidP="00A11C58" w:rsidR="00A11C58" w:rsidRPr="00477248">
      <w:pPr>
        <w:numPr>
          <w:ilvl w:val="0"/>
          <w:numId w:val="4"/>
        </w:numPr>
        <w:ind w:firstLine="1418" w:left="0"/>
        <w:jc w:val="both"/>
      </w:pPr>
      <w:r w:rsidRPr="00477248">
        <w:t xml:space="preserve">Nalaže se </w:t>
      </w:r>
      <w:r w:rsidR="00933726" w:rsidRPr="000C0459">
        <w:t>Žark</w:t>
      </w:r>
      <w:r w:rsidR="00933726">
        <w:t>u</w:t>
      </w:r>
      <w:r w:rsidR="00933726" w:rsidRPr="000C0459">
        <w:t xml:space="preserve"> Pepić</w:t>
      </w:r>
      <w:r w:rsidR="00933726">
        <w:t>u</w:t>
      </w:r>
      <w:r w:rsidR="00933726" w:rsidRPr="000C0459">
        <w:t>, OIB: 86082362694, Marinići, Trampov Breg 43/C</w:t>
      </w:r>
      <w:r w:rsidRPr="00477248">
        <w:t xml:space="preserve">, osobi ovlaštenoj za zastupanje dužnika </w:t>
      </w:r>
      <w:r w:rsidR="00933726" w:rsidRPr="000C0459">
        <w:rPr>
          <w:bCs/>
        </w:rPr>
        <w:t>PEPE COMPANY</w:t>
      </w:r>
      <w:r w:rsidR="00933726" w:rsidRPr="000C0459">
        <w:t xml:space="preserve"> jednostavno društvo s ograničenom odgovornošću za usluge i trgovinu Marinići, Trampov Breg 43/C, OIB: 77564865542, MBS: 040332892</w:t>
      </w:r>
      <w:r w:rsidRPr="00477248">
        <w:t>, kao obveznik</w:t>
      </w:r>
      <w:r w:rsidR="00ED4AC7" w:rsidRPr="00477248">
        <w:t>u</w:t>
      </w:r>
      <w:r w:rsidRPr="00477248">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477248">
        <w:t>HR</w:t>
      </w:r>
      <w:r w:rsidRPr="00477248">
        <w:t>00</w:t>
      </w:r>
      <w:r w:rsidR="00ED4AC7" w:rsidRPr="00477248">
        <w:t>, s pozivom na broj 2222-</w:t>
      </w:r>
      <w:r w:rsidR="00933726">
        <w:t>313</w:t>
      </w:r>
      <w:r w:rsidR="00477248" w:rsidRPr="00477248">
        <w:t>-2017</w:t>
      </w:r>
      <w:r w:rsidR="00ED4AC7" w:rsidRPr="00477248">
        <w:t>. Potvrdu o uplati dostaviti će pri tome ovom sudu uz poziv na posl. br. 14 St-</w:t>
      </w:r>
      <w:r w:rsidR="00933726">
        <w:t>313</w:t>
      </w:r>
      <w:r w:rsidR="00477248" w:rsidRPr="00477248">
        <w:t>/2017</w:t>
      </w:r>
      <w:r w:rsidR="00ED4AC7" w:rsidRPr="00477248">
        <w:t>.</w:t>
      </w:r>
    </w:p>
    <w:p w:rsidRDefault="00ED4AC7" w:rsidP="00A11C58" w:rsidR="00ED4AC7" w:rsidRPr="00477248">
      <w:pPr>
        <w:numPr>
          <w:ilvl w:val="0"/>
          <w:numId w:val="4"/>
        </w:numPr>
        <w:ind w:firstLine="1418" w:left="0"/>
        <w:jc w:val="both"/>
      </w:pPr>
      <w:r w:rsidRPr="00477248">
        <w:t xml:space="preserve">Nalaže se </w:t>
      </w:r>
      <w:r w:rsidR="00933726" w:rsidRPr="000C0459">
        <w:t>Žark</w:t>
      </w:r>
      <w:r w:rsidR="00933726">
        <w:t>u</w:t>
      </w:r>
      <w:r w:rsidR="00933726" w:rsidRPr="000C0459">
        <w:t xml:space="preserve"> Pepić</w:t>
      </w:r>
      <w:r w:rsidR="00933726">
        <w:t>u</w:t>
      </w:r>
      <w:r w:rsidR="00933726" w:rsidRPr="000C0459">
        <w:t>, OIB: 86082362694, Marinići, Trampov Breg 43/C</w:t>
      </w:r>
      <w:r w:rsidR="00364B32" w:rsidRPr="00477248">
        <w:t xml:space="preserve">, </w:t>
      </w:r>
      <w:r w:rsidRPr="00477248">
        <w:t xml:space="preserve">osobi ovlaštenoj za zastupanje dužnika </w:t>
      </w:r>
      <w:r w:rsidR="00933726" w:rsidRPr="000C0459">
        <w:rPr>
          <w:bCs/>
        </w:rPr>
        <w:t>PEPE COMPANY</w:t>
      </w:r>
      <w:r w:rsidR="00933726" w:rsidRPr="000C0459">
        <w:t xml:space="preserve"> jednostavno društvo s ograničenom odgovornošću za usluge i trgovinu Marinići, Trampov Breg 43/C, OIB: 77564865542, MBS: 040332892</w:t>
      </w:r>
      <w:r w:rsidRPr="00477248">
        <w:t>, kao obvezniku plaćanja, da u roku od osam dana od dostave ovog rješenja plati iznos od</w:t>
      </w:r>
      <w:r w:rsidR="00477248" w:rsidRPr="00477248">
        <w:t xml:space="preserve"> </w:t>
      </w:r>
      <w:r w:rsidR="00174EFE" w:rsidRPr="00477248">
        <w:t xml:space="preserve">175,00 kn </w:t>
      </w:r>
      <w:r w:rsidR="007F36C6" w:rsidRPr="00477248">
        <w:t xml:space="preserve">dodatnog iznosa predujma </w:t>
      </w:r>
      <w:r w:rsidR="00174EFE" w:rsidRPr="00477248">
        <w:t xml:space="preserve">u korist računa IBAN računa Trgovačkog suda u Rijeci HR5923900011300002703, model HR00, s pozivom na </w:t>
      </w:r>
      <w:r w:rsidR="00933726">
        <w:t>313</w:t>
      </w:r>
      <w:r w:rsidR="00477248" w:rsidRPr="00477248">
        <w:t>-2017</w:t>
      </w:r>
      <w:r w:rsidR="00174EFE" w:rsidRPr="00477248">
        <w:t>. Potvrdu o uplati dostaviti će pri tome ovom sudu uz poziv na posl. br. 14 St-</w:t>
      </w:r>
      <w:r w:rsidR="00933726">
        <w:t>313</w:t>
      </w:r>
      <w:r w:rsidR="00477248" w:rsidRPr="00477248">
        <w:t>/2017</w:t>
      </w:r>
      <w:r w:rsidR="00174EFE" w:rsidRPr="00477248">
        <w:t>.</w:t>
      </w:r>
    </w:p>
    <w:p w:rsidRDefault="00174EFE" w:rsidP="00174EFE" w:rsidR="00A11C58" w:rsidRPr="00477248">
      <w:pPr>
        <w:numPr>
          <w:ilvl w:val="0"/>
          <w:numId w:val="4"/>
        </w:numPr>
        <w:ind w:firstLine="1418" w:left="0"/>
        <w:jc w:val="both"/>
        <w:rPr>
          <w:bCs/>
        </w:rPr>
      </w:pPr>
      <w:r w:rsidRPr="00477248">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477248">
      <w:pPr>
        <w:numPr>
          <w:ilvl w:val="0"/>
          <w:numId w:val="4"/>
        </w:numPr>
        <w:ind w:firstLine="1418" w:left="0"/>
        <w:jc w:val="both"/>
        <w:rPr>
          <w:bCs/>
        </w:rPr>
      </w:pPr>
      <w:r w:rsidRPr="00477248">
        <w:rPr>
          <w:bCs/>
        </w:rPr>
        <w:t xml:space="preserve">Nalaže se Financijskoj agenciji da provede ovrhu pljenidbom i prijenosom sredstava obveznika plaćanja predujma na svim njegovim računima i </w:t>
      </w:r>
      <w:r w:rsidRPr="00477248">
        <w:rPr>
          <w:bCs/>
        </w:rPr>
        <w:lastRenderedPageBreak/>
        <w:t>oročenim novčanim sredstvima kod svih banaka kod kojih obveznik plaćanja ima račune koji se vode pod njegovim osobnim identifikacijskim brojem (</w:t>
      </w:r>
      <w:r w:rsidR="00364B32" w:rsidRPr="00477248">
        <w:t xml:space="preserve">OIB: </w:t>
      </w:r>
      <w:r w:rsidR="00933726" w:rsidRPr="000C0459">
        <w:t>86082362694</w:t>
      </w:r>
      <w:r w:rsidRPr="00477248">
        <w:rPr>
          <w:bCs/>
        </w:rPr>
        <w:t>)</w:t>
      </w:r>
      <w:r w:rsidR="00EC4956" w:rsidRPr="00477248">
        <w:rPr>
          <w:bCs/>
        </w:rPr>
        <w:t>.</w:t>
      </w:r>
    </w:p>
    <w:p w:rsidRDefault="003C1974" w:rsidP="00174EFE" w:rsidR="00EC4956" w:rsidRPr="00477248">
      <w:pPr>
        <w:numPr>
          <w:ilvl w:val="0"/>
          <w:numId w:val="4"/>
        </w:numPr>
        <w:ind w:firstLine="1418" w:left="0"/>
        <w:jc w:val="both"/>
        <w:rPr>
          <w:bCs/>
        </w:rPr>
      </w:pPr>
      <w:r w:rsidRPr="00477248">
        <w:rPr>
          <w:bCs/>
        </w:rPr>
        <w:t xml:space="preserve">Nalaže se Financijskoj agenciji izdati nalog bankama kod kojih obveznik plaćanja predujma vodi svoje račune ili ima oročena novčana sredstva da provede ovo rješenje u visini potrebnoj za izvršenje i da novčani iznos </w:t>
      </w:r>
      <w:r w:rsidRPr="00477248">
        <w:t>predujam za namirenje troškova stečajnog postupka u iznosu od 1.000,00 kn</w:t>
      </w:r>
      <w:r w:rsidRPr="00477248">
        <w:rPr>
          <w:bCs/>
        </w:rPr>
        <w:t xml:space="preserve"> prenese na račun Trgovačkog suda u Rijeci </w:t>
      </w:r>
      <w:r w:rsidRPr="00477248">
        <w:t>HR5923900011300002703, model HR00, s pozivom na broj 2222-</w:t>
      </w:r>
      <w:r w:rsidR="00933726">
        <w:t>313</w:t>
      </w:r>
      <w:r w:rsidR="00477248" w:rsidRPr="00477248">
        <w:t>-2017</w:t>
      </w:r>
      <w:r w:rsidRPr="00477248">
        <w:t>, a</w:t>
      </w:r>
      <w:r w:rsidR="007F36C6" w:rsidRPr="00477248">
        <w:t xml:space="preserve"> </w:t>
      </w:r>
      <w:r w:rsidR="00477248" w:rsidRPr="00477248">
        <w:t>1</w:t>
      </w:r>
      <w:r w:rsidR="007F36C6" w:rsidRPr="00477248">
        <w:t xml:space="preserve">75,00 kn dodatnog iznosa predujma u korist računa IBAN računa Trgovačkog suda u Rijeci HR5923900011300002703, model HR00, s pozivom na </w:t>
      </w:r>
      <w:r w:rsidR="00933726">
        <w:t>313</w:t>
      </w:r>
      <w:r w:rsidR="00477248" w:rsidRPr="00477248">
        <w:t>-2017</w:t>
      </w:r>
      <w:r w:rsidR="007F36C6" w:rsidRPr="00477248">
        <w:t>.</w:t>
      </w:r>
    </w:p>
    <w:p w:rsidRDefault="006B5930" w:rsidP="00174EFE" w:rsidR="006B5930" w:rsidRPr="00477248">
      <w:pPr>
        <w:numPr>
          <w:ilvl w:val="0"/>
          <w:numId w:val="4"/>
        </w:numPr>
        <w:ind w:firstLine="1418" w:left="0"/>
        <w:jc w:val="both"/>
        <w:rPr>
          <w:bCs/>
        </w:rPr>
      </w:pPr>
      <w:r w:rsidRPr="00477248">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477248">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477248">
      <w:pPr>
        <w:numPr>
          <w:ilvl w:val="0"/>
          <w:numId w:val="4"/>
        </w:numPr>
        <w:ind w:firstLine="1418" w:left="0"/>
        <w:jc w:val="both"/>
        <w:rPr>
          <w:bCs/>
        </w:rPr>
      </w:pPr>
      <w:r w:rsidRPr="00477248">
        <w:t>Neiskorišteni iznos predujma iz točke I. i II. ovog rješenja, sud će nakon završetka postupka uplatiti u Fond za namirenje troškova stečajnog postupka.</w:t>
      </w:r>
    </w:p>
    <w:p w:rsidRDefault="00D81AD5" w:rsidP="00D81AD5" w:rsidR="00D81AD5" w:rsidRPr="00477248">
      <w:pPr>
        <w:ind w:left="1418"/>
        <w:jc w:val="both"/>
      </w:pPr>
    </w:p>
    <w:p w:rsidRDefault="00D81AD5" w:rsidP="00D81AD5" w:rsidR="00D81AD5" w:rsidRPr="00477248">
      <w:pPr>
        <w:ind w:left="1418"/>
        <w:jc w:val="both"/>
      </w:pPr>
    </w:p>
    <w:p w:rsidRDefault="00A11C58" w:rsidP="00B64D87" w:rsidR="00A11C58" w:rsidRPr="00477248">
      <w:pPr>
        <w:jc w:val="center"/>
        <w:rPr>
          <w:bCs/>
        </w:rPr>
      </w:pPr>
    </w:p>
    <w:p w:rsidRDefault="00E303B9" w:rsidP="00B64D87" w:rsidR="00E303B9" w:rsidRPr="00477248">
      <w:pPr>
        <w:jc w:val="center"/>
        <w:rPr>
          <w:bCs/>
        </w:rPr>
      </w:pPr>
      <w:r w:rsidRPr="00477248">
        <w:rPr>
          <w:bCs/>
        </w:rPr>
        <w:t>Obrazloženje</w:t>
      </w:r>
    </w:p>
    <w:p w:rsidRDefault="00832553" w:rsidP="00A11C58" w:rsidR="00A11C58" w:rsidRPr="00477248">
      <w:pPr>
        <w:jc w:val="both"/>
      </w:pPr>
      <w:r w:rsidRPr="00477248">
        <w:rPr>
          <w:bCs/>
        </w:rPr>
        <w:tab/>
      </w:r>
      <w:r w:rsidRPr="00477248">
        <w:rPr>
          <w:bCs/>
        </w:rPr>
        <w:tab/>
      </w:r>
    </w:p>
    <w:p w:rsidRDefault="00D81AD5" w:rsidP="00505BFE" w:rsidR="00D81AD5" w:rsidRPr="00477248">
      <w:pPr>
        <w:jc w:val="both"/>
      </w:pPr>
      <w:r w:rsidRPr="00477248">
        <w:tab/>
      </w:r>
      <w:r w:rsidRPr="00477248">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477248">
      <w:pPr>
        <w:jc w:val="both"/>
      </w:pPr>
      <w:r w:rsidRPr="00477248">
        <w:tab/>
      </w:r>
      <w:r w:rsidRPr="00477248">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477248">
      <w:pPr>
        <w:jc w:val="both"/>
      </w:pPr>
      <w:r w:rsidRPr="00477248">
        <w:tab/>
      </w:r>
      <w:r w:rsidRPr="00477248">
        <w:tab/>
        <w:t xml:space="preserve">Odredbom članka 114. stavak 3. SZ-a propisano je da predujam iz stavka 1. istog članka nisu dužni platiti radnici i prijašnji dužnikovi radnici ako su podnijeli </w:t>
      </w:r>
      <w:r w:rsidRPr="00477248">
        <w:lastRenderedPageBreak/>
        <w:t>prijedlog za otvaranje stečajnog po</w:t>
      </w:r>
      <w:r w:rsidR="00CA0A8E" w:rsidRPr="00477248">
        <w:t>s</w:t>
      </w:r>
      <w:r w:rsidRPr="00477248">
        <w:t>tupka radi namirenja svoje dospjele tražbine po osnovi rada, FINA ako je podnijela</w:t>
      </w:r>
      <w:r w:rsidR="00CA0A8E" w:rsidRPr="00477248">
        <w:t xml:space="preserve"> prijedlog za otvaranje stečajnog postupka u skladu s člankom 110. stavak 1. SZ-a i Republika Hrvatska.</w:t>
      </w:r>
    </w:p>
    <w:p w:rsidRDefault="00CA0A8E" w:rsidP="00505BFE" w:rsidR="00CA0A8E" w:rsidRPr="00477248">
      <w:pPr>
        <w:jc w:val="both"/>
      </w:pPr>
      <w:r w:rsidRPr="00477248">
        <w:tab/>
      </w:r>
      <w:r w:rsidRPr="00477248">
        <w:tab/>
        <w:t xml:space="preserve">Stoga je u ovom predmetu potrebno uplatiti predujam troškova u visini od </w:t>
      </w:r>
      <w:r w:rsidR="00477248" w:rsidRPr="00477248">
        <w:t>1</w:t>
      </w:r>
      <w:r w:rsidR="00EF6F33" w:rsidRPr="00477248">
        <w:t>.175,00</w:t>
      </w:r>
      <w:r w:rsidRPr="00477248">
        <w:t xml:space="preserve"> kn i to </w:t>
      </w:r>
      <w:r w:rsidR="00EF6F33" w:rsidRPr="00477248">
        <w:t xml:space="preserve">1.000,00 kn predujma troškova, te </w:t>
      </w:r>
      <w:r w:rsidR="00477248" w:rsidRPr="00477248">
        <w:t>1</w:t>
      </w:r>
      <w:r w:rsidR="00EF6F33" w:rsidRPr="00477248">
        <w:t xml:space="preserve">75,00 kn dodatnog predujma </w:t>
      </w:r>
      <w:r w:rsidRPr="00477248">
        <w:t>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w:t>
      </w:r>
      <w:r w:rsidR="00477248" w:rsidRPr="00477248">
        <w:t>)</w:t>
      </w:r>
      <w:r w:rsidRPr="00477248">
        <w:t xml:space="preserve">. </w:t>
      </w:r>
    </w:p>
    <w:p w:rsidRDefault="00CA0A8E" w:rsidP="00505BFE" w:rsidR="00CA0A8E" w:rsidRPr="00477248">
      <w:pPr>
        <w:jc w:val="both"/>
      </w:pPr>
      <w:r w:rsidRPr="00477248">
        <w:tab/>
      </w:r>
      <w:r w:rsidRPr="00477248">
        <w:tab/>
        <w:t xml:space="preserve">Na temelju navedenih zakonskih odredbi, te odredbi članka 10. Zakona o parničnom postupku (objavljen u NN </w:t>
      </w:r>
      <w:r w:rsidRPr="00477248">
        <w:rPr>
          <w:rFonts w:cs="Arial"/>
        </w:rPr>
        <w:t>53/91, 91/92, 112/99, 88/01, 117/03, 88/05, 2/07-Odluka USRH, 84/08, 96/08, 123/08, 57/11, 148/11, 25/13 i 89/14; dalje: ZPP) u vezi sa člankom 113. stavak 3. SZ- valjalo odlučiti kao u izreci ovog rješenja.</w:t>
      </w:r>
    </w:p>
    <w:p w:rsidRDefault="00D81AD5" w:rsidP="00505BFE" w:rsidR="00505BFE" w:rsidRPr="00477248">
      <w:pPr>
        <w:jc w:val="both"/>
      </w:pPr>
      <w:r w:rsidRPr="00477248">
        <w:t xml:space="preserve"> </w:t>
      </w:r>
    </w:p>
    <w:p w:rsidRDefault="00E303B9" w:rsidP="00B64D87" w:rsidR="00510545" w:rsidRPr="00477248">
      <w:pPr>
        <w:jc w:val="both"/>
        <w:rPr>
          <w:bCs/>
        </w:rPr>
      </w:pPr>
      <w:r w:rsidRPr="00477248">
        <w:rPr>
          <w:bCs/>
        </w:rPr>
        <w:tab/>
      </w:r>
      <w:r w:rsidRPr="00477248">
        <w:rPr>
          <w:bCs/>
        </w:rPr>
        <w:tab/>
      </w:r>
      <w:r w:rsidRPr="00477248">
        <w:rPr>
          <w:bCs/>
        </w:rPr>
        <w:tab/>
      </w:r>
      <w:r w:rsidRPr="00477248">
        <w:rPr>
          <w:bCs/>
        </w:rPr>
        <w:tab/>
      </w:r>
      <w:r w:rsidR="003B7447" w:rsidRPr="00477248">
        <w:rPr>
          <w:bCs/>
        </w:rPr>
        <w:t>Rijeka</w:t>
      </w:r>
      <w:r w:rsidRPr="00477248">
        <w:rPr>
          <w:bCs/>
        </w:rPr>
        <w:t xml:space="preserve">, </w:t>
      </w:r>
      <w:r w:rsidR="00477248" w:rsidRPr="00477248">
        <w:rPr>
          <w:bCs/>
        </w:rPr>
        <w:t>27</w:t>
      </w:r>
      <w:r w:rsidR="00A15F30" w:rsidRPr="00477248">
        <w:rPr>
          <w:bCs/>
        </w:rPr>
        <w:t>. prosinca</w:t>
      </w:r>
      <w:r w:rsidR="00211614" w:rsidRPr="00477248">
        <w:t xml:space="preserve"> 2017</w:t>
      </w:r>
      <w:r w:rsidRPr="00477248">
        <w:rPr>
          <w:bCs/>
        </w:rPr>
        <w:t>.</w:t>
      </w:r>
      <w:r w:rsidR="000119E8" w:rsidRPr="00477248">
        <w:rPr>
          <w:bCs/>
        </w:rPr>
        <w:t xml:space="preserve"> </w:t>
      </w:r>
    </w:p>
    <w:p w:rsidRDefault="00A11C58" w:rsidP="009B673F" w:rsidR="00A11C58" w:rsidRPr="00477248">
      <w:pPr>
        <w:jc w:val="both"/>
      </w:pPr>
      <w:r w:rsidRPr="00477248">
        <w:tab/>
      </w:r>
      <w:r w:rsidRPr="00477248">
        <w:tab/>
      </w:r>
      <w:r w:rsidRPr="00477248">
        <w:tab/>
      </w:r>
      <w:r w:rsidRPr="00477248">
        <w:tab/>
      </w:r>
      <w:r w:rsidRPr="00477248">
        <w:tab/>
      </w:r>
      <w:r w:rsidRPr="00477248">
        <w:tab/>
      </w:r>
      <w:r w:rsidRPr="00477248">
        <w:tab/>
        <w:t xml:space="preserve">                Sudac</w:t>
      </w:r>
    </w:p>
    <w:p w:rsidRDefault="00A11C58" w:rsidP="009B673F" w:rsidR="00A11C58" w:rsidRPr="00477248">
      <w:pPr>
        <w:jc w:val="both"/>
      </w:pPr>
      <w:r w:rsidRPr="00477248">
        <w:tab/>
      </w:r>
      <w:r w:rsidRPr="00477248">
        <w:tab/>
      </w:r>
      <w:r w:rsidRPr="00477248">
        <w:tab/>
      </w:r>
      <w:r w:rsidRPr="00477248">
        <w:tab/>
      </w:r>
      <w:r w:rsidRPr="00477248">
        <w:tab/>
      </w:r>
      <w:r w:rsidRPr="00477248">
        <w:tab/>
      </w:r>
      <w:r w:rsidRPr="00477248">
        <w:tab/>
        <w:t xml:space="preserve">          Vera Jelenović</w:t>
      </w:r>
    </w:p>
    <w:p w:rsidRDefault="002D4BD1" w:rsidR="002D4BD1" w:rsidRPr="00477248">
      <w:pPr>
        <w:jc w:val="both"/>
      </w:pPr>
    </w:p>
    <w:p w:rsidRDefault="002D4BD1" w:rsidR="002D4BD1" w:rsidRPr="00477248">
      <w:pPr>
        <w:jc w:val="both"/>
      </w:pPr>
    </w:p>
    <w:p w:rsidRDefault="003D00EB" w:rsidP="00B64D87" w:rsidR="003D00EB" w:rsidRPr="00477248">
      <w:pPr>
        <w:jc w:val="both"/>
        <w:rPr>
          <w:bCs/>
        </w:rPr>
      </w:pPr>
      <w:r w:rsidRPr="00477248">
        <w:rPr>
          <w:bCs/>
        </w:rPr>
        <w:t>UPUTA O PRAVNOM LIJEKU:</w:t>
      </w:r>
    </w:p>
    <w:p w:rsidRDefault="00CA0A8E" w:rsidP="00B64D87" w:rsidR="003D00EB" w:rsidRPr="00477248">
      <w:pPr>
        <w:ind w:firstLine="720"/>
        <w:jc w:val="both"/>
        <w:rPr>
          <w:bCs/>
        </w:rPr>
      </w:pPr>
      <w:r w:rsidRPr="00477248">
        <w:rPr>
          <w:bCs/>
        </w:rPr>
        <w:tab/>
        <w:t xml:space="preserve">Protiv ovog rješenja nezadovoljna stranka može podnijeti žalbu u roku od 8 dana od dostave. </w:t>
      </w:r>
      <w:r w:rsidR="005F452E" w:rsidRPr="00477248">
        <w:t>Dostava se smatra obavljenom istekom osmoga dana od dana objave pismena na mrežnoj stranici e-Oglasna ploča sudova.</w:t>
      </w:r>
      <w:r w:rsidR="005F452E" w:rsidRPr="00477248">
        <w:rPr>
          <w:bCs/>
        </w:rPr>
        <w:t xml:space="preserve"> </w:t>
      </w:r>
      <w:r w:rsidRPr="00477248">
        <w:rPr>
          <w:bCs/>
        </w:rPr>
        <w:t>Žalba se podnosi putem ovog suda u tri istovjetna primjerka, a o žalbi odlučuje Visoki trgovački sud Republike Hrvatske.</w:t>
      </w:r>
    </w:p>
    <w:p w:rsidRDefault="00CA0A8E" w:rsidP="00B64D87" w:rsidR="00CA0A8E" w:rsidRPr="00477248">
      <w:pPr>
        <w:ind w:firstLine="720"/>
        <w:jc w:val="both"/>
        <w:rPr>
          <w:bCs/>
        </w:rPr>
      </w:pPr>
      <w:r w:rsidRPr="00477248">
        <w:rPr>
          <w:bCs/>
        </w:rPr>
        <w:tab/>
        <w:t>Žalba izjavljena protiv ovog rješenja ne odgađa provedbu rješenja.</w:t>
      </w:r>
    </w:p>
    <w:sectPr w:rsidR="00CA0A8E" w:rsidRPr="00477248">
      <w:headerReference w:type="even" r:id="rId10"/>
      <w:headerReference w:type="default" r:id="rId11"/>
      <w:footerReference w:type="even" r:id="rId12"/>
      <w:footerReference w:type="default" r:id="rId13"/>
      <w:headerReference w:type="first" r:id="rId14"/>
      <w:footerReference w:type="first" r:id="rId15"/>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33AF" w:rsidR="00AB33AF">
      <w:r>
        <w:separator/>
      </w:r>
    </w:p>
  </w:endnote>
  <w:endnote w:id="0" w:type="continuationSeparator">
    <w:p w:rsidRDefault="00AB33AF" w:rsidR="00AB33A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048F0">
      <w:rPr>
        <w:rStyle w:val="Brojstranice"/>
        <w:noProof/>
      </w:rPr>
      <w:t>3</w:t>
    </w:r>
    <w:r>
      <w:rPr>
        <w:rStyle w:val="Brojstranice"/>
      </w:rPr>
      <w:fldChar w:fldCharType="end"/>
    </w:r>
  </w:p>
  <w:p w:rsidRDefault="00F33F81" w:rsidR="00F33F81">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33726" w:rsidR="0093372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33AF" w:rsidR="00AB33AF">
      <w:r>
        <w:separator/>
      </w:r>
    </w:p>
  </w:footnote>
  <w:footnote w:id="0" w:type="continuationSeparator">
    <w:p w:rsidRDefault="00AB33AF" w:rsidR="00AB33A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33726" w:rsidR="0093372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933726">
      <w:t>313</w:t>
    </w:r>
    <w:r w:rsidR="00477248">
      <w:t>/2017-</w:t>
    </w:r>
    <w:r w:rsidR="00933726">
      <w:t>9</w:t>
    </w:r>
  </w:p>
  <w:p w:rsidRDefault="00510545" w:rsidR="00510545">
    <w:pPr>
      <w:pStyle w:val="Zaglavlje"/>
    </w:pPr>
  </w:p>
  <w:p w:rsidRDefault="00510545" w:rsidR="00510545">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33726" w:rsidR="0093372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1B64"/>
    <w:rsid w:val="00003D1C"/>
    <w:rsid w:val="00005296"/>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030A"/>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87C78"/>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1F3E"/>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4A04"/>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48F0"/>
    <w:rsid w:val="002051FF"/>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BB2"/>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52B5"/>
    <w:rsid w:val="00337AEA"/>
    <w:rsid w:val="003429FC"/>
    <w:rsid w:val="003443CA"/>
    <w:rsid w:val="00350E3D"/>
    <w:rsid w:val="00351350"/>
    <w:rsid w:val="003540C6"/>
    <w:rsid w:val="003553E9"/>
    <w:rsid w:val="00355EBC"/>
    <w:rsid w:val="003561B9"/>
    <w:rsid w:val="003564EF"/>
    <w:rsid w:val="00357987"/>
    <w:rsid w:val="003605AF"/>
    <w:rsid w:val="00360C05"/>
    <w:rsid w:val="00364B32"/>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2E22"/>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266E"/>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248"/>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452E"/>
    <w:rsid w:val="005F5A76"/>
    <w:rsid w:val="005F63AA"/>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4D45"/>
    <w:rsid w:val="006A0D96"/>
    <w:rsid w:val="006A1085"/>
    <w:rsid w:val="006A339A"/>
    <w:rsid w:val="006A3D66"/>
    <w:rsid w:val="006A4F32"/>
    <w:rsid w:val="006A52AD"/>
    <w:rsid w:val="006A5D29"/>
    <w:rsid w:val="006A7848"/>
    <w:rsid w:val="006B0AF5"/>
    <w:rsid w:val="006B0F67"/>
    <w:rsid w:val="006B152E"/>
    <w:rsid w:val="006B1C75"/>
    <w:rsid w:val="006B2670"/>
    <w:rsid w:val="006B395C"/>
    <w:rsid w:val="006B5930"/>
    <w:rsid w:val="006B67E9"/>
    <w:rsid w:val="006B7081"/>
    <w:rsid w:val="006B7EF9"/>
    <w:rsid w:val="006C120D"/>
    <w:rsid w:val="006C1613"/>
    <w:rsid w:val="006C1CF9"/>
    <w:rsid w:val="006C1DB3"/>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6F29E8"/>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366F4"/>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2CCC"/>
    <w:rsid w:val="007B3441"/>
    <w:rsid w:val="007B461A"/>
    <w:rsid w:val="007B57D1"/>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4FD"/>
    <w:rsid w:val="00811620"/>
    <w:rsid w:val="008122D0"/>
    <w:rsid w:val="008134F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2D01"/>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49A"/>
    <w:rsid w:val="00913C24"/>
    <w:rsid w:val="00921317"/>
    <w:rsid w:val="00922961"/>
    <w:rsid w:val="00922981"/>
    <w:rsid w:val="009235A1"/>
    <w:rsid w:val="009243F6"/>
    <w:rsid w:val="00924720"/>
    <w:rsid w:val="00925573"/>
    <w:rsid w:val="00927650"/>
    <w:rsid w:val="00927679"/>
    <w:rsid w:val="00927D39"/>
    <w:rsid w:val="00931271"/>
    <w:rsid w:val="009320FD"/>
    <w:rsid w:val="00933726"/>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9F7AF2"/>
    <w:rsid w:val="00A00227"/>
    <w:rsid w:val="00A025D8"/>
    <w:rsid w:val="00A06586"/>
    <w:rsid w:val="00A06A71"/>
    <w:rsid w:val="00A06ECC"/>
    <w:rsid w:val="00A07C7C"/>
    <w:rsid w:val="00A10373"/>
    <w:rsid w:val="00A10798"/>
    <w:rsid w:val="00A11A29"/>
    <w:rsid w:val="00A11C58"/>
    <w:rsid w:val="00A13468"/>
    <w:rsid w:val="00A1352E"/>
    <w:rsid w:val="00A15F30"/>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1865"/>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3AF"/>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3F83"/>
    <w:rsid w:val="00AD4F05"/>
    <w:rsid w:val="00AD5A1C"/>
    <w:rsid w:val="00AD6572"/>
    <w:rsid w:val="00AE150E"/>
    <w:rsid w:val="00AE203E"/>
    <w:rsid w:val="00AE2E31"/>
    <w:rsid w:val="00AE57D5"/>
    <w:rsid w:val="00AE5D9B"/>
    <w:rsid w:val="00AE6147"/>
    <w:rsid w:val="00AE6623"/>
    <w:rsid w:val="00AE69C2"/>
    <w:rsid w:val="00AF1D45"/>
    <w:rsid w:val="00AF2D61"/>
    <w:rsid w:val="00AF3BF0"/>
    <w:rsid w:val="00B0087C"/>
    <w:rsid w:val="00B02871"/>
    <w:rsid w:val="00B035A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492"/>
    <w:rsid w:val="00B27900"/>
    <w:rsid w:val="00B27E8B"/>
    <w:rsid w:val="00B3089A"/>
    <w:rsid w:val="00B313BA"/>
    <w:rsid w:val="00B33EFB"/>
    <w:rsid w:val="00B34B94"/>
    <w:rsid w:val="00B36C32"/>
    <w:rsid w:val="00B36DB7"/>
    <w:rsid w:val="00B36E59"/>
    <w:rsid w:val="00B4305A"/>
    <w:rsid w:val="00B43BD6"/>
    <w:rsid w:val="00B43C8E"/>
    <w:rsid w:val="00B452CE"/>
    <w:rsid w:val="00B505E9"/>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54BA"/>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C7A13"/>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418"/>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34BC"/>
    <w:rsid w:val="00DD50DF"/>
    <w:rsid w:val="00DE017E"/>
    <w:rsid w:val="00DE343D"/>
    <w:rsid w:val="00DE41CB"/>
    <w:rsid w:val="00DE4D96"/>
    <w:rsid w:val="00DE6D5B"/>
    <w:rsid w:val="00DF21F4"/>
    <w:rsid w:val="00DF2BE3"/>
    <w:rsid w:val="00DF31D7"/>
    <w:rsid w:val="00DF333D"/>
    <w:rsid w:val="00DF43D8"/>
    <w:rsid w:val="00DF47BE"/>
    <w:rsid w:val="00DF569B"/>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660EC"/>
    <w:rsid w:val="00E70DED"/>
    <w:rsid w:val="00E71932"/>
    <w:rsid w:val="00E71BEC"/>
    <w:rsid w:val="00E724C9"/>
    <w:rsid w:val="00E73AED"/>
    <w:rsid w:val="00E77F0A"/>
    <w:rsid w:val="00E81208"/>
    <w:rsid w:val="00E830DB"/>
    <w:rsid w:val="00E83FF6"/>
    <w:rsid w:val="00E853BC"/>
    <w:rsid w:val="00E8673C"/>
    <w:rsid w:val="00E91521"/>
    <w:rsid w:val="00E97C95"/>
    <w:rsid w:val="00EA1D6C"/>
    <w:rsid w:val="00EA2504"/>
    <w:rsid w:val="00EA2546"/>
    <w:rsid w:val="00EA4113"/>
    <w:rsid w:val="00EA56E7"/>
    <w:rsid w:val="00EA6F78"/>
    <w:rsid w:val="00EB09F4"/>
    <w:rsid w:val="00EB11FF"/>
    <w:rsid w:val="00EB2E7B"/>
    <w:rsid w:val="00EB2F8E"/>
    <w:rsid w:val="00EB34F2"/>
    <w:rsid w:val="00EC0B75"/>
    <w:rsid w:val="00EC2774"/>
    <w:rsid w:val="00EC4219"/>
    <w:rsid w:val="00EC48A1"/>
    <w:rsid w:val="00EC4956"/>
    <w:rsid w:val="00EC4FAB"/>
    <w:rsid w:val="00ED3CC2"/>
    <w:rsid w:val="00ED3D09"/>
    <w:rsid w:val="00ED4AC7"/>
    <w:rsid w:val="00ED5741"/>
    <w:rsid w:val="00ED6AD0"/>
    <w:rsid w:val="00ED7F28"/>
    <w:rsid w:val="00EE1BB9"/>
    <w:rsid w:val="00EE3552"/>
    <w:rsid w:val="00EE3578"/>
    <w:rsid w:val="00EE4D7A"/>
    <w:rsid w:val="00EE4ED3"/>
    <w:rsid w:val="00EE751A"/>
    <w:rsid w:val="00EF10F8"/>
    <w:rsid w:val="00EF1562"/>
    <w:rsid w:val="00EF2172"/>
    <w:rsid w:val="00EF3540"/>
    <w:rsid w:val="00EF3C34"/>
    <w:rsid w:val="00EF4B6B"/>
    <w:rsid w:val="00EF5D7D"/>
    <w:rsid w:val="00EF6F33"/>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2048F0"/>
    <w:rPr>
      <w:color w:val="808080"/>
      <w:bdr w:space="0" w:sz="0" w:color="auto" w:val="none"/>
      <w:shd w:fill="auto" w:color="auto" w:val="clear"/>
    </w:rPr>
  </w:style>
  <w:style w:customStyle="true" w:styleId="eSPISCCParagraphDefaultFont" w:type="character">
    <w:name w:val="eSPIS_CC_Paragraph Default Font"/>
    <w:basedOn w:val="Zadanifontodlomka"/>
    <w:rsid w:val="002048F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048F0"/>
    <w:rPr>
      <w:bdr w:space="0" w:sz="0" w:color="auto" w:val="none"/>
      <w:shd w:fill="FFFFCC" w:color="auto" w:val="clear"/>
      <w:lang w:val="hr-HR"/>
    </w:rPr>
  </w:style>
  <w:style w:customStyle="true" w:styleId="PozadinaSvijetloCrvena" w:type="character">
    <w:name w:val="Pozadina_SvijetloCrvena"/>
    <w:basedOn w:val="eSPISCCParagraphDefaultFont"/>
    <w:rsid w:val="002048F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048F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2048F0"/>
    <w:rPr>
      <w:color w:val="808080"/>
      <w:bdr w:color="auto" w:space="0" w:sz="0" w:val="none"/>
      <w:shd w:color="auto" w:fill="auto" w:val="clear"/>
    </w:rPr>
  </w:style>
  <w:style w:customStyle="1" w:styleId="eSPISCCParagraphDefaultFont" w:type="character">
    <w:name w:val="eSPIS_CC_Paragraph Default Font"/>
    <w:basedOn w:val="Zadanifontodlomka"/>
    <w:rsid w:val="002048F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048F0"/>
    <w:rPr>
      <w:bdr w:color="auto" w:space="0" w:sz="0" w:val="none"/>
      <w:shd w:color="auto" w:fill="FFFFCC" w:val="clear"/>
      <w:lang w:val="hr-HR"/>
    </w:rPr>
  </w:style>
  <w:style w:customStyle="1" w:styleId="PozadinaSvijetloCrvena" w:type="character">
    <w:name w:val="Pozadina_SvijetloCrvena"/>
    <w:basedOn w:val="eSPISCCParagraphDefaultFont"/>
    <w:rsid w:val="002048F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048F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prosinca 2017.</izvorni_sadrzaj>
    <derivirana_varijabla naziv="DomainObject.DatumDonosenjaOdluke_1">27.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313</izvorni_sadrzaj>
    <derivirana_varijabla naziv="DomainObject.Predmet.Broj_1">313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2017.</izvorni_sadrzaj>
    <derivirana_varijabla naziv="DomainObject.Predmet.DatumOsnivanja_1">24.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St-313/2017</izvorni_sadrzaj>
    <derivirana_varijabla naziv="DomainObject.Predmet.OznakaBroj_1">St-313/2017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PEPE COMPANY j.d.o.o.</izvorni_sadrzaj>
    <derivirana_varijabla naziv="DomainObject.Predmet.ProtustrankaFormated_1">  PEPE COMPANY j.d.o.o.</derivirana_varijabla>
  </DomainObject.Predmet.ProtustrankaFormated>
  <DomainObject.Predmet.ProtustrankaFormatedOIB>
    <izvorni_sadrzaj>  PEPE COMPANY j.d.o.o., OIB 77564865542</izvorni_sadrzaj>
    <derivirana_varijabla naziv="DomainObject.Predmet.ProtustrankaFormatedOIB_1">  PEPE COMPANY j.d.o.o., OIB 77564865542</derivirana_varijabla>
  </DomainObject.Predmet.ProtustrankaFormatedOIB>
  <DomainObject.Predmet.ProtustrankaFormatedWithAdress>
    <izvorni_sadrzaj> PEPE COMPANY j.d.o.o., Trampov breg 43c, 51216 Viškovo</izvorni_sadrzaj>
    <derivirana_varijabla naziv="DomainObject.Predmet.ProtustrankaFormatedWithAdress_1"> PEPE COMPANY j.d.o.o., Trampov breg 43c, 51216 Viškovo</derivirana_varijabla>
  </DomainObject.Predmet.ProtustrankaFormatedWithAdress>
  <DomainObject.Predmet.ProtustrankaFormatedWithAdressOIB>
    <izvorni_sadrzaj> PEPE COMPANY j.d.o.o., OIB 77564865542, Trampov breg 43c, 51216 Viškovo</izvorni_sadrzaj>
    <derivirana_varijabla naziv="DomainObject.Predmet.ProtustrankaFormatedWithAdressOIB_1"> PEPE COMPANY j.d.o.o., OIB 77564865542, Trampov breg 43c, 51216 Viškovo</derivirana_varijabla>
  </DomainObject.Predmet.ProtustrankaFormatedWithAdressOIB>
  <DomainObject.Predmet.ProtustrankaWithAdress>
    <izvorni_sadrzaj>PEPE COMPANY j.d.o.o. Trampov breg 43c, 51216 Viškovo</izvorni_sadrzaj>
    <derivirana_varijabla naziv="DomainObject.Predmet.ProtustrankaWithAdress_1">PEPE COMPANY j.d.o.o. Trampov breg 43c, 51216 Viškovo</derivirana_varijabla>
  </DomainObject.Predmet.ProtustrankaWithAdress>
  <DomainObject.Predmet.ProtustrankaWithAdressOIB>
    <izvorni_sadrzaj>PEPE COMPANY j.d.o.o., OIB 77564865542, Trampov breg 43c, 51216 Viškovo</izvorni_sadrzaj>
    <derivirana_varijabla naziv="DomainObject.Predmet.ProtustrankaWithAdressOIB_1">PEPE COMPANY j.d.o.o., OIB 77564865542, Trampov breg 43c, 51216 Viškovo</derivirana_varijabla>
  </DomainObject.Predmet.ProtustrankaWithAdressOIB>
  <DomainObject.Predmet.ProtustrankaNazivFormated>
    <izvorni_sadrzaj>PEPE COMPANY j.d.o.o.</izvorni_sadrzaj>
    <derivirana_varijabla naziv="DomainObject.Predmet.ProtustrankaNazivFormated_1">PEPE COMPANY j.d.o.o.</derivirana_varijabla>
  </DomainObject.Predmet.ProtustrankaNazivFormated>
  <DomainObject.Predmet.ProtustrankaNazivFormatedOIB>
    <izvorni_sadrzaj>PEPE COMPANY j.d.o.o., OIB 77564865542</izvorni_sadrzaj>
    <derivirana_varijabla naziv="DomainObject.Predmet.ProtustrankaNazivFormatedOIB_1">PEPE COMPANY j.d.o.o., OIB 77564865542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PEPE COMPANY j.d.o.o.</item>
    </izvorni_sadrzaj>
    <derivirana_varijabla naziv="DomainObject.Predmet.ProtuStrankaListFormated_1">
      <item>PEPE COMPANY j.d.o.o.</item>
    </derivirana_varijabla>
  </DomainObject.Predmet.ProtuStrankaListFormated>
  <DomainObject.Predmet.ProtuStrankaListFormatedOIB>
    <izvorni_sadrzaj>
      <item>PEPE COMPANY j.d.o.o., OIB 77564865542</item>
    </izvorni_sadrzaj>
    <derivirana_varijabla naziv="DomainObject.Predmet.ProtuStrankaListFormatedOIB_1">
      <item>PEPE COMPANY j.d.o.o., OIB 77564865542</item>
    </derivirana_varijabla>
  </DomainObject.Predmet.ProtuStrankaListFormatedOIB>
  <DomainObject.Predmet.ProtuStrankaListFormatedWithAdress>
    <izvorni_sadrzaj>
      <item>PEPE COMPANY j.d.o.o., Trampov breg 43c, 51216 Viškovo</item>
    </izvorni_sadrzaj>
    <derivirana_varijabla naziv="DomainObject.Predmet.ProtuStrankaListFormatedWithAdress_1">
      <item>PEPE COMPANY j.d.o.o., Trampov breg 43c, 51216 Viškovo</item>
    </derivirana_varijabla>
  </DomainObject.Predmet.ProtuStrankaListFormatedWithAdress>
  <DomainObject.Predmet.ProtuStrankaListFormatedWithAdressOIB>
    <izvorni_sadrzaj>
      <item>PEPE COMPANY j.d.o.o., OIB 77564865542, Trampov breg 43c, 51216 Viškovo</item>
    </izvorni_sadrzaj>
    <derivirana_varijabla naziv="DomainObject.Predmet.ProtuStrankaListFormatedWithAdressOIB_1">
      <item>PEPE COMPANY j.d.o.o., OIB 77564865542, Trampov breg 43c, 51216 Viškovo</item>
    </derivirana_varijabla>
  </DomainObject.Predmet.ProtuStrankaListFormatedWithAdressOIB>
  <DomainObject.Predmet.ProtuStrankaListNazivFormated>
    <izvorni_sadrzaj>
      <item>PEPE COMPANY j.d.o.o.</item>
    </izvorni_sadrzaj>
    <derivirana_varijabla naziv="DomainObject.Predmet.ProtuStrankaListNazivFormated_1">
      <item>PEPE COMPANY j.d.o.o.</item>
    </derivirana_varijabla>
  </DomainObject.Predmet.ProtuStrankaListNazivFormated>
  <DomainObject.Predmet.ProtuStrankaListNazivFormatedOIB>
    <izvorni_sadrzaj>
      <item>PEPE COMPANY j.d.o.o., OIB 77564865542</item>
    </izvorni_sadrzaj>
    <derivirana_varijabla naziv="DomainObject.Predmet.ProtuStrankaListNazivFormatedOIB_1">
      <item>PEPE COMPANY j.d.o.o., OIB 77564865542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prosinca 2017.</izvorni_sadrzaj>
    <derivirana_varijabla naziv="DomainObject.Datum_1">27. prosinca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PEPE COMPANY j.d.o.o.</izvorni_sadrzaj>
    <derivirana_varijabla naziv="DomainObject.Predmet.ProtustrankaIDrugi_1">PEPE COMPANY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PEPE COMPANY j.d.o.o., OIB 77564865542, Trampov breg 43c, 51216 Viškovo</izvorni_sadrzaj>
    <derivirana_varijabla naziv="DomainObject.Predmet.ProtustrankaIDrugiAdressOIB_1">PEPE COMPANY j.d.o.o., OIB 77564865542, Trampov breg 43c, 51216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PEPE COMPANY j.d.o.o.</item>
    </izvorni_sadrzaj>
    <derivirana_varijabla naziv="DomainObject.Predmet.SudioniciListNaziv_1">
      <item>FINA  Rijeka</item>
      <item>PEPE COMPANY j.d.o.o.</item>
    </derivirana_varijabla>
  </DomainObject.Predmet.SudioniciListNaziv>
  <DomainObject.Predmet.SudioniciListAdressOIB>
    <izvorni_sadrzaj>
      <item>FINA  Rijeka, OIB 85821130368, Frana Kurelca 8,51000 Rijeka</item>
      <item>PEPE COMPANY j.d.o.o., OIB 77564865542, Trampov breg 43c,51216 Viškovo</item>
    </izvorni_sadrzaj>
    <derivirana_varijabla naziv="DomainObject.Predmet.SudioniciListAdressOIB_1">
      <item>FINA  Rijeka, OIB 85821130368, Frana Kurelca 8,51000 Rijeka</item>
      <item>PEPE COMPANY j.d.o.o., OIB 77564865542, Trampov breg 43c,51216 Viškovo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77564865542</item>
    </izvorni_sadrzaj>
    <derivirana_varijabla naziv="DomainObject.Predmet.SudioniciListNazivOIB_1">
      <item>, OIB 85821130368</item>
      <item>, OIB 77564865542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Ratko Miklaušić, OIB 97911569674, Ciottina 20/I Rijeka</item>
    </izvorni_sadrzaj>
    <derivirana_varijabla naziv="DomainObject.Predmet.StecajniUpraviteljiListAddressOIB_1">
      <item>Ratko Miklaušić, OIB 97911569674, Ciottina 20/I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3</properties:Pages>
  <properties:Words>1052</properties:Words>
  <properties:Characters>5885</properties:Characters>
  <properties:Lines>114</properties:Lines>
  <properties:Paragraphs>26</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6998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2017-12-27T12:40:00Z</dcterms:created>
  <dc:creator>korlevicd</dc:creator>
  <cp:lastModifiedBy>Danijela Fumić</cp:lastModifiedBy>
  <cp:lastPrinted>2017-12-27T12:40:00Z</cp:lastPrinted>
  <dcterms:modified xmlns:xsi="http://www.w3.org/2001/XMLSchema-instance" xsi:type="dcterms:W3CDTF">2017-12-27T12:40:00Z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