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4ee9e" w14:paraId="e94ee9e" w:rsidRDefault="007B7EDC" w:rsidP="004E475E" w:rsidR="007B7EDC">
      <w:pPr>
        <w:jc w:val="both"/>
        <w15:collapsed w:val="false"/>
      </w:pPr>
      <w:bookmarkStart w:name="_GoBack" w:id="0"/>
      <w:bookmarkEnd w:id="0"/>
    </w:p>
    <w:p w:rsidRDefault="007B7EDC" w:rsidP="004E475E" w:rsidR="007B7EDC">
      <w:pPr>
        <w:jc w:val="right"/>
      </w:pPr>
      <w:r>
        <w:t>14 St-</w:t>
      </w:r>
      <w:r w:rsidR="002D5B4E">
        <w:t>2</w:t>
      </w:r>
      <w:r w:rsidR="00BF12E1">
        <w:t>905</w:t>
      </w:r>
      <w:r>
        <w:t>/</w:t>
      </w:r>
      <w:r w:rsidR="00E8650F">
        <w:t>1</w:t>
      </w:r>
      <w:r w:rsidR="00611430">
        <w:t>6</w:t>
      </w:r>
      <w:r>
        <w:t>-</w:t>
      </w:r>
      <w:r w:rsidR="00EE1311">
        <w:t>38</w:t>
      </w:r>
    </w:p>
    <w:p w:rsidRDefault="00FD0F32" w:rsidP="00FD0F32" w:rsidR="00FD0F32">
      <w:r>
        <w:rPr>
          <w:rStyle w:val="Naglaeno"/>
        </w:rPr>
        <w:t xml:space="preserve">             </w:t>
      </w:r>
      <w:r w:rsidR="000A5797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0F32" w:rsidP="00FD0F32" w:rsidR="00FD0F32" w:rsidRPr="00D21A2C"/>
    <w:p w:rsidRDefault="00FD0F32" w:rsidP="00FD0F32" w:rsidR="00FD0F3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D0F32" w:rsidP="006F7B5B" w:rsidR="00BC203B" w:rsidRPr="006F7B5B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7B7EDC" w:rsidP="004E475E" w:rsidR="007B7EDC">
      <w:pPr>
        <w:jc w:val="center"/>
      </w:pPr>
      <w:r>
        <w:t>REPUBLIKA HRVATSKA</w:t>
      </w:r>
    </w:p>
    <w:p w:rsidRDefault="007B7EDC" w:rsidP="00BC203B" w:rsidR="00611430">
      <w:pPr>
        <w:jc w:val="center"/>
      </w:pPr>
      <w:r>
        <w:t>R J E Š E N J E</w:t>
      </w:r>
    </w:p>
    <w:p w:rsidRDefault="00A3136C" w:rsidP="004E475E" w:rsidR="00A3136C">
      <w:pPr>
        <w:jc w:val="both"/>
      </w:pPr>
    </w:p>
    <w:p w:rsidRDefault="00611430" w:rsidP="002C4C28" w:rsidR="00611430">
      <w:pPr>
        <w:jc w:val="both"/>
      </w:pPr>
      <w:r>
        <w:tab/>
      </w:r>
      <w:r w:rsidRPr="00611430">
        <w:t xml:space="preserve">Trgovački sud u Osijeku, po sucu mr. sc. Tihomiru Kovačeviću, kao stečajnom sucu, povodom prijedloga </w:t>
      </w:r>
      <w:r w:rsidR="00955EAC">
        <w:t xml:space="preserve">RH, MF, </w:t>
      </w:r>
      <w:r w:rsidR="00295578">
        <w:t>zastupana po ŽDO u Osijeku</w:t>
      </w:r>
      <w:r w:rsidR="00855D61">
        <w:t>, OIB 52634238587</w:t>
      </w:r>
      <w:r w:rsidR="00295578">
        <w:t xml:space="preserve"> i FOND ZA ZAŠTITU OKOLIŠA I ENERGETSKU UČINKOVITOST, Zagreb, Radnička cesta 80, OIB 85828625994</w:t>
      </w:r>
      <w:r w:rsidR="0023483C">
        <w:t xml:space="preserve"> </w:t>
      </w:r>
      <w:r w:rsidRPr="00611430">
        <w:t xml:space="preserve">za otvaranje stečajnog postupka nad dužnikom </w:t>
      </w:r>
      <w:r w:rsidR="005C162A">
        <w:t>Vio-CAR jednostavno društvo s ograničenom odgovornošću za trgovinu i usluge, Osijek, Martina Divalta 181</w:t>
      </w:r>
      <w:r w:rsidR="00E45DFD" w:rsidRPr="00E45DFD">
        <w:t>, MBS 0301</w:t>
      </w:r>
      <w:r w:rsidR="005C162A">
        <w:t>5</w:t>
      </w:r>
      <w:r w:rsidR="00E45DFD" w:rsidRPr="00E45DFD">
        <w:t>49</w:t>
      </w:r>
      <w:r w:rsidR="005C162A">
        <w:t>06</w:t>
      </w:r>
      <w:r w:rsidR="00E45DFD" w:rsidRPr="00E45DFD">
        <w:t xml:space="preserve">, OIB </w:t>
      </w:r>
      <w:r w:rsidR="005C162A">
        <w:t>57070250723</w:t>
      </w:r>
      <w:r w:rsidR="00450C50" w:rsidRPr="00450C50">
        <w:t xml:space="preserve">, dana </w:t>
      </w:r>
      <w:r w:rsidR="00EE1311">
        <w:t>14</w:t>
      </w:r>
      <w:r w:rsidR="0023483C">
        <w:t xml:space="preserve">. </w:t>
      </w:r>
      <w:r w:rsidR="00EE1311">
        <w:t>srpnj</w:t>
      </w:r>
      <w:r w:rsidR="00F54FA1">
        <w:t>a</w:t>
      </w:r>
      <w:r w:rsidRPr="00611430">
        <w:t xml:space="preserve"> 201</w:t>
      </w:r>
      <w:r w:rsidR="00DE1B58">
        <w:t>7</w:t>
      </w:r>
      <w:r w:rsidRPr="00611430">
        <w:t>.</w:t>
      </w:r>
    </w:p>
    <w:p w:rsidRDefault="00A3136C" w:rsidP="002C4C28" w:rsidR="00A3136C">
      <w:pPr>
        <w:jc w:val="both"/>
      </w:pPr>
    </w:p>
    <w:p w:rsidRDefault="007B7EDC" w:rsidP="006F7B5B" w:rsidR="007B7EDC">
      <w:pPr>
        <w:jc w:val="center"/>
      </w:pPr>
      <w:r>
        <w:t>r i j e š i o  j e</w:t>
      </w:r>
    </w:p>
    <w:p w:rsidRDefault="009B228A" w:rsidP="004E475E" w:rsidR="009B228A">
      <w:pPr>
        <w:jc w:val="both"/>
      </w:pPr>
    </w:p>
    <w:p w:rsidRDefault="009B228A" w:rsidP="00DE1B58" w:rsidR="009B228A">
      <w:pPr>
        <w:ind w:left="720"/>
        <w:jc w:val="both"/>
      </w:pPr>
      <w:r>
        <w:t xml:space="preserve">Zakazuje se ročište radi očitovanja o prijedlogu za otvaranje stečajnog postupka </w:t>
      </w:r>
      <w:r w:rsidR="00C467DE">
        <w:t xml:space="preserve">i </w:t>
      </w:r>
      <w:r w:rsidR="0096332B">
        <w:t xml:space="preserve">ročište </w:t>
      </w:r>
      <w:r w:rsidR="00C467DE">
        <w:t xml:space="preserve">radi rasprave o pretpostavkama za otvaranje stečajnog postupka </w:t>
      </w:r>
      <w:r w:rsidR="0096332B">
        <w:t xml:space="preserve">nad </w:t>
      </w:r>
      <w:r w:rsidR="00265620" w:rsidRPr="00265620">
        <w:t>Vio-CAR jednostavno društvo s ograničenom odgovornošću za trgovinu i usluge, Osijek, Martina Divalta 181, MBS 030154906, OIB 57070250723</w:t>
      </w:r>
    </w:p>
    <w:p w:rsidRDefault="003C7EC1" w:rsidP="009365DD" w:rsidR="003C7EC1">
      <w:pPr>
        <w:jc w:val="both"/>
      </w:pPr>
    </w:p>
    <w:p w:rsidRDefault="00EE1311" w:rsidP="00A320F5" w:rsidR="00F12013">
      <w:pPr>
        <w:ind w:firstLine="720" w:left="2160"/>
      </w:pPr>
      <w:r>
        <w:t>7</w:t>
      </w:r>
      <w:r w:rsidR="00F12013">
        <w:t xml:space="preserve">. </w:t>
      </w:r>
      <w:r>
        <w:t>rujn</w:t>
      </w:r>
      <w:r w:rsidR="00C354FB">
        <w:t>a</w:t>
      </w:r>
      <w:r w:rsidR="00F12013">
        <w:t xml:space="preserve"> 201</w:t>
      </w:r>
      <w:r w:rsidR="00F9032E">
        <w:t>7</w:t>
      </w:r>
      <w:r w:rsidR="00F12013">
        <w:t xml:space="preserve">. u </w:t>
      </w:r>
      <w:r>
        <w:t>10</w:t>
      </w:r>
      <w:r w:rsidR="00650092">
        <w:t>,</w:t>
      </w:r>
      <w:r w:rsidR="00265620">
        <w:t>0</w:t>
      </w:r>
      <w:r w:rsidR="00F12013">
        <w:t>0 sati</w:t>
      </w:r>
    </w:p>
    <w:p w:rsidRDefault="00A320F5" w:rsidP="00A320F5" w:rsidR="00A320F5" w:rsidRPr="00A320F5">
      <w:pPr>
        <w:jc w:val="center"/>
        <w:rPr>
          <w:bCs/>
        </w:rPr>
      </w:pPr>
      <w:r w:rsidRPr="00A320F5">
        <w:rPr>
          <w:bCs/>
        </w:rPr>
        <w:t>u prostorijama Trgovačkog suda u Osijeku,</w:t>
      </w:r>
    </w:p>
    <w:p w:rsidRDefault="00A320F5" w:rsidP="00A320F5" w:rsidR="00A320F5">
      <w:pPr>
        <w:jc w:val="center"/>
        <w:rPr>
          <w:bCs/>
        </w:rPr>
      </w:pPr>
      <w:r w:rsidRPr="00A320F5">
        <w:rPr>
          <w:bCs/>
        </w:rPr>
        <w:t xml:space="preserve">Zagrebačka br. 2, soba broj </w:t>
      </w:r>
      <w:r w:rsidR="00DE1B58">
        <w:rPr>
          <w:bCs/>
        </w:rPr>
        <w:t>39</w:t>
      </w:r>
      <w:r w:rsidRPr="00A320F5">
        <w:rPr>
          <w:bCs/>
        </w:rPr>
        <w:t>/I</w:t>
      </w:r>
      <w:r w:rsidR="00DE1B58">
        <w:rPr>
          <w:bCs/>
        </w:rPr>
        <w:t>I</w:t>
      </w:r>
      <w:r w:rsidRPr="00A320F5">
        <w:rPr>
          <w:bCs/>
        </w:rPr>
        <w:t>.</w:t>
      </w:r>
    </w:p>
    <w:p w:rsidRDefault="00A3136C" w:rsidP="006F7B5B" w:rsidR="00A3136C">
      <w:pPr>
        <w:ind w:firstLine="720"/>
        <w:jc w:val="both"/>
      </w:pPr>
    </w:p>
    <w:p w:rsidRDefault="00B246D8" w:rsidP="005137EC" w:rsidR="00EC3529">
      <w:pPr>
        <w:jc w:val="center"/>
      </w:pPr>
      <w:r>
        <w:t xml:space="preserve">U Osijeku </w:t>
      </w:r>
      <w:r w:rsidR="00EE1311">
        <w:t>14</w:t>
      </w:r>
      <w:r>
        <w:t xml:space="preserve">. </w:t>
      </w:r>
      <w:r w:rsidR="00EE1311">
        <w:t>srpnj</w:t>
      </w:r>
      <w:r w:rsidR="009C75A5">
        <w:t>a</w:t>
      </w:r>
      <w:r>
        <w:t xml:space="preserve"> 201</w:t>
      </w:r>
      <w:r w:rsidR="008651D7">
        <w:t>7</w:t>
      </w:r>
      <w:r>
        <w:t>.</w:t>
      </w:r>
    </w:p>
    <w:p w:rsidRDefault="00A3136C" w:rsidP="005137EC" w:rsidR="00A3136C">
      <w:pPr>
        <w:jc w:val="center"/>
      </w:pPr>
    </w:p>
    <w:p w:rsidRDefault="00B246D8" w:rsidP="00B246D8" w:rsidR="00B246D8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F078AC" w:rsidP="00B246D8" w:rsidR="00B246D8">
      <w:pPr>
        <w:jc w:val="both"/>
      </w:pPr>
      <w:r>
        <w:t>Elizabeta Đeke</w:t>
      </w:r>
      <w:r>
        <w:tab/>
      </w:r>
      <w:r w:rsidR="00B246D8">
        <w:t xml:space="preserve">      </w:t>
      </w:r>
      <w:r>
        <w:tab/>
      </w:r>
      <w:r>
        <w:tab/>
      </w:r>
      <w:r>
        <w:tab/>
      </w:r>
      <w:r>
        <w:tab/>
        <w:t xml:space="preserve">       </w:t>
      </w:r>
      <w:r w:rsidR="00B246D8">
        <w:t>mr. sc. Tihomir Kovačević</w:t>
      </w:r>
    </w:p>
    <w:p w:rsidRDefault="00B246D8" w:rsidP="00B246D8" w:rsidR="00A3136C">
      <w:pPr>
        <w:jc w:val="both"/>
      </w:pPr>
      <w:r>
        <w:t xml:space="preserve">   </w:t>
      </w:r>
    </w:p>
    <w:p w:rsidRDefault="00B246D8" w:rsidP="00B246D8" w:rsidR="00B246D8">
      <w:pPr>
        <w:jc w:val="both"/>
      </w:pPr>
      <w:r>
        <w:t>POUKA O PRAVNOM LIJEKU:</w:t>
      </w:r>
    </w:p>
    <w:p w:rsidRDefault="00B246D8" w:rsidP="00B246D8" w:rsidR="009C75A5">
      <w:pPr>
        <w:jc w:val="both"/>
      </w:pPr>
      <w:r>
        <w:t>Protiv ovoga rješenja nije dopuštena posebna žalba (čl. 115. st. 1. SZ-a).</w:t>
      </w:r>
    </w:p>
    <w:p w:rsidRDefault="009A0CBC" w:rsidP="00B246D8" w:rsidR="009A0CBC">
      <w:pPr>
        <w:jc w:val="both"/>
      </w:pPr>
    </w:p>
    <w:p w:rsidRDefault="00B246D8" w:rsidP="00B246D8" w:rsidR="00B246D8">
      <w:pPr>
        <w:jc w:val="both"/>
      </w:pPr>
      <w:r>
        <w:t>D N A :</w:t>
      </w:r>
    </w:p>
    <w:p w:rsidRDefault="008651D7" w:rsidP="00B246D8" w:rsidR="008651D7">
      <w:pPr>
        <w:numPr>
          <w:ilvl w:val="0"/>
          <w:numId w:val="6"/>
        </w:numPr>
        <w:jc w:val="both"/>
      </w:pPr>
      <w:r>
        <w:t xml:space="preserve">Privremeni stečajni upravitelj Zlatko </w:t>
      </w:r>
      <w:r w:rsidR="009A0CBC">
        <w:t>M</w:t>
      </w:r>
      <w:r>
        <w:t>arkasović</w:t>
      </w:r>
    </w:p>
    <w:p w:rsidRDefault="008651D7" w:rsidP="009A0CBC" w:rsidR="00C3148B">
      <w:pPr>
        <w:numPr>
          <w:ilvl w:val="0"/>
          <w:numId w:val="6"/>
        </w:numPr>
        <w:jc w:val="both"/>
      </w:pPr>
      <w:r>
        <w:t xml:space="preserve">zz dužnika </w:t>
      </w:r>
      <w:r w:rsidR="00C3148B">
        <w:t>Franz Clemens Viola, Osijek, Jovana Gojkovića 6/B</w:t>
      </w:r>
    </w:p>
    <w:p w:rsidRDefault="00C3148B" w:rsidP="00DA4393" w:rsidR="00C3148B">
      <w:pPr>
        <w:numPr>
          <w:ilvl w:val="0"/>
          <w:numId w:val="6"/>
        </w:numPr>
        <w:jc w:val="both"/>
      </w:pPr>
      <w:r>
        <w:t>Dužnik</w:t>
      </w:r>
    </w:p>
    <w:p w:rsidRDefault="00E80A58" w:rsidP="00E80A58" w:rsidR="00E80A58">
      <w:pPr>
        <w:numPr>
          <w:ilvl w:val="0"/>
          <w:numId w:val="6"/>
        </w:numPr>
        <w:jc w:val="both"/>
      </w:pPr>
      <w:r>
        <w:t>ŽDO GUO Osijek</w:t>
      </w:r>
    </w:p>
    <w:p w:rsidRDefault="00D15D8D" w:rsidP="00E80A58" w:rsidR="00D15D8D">
      <w:pPr>
        <w:numPr>
          <w:ilvl w:val="0"/>
          <w:numId w:val="6"/>
        </w:numPr>
        <w:jc w:val="both"/>
      </w:pPr>
      <w:r>
        <w:t>FOND ZA ZAŠTITU OKOLIŠA I ENERGETSKU UČINKOVITOST, Zagreb, Radnička cesta</w:t>
      </w:r>
      <w:r w:rsidR="00887E81">
        <w:t xml:space="preserve"> 80</w:t>
      </w:r>
    </w:p>
    <w:p w:rsidRDefault="00295F3E" w:rsidP="00D15D8D" w:rsidR="009D3A79">
      <w:pPr>
        <w:numPr>
          <w:ilvl w:val="0"/>
          <w:numId w:val="6"/>
        </w:numPr>
        <w:jc w:val="both"/>
      </w:pPr>
      <w:r>
        <w:t xml:space="preserve">objaviti na </w:t>
      </w:r>
      <w:r w:rsidRPr="00295F3E">
        <w:rPr>
          <w:rFonts w:cstheme="majorBidi" w:hAnsiTheme="majorBidi" w:asciiTheme="majorBidi"/>
        </w:rPr>
        <w:t>mrežn</w:t>
      </w:r>
      <w:r>
        <w:rPr>
          <w:rFonts w:cstheme="majorBidi" w:hAnsiTheme="majorBidi" w:asciiTheme="majorBidi"/>
        </w:rPr>
        <w:t>oj</w:t>
      </w:r>
      <w:r w:rsidRPr="00295F3E">
        <w:rPr>
          <w:rFonts w:cstheme="majorBidi" w:hAnsiTheme="majorBidi" w:asciiTheme="majorBidi"/>
        </w:rPr>
        <w:t xml:space="preserve"> stranic</w:t>
      </w:r>
      <w:r>
        <w:rPr>
          <w:rFonts w:cstheme="majorBidi" w:hAnsiTheme="majorBidi" w:asciiTheme="majorBidi"/>
        </w:rPr>
        <w:t>i</w:t>
      </w:r>
      <w:r w:rsidRPr="00295F3E">
        <w:rPr>
          <w:rFonts w:cstheme="majorBidi" w:hAnsiTheme="majorBidi" w:asciiTheme="majorBidi"/>
        </w:rPr>
        <w:t xml:space="preserve"> e-Oglasna ploča sudova </w:t>
      </w:r>
    </w:p>
    <w:sectPr w:rsidSect="00FD0F32" w:rsidR="009D3A79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2E1F" w:rsidP="00FD0F32" w:rsidR="002F2E1F">
      <w:r>
        <w:separator/>
      </w:r>
    </w:p>
  </w:endnote>
  <w:endnote w:id="0" w:type="continuationSeparator">
    <w:p w:rsidRDefault="002F2E1F" w:rsidP="00FD0F32" w:rsidR="002F2E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2E1F" w:rsidP="00FD0F32" w:rsidR="002F2E1F">
      <w:r>
        <w:separator/>
      </w:r>
    </w:p>
  </w:footnote>
  <w:footnote w:id="0" w:type="continuationSeparator">
    <w:p w:rsidRDefault="002F2E1F" w:rsidP="00FD0F32" w:rsidR="002F2E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D15D8D">
      <w:rPr>
        <w:noProof/>
      </w:rPr>
      <w:t>2</w:t>
    </w:r>
    <w:r>
      <w:fldChar w:fldCharType="end"/>
    </w:r>
  </w:p>
  <w:p w:rsidRDefault="00FD0F32" w:rsidP="00FD0F32" w:rsidR="00FD0F32">
    <w:pPr>
      <w:jc w:val="right"/>
    </w:pPr>
    <w:r>
      <w:tab/>
      <w:t xml:space="preserve">              </w:t>
    </w:r>
    <w:r w:rsidR="00BF12E1" w:rsidRPr="00BF12E1">
      <w:t>14 St-2905/16-2</w:t>
    </w:r>
  </w:p>
  <w:p w:rsidRDefault="00FD0F32" w:rsidR="00FD0F3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B6076B2"/>
    <w:multiLevelType w:val="hybridMultilevel"/>
    <w:tmpl w:val="99F4D0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3"/>
  </w:num>
  <w:num w:numId="5">
    <w:abstractNumId w:val="5"/>
  </w:num>
  <w:num w:numId="6">
    <w:abstractNumId w:val="4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262A"/>
    <w:rsid w:val="0000362D"/>
    <w:rsid w:val="00007148"/>
    <w:rsid w:val="000109DE"/>
    <w:rsid w:val="0003421E"/>
    <w:rsid w:val="00044014"/>
    <w:rsid w:val="0005765B"/>
    <w:rsid w:val="00061E21"/>
    <w:rsid w:val="000817DB"/>
    <w:rsid w:val="00084DCC"/>
    <w:rsid w:val="000A5797"/>
    <w:rsid w:val="000B1DB2"/>
    <w:rsid w:val="000C1636"/>
    <w:rsid w:val="000E0280"/>
    <w:rsid w:val="000E0D09"/>
    <w:rsid w:val="000E599D"/>
    <w:rsid w:val="000F1333"/>
    <w:rsid w:val="000F6394"/>
    <w:rsid w:val="000F786E"/>
    <w:rsid w:val="001127C1"/>
    <w:rsid w:val="001146C6"/>
    <w:rsid w:val="00125D50"/>
    <w:rsid w:val="00127A7F"/>
    <w:rsid w:val="00143E24"/>
    <w:rsid w:val="00146C51"/>
    <w:rsid w:val="00172056"/>
    <w:rsid w:val="001757B4"/>
    <w:rsid w:val="00193952"/>
    <w:rsid w:val="001976B4"/>
    <w:rsid w:val="001A6B21"/>
    <w:rsid w:val="001D113B"/>
    <w:rsid w:val="001D4964"/>
    <w:rsid w:val="001D61CD"/>
    <w:rsid w:val="001E5608"/>
    <w:rsid w:val="001F3818"/>
    <w:rsid w:val="001F4E53"/>
    <w:rsid w:val="0020511E"/>
    <w:rsid w:val="002257DF"/>
    <w:rsid w:val="0023483C"/>
    <w:rsid w:val="00234C2C"/>
    <w:rsid w:val="00237D77"/>
    <w:rsid w:val="00260090"/>
    <w:rsid w:val="00265620"/>
    <w:rsid w:val="00295578"/>
    <w:rsid w:val="00295F3E"/>
    <w:rsid w:val="002C458E"/>
    <w:rsid w:val="002C4C28"/>
    <w:rsid w:val="002D5B4E"/>
    <w:rsid w:val="002D75D8"/>
    <w:rsid w:val="002E42D0"/>
    <w:rsid w:val="002F2E1F"/>
    <w:rsid w:val="002F66B0"/>
    <w:rsid w:val="00302F1C"/>
    <w:rsid w:val="00307662"/>
    <w:rsid w:val="003100CA"/>
    <w:rsid w:val="00317D94"/>
    <w:rsid w:val="00333984"/>
    <w:rsid w:val="0034197E"/>
    <w:rsid w:val="003421AB"/>
    <w:rsid w:val="003533BA"/>
    <w:rsid w:val="00354972"/>
    <w:rsid w:val="00357DD6"/>
    <w:rsid w:val="003778B9"/>
    <w:rsid w:val="00383A81"/>
    <w:rsid w:val="003908AE"/>
    <w:rsid w:val="003927F2"/>
    <w:rsid w:val="00394CAB"/>
    <w:rsid w:val="00394D49"/>
    <w:rsid w:val="003A6151"/>
    <w:rsid w:val="003A61DC"/>
    <w:rsid w:val="003C7EC1"/>
    <w:rsid w:val="003D468C"/>
    <w:rsid w:val="003E3BDF"/>
    <w:rsid w:val="003F637C"/>
    <w:rsid w:val="00406F6D"/>
    <w:rsid w:val="0041002D"/>
    <w:rsid w:val="0043315F"/>
    <w:rsid w:val="00440509"/>
    <w:rsid w:val="00443D03"/>
    <w:rsid w:val="00450C50"/>
    <w:rsid w:val="00465059"/>
    <w:rsid w:val="004A41B7"/>
    <w:rsid w:val="004A5D16"/>
    <w:rsid w:val="004B3B7F"/>
    <w:rsid w:val="004B691F"/>
    <w:rsid w:val="004C009C"/>
    <w:rsid w:val="004C0A09"/>
    <w:rsid w:val="004C2E6C"/>
    <w:rsid w:val="004C3364"/>
    <w:rsid w:val="004C3544"/>
    <w:rsid w:val="004D098B"/>
    <w:rsid w:val="004D51EA"/>
    <w:rsid w:val="004E475E"/>
    <w:rsid w:val="004F15EE"/>
    <w:rsid w:val="004F2640"/>
    <w:rsid w:val="00506EBD"/>
    <w:rsid w:val="00507A13"/>
    <w:rsid w:val="0051072F"/>
    <w:rsid w:val="005137EC"/>
    <w:rsid w:val="0053263A"/>
    <w:rsid w:val="005335A7"/>
    <w:rsid w:val="00534031"/>
    <w:rsid w:val="00537D2C"/>
    <w:rsid w:val="005428C9"/>
    <w:rsid w:val="00556AFC"/>
    <w:rsid w:val="00576460"/>
    <w:rsid w:val="005861A8"/>
    <w:rsid w:val="005A0866"/>
    <w:rsid w:val="005A74CE"/>
    <w:rsid w:val="005B28D3"/>
    <w:rsid w:val="005B525F"/>
    <w:rsid w:val="005C162A"/>
    <w:rsid w:val="00611430"/>
    <w:rsid w:val="006303BE"/>
    <w:rsid w:val="00630694"/>
    <w:rsid w:val="006435F0"/>
    <w:rsid w:val="00650092"/>
    <w:rsid w:val="0065067F"/>
    <w:rsid w:val="00650D8D"/>
    <w:rsid w:val="00652FB8"/>
    <w:rsid w:val="00653EFD"/>
    <w:rsid w:val="00654848"/>
    <w:rsid w:val="00663D74"/>
    <w:rsid w:val="0068076F"/>
    <w:rsid w:val="00682A95"/>
    <w:rsid w:val="00682E92"/>
    <w:rsid w:val="00683E8D"/>
    <w:rsid w:val="00686E8C"/>
    <w:rsid w:val="006B27C0"/>
    <w:rsid w:val="006B4F26"/>
    <w:rsid w:val="006B7688"/>
    <w:rsid w:val="006D7788"/>
    <w:rsid w:val="006E1762"/>
    <w:rsid w:val="006F7B5B"/>
    <w:rsid w:val="00717FB3"/>
    <w:rsid w:val="00730914"/>
    <w:rsid w:val="007343EC"/>
    <w:rsid w:val="007412F6"/>
    <w:rsid w:val="00753FC1"/>
    <w:rsid w:val="007717F2"/>
    <w:rsid w:val="00772088"/>
    <w:rsid w:val="00790F14"/>
    <w:rsid w:val="007B3CD3"/>
    <w:rsid w:val="007B7EDC"/>
    <w:rsid w:val="007C7C7F"/>
    <w:rsid w:val="007D14E6"/>
    <w:rsid w:val="007D2250"/>
    <w:rsid w:val="007D79A8"/>
    <w:rsid w:val="007E694F"/>
    <w:rsid w:val="007F3E0B"/>
    <w:rsid w:val="008034D7"/>
    <w:rsid w:val="00814644"/>
    <w:rsid w:val="00815C5D"/>
    <w:rsid w:val="00825AD6"/>
    <w:rsid w:val="008277A4"/>
    <w:rsid w:val="008508C3"/>
    <w:rsid w:val="00854D1B"/>
    <w:rsid w:val="00855D61"/>
    <w:rsid w:val="0086404A"/>
    <w:rsid w:val="008651D7"/>
    <w:rsid w:val="0086731F"/>
    <w:rsid w:val="008847F8"/>
    <w:rsid w:val="00884C61"/>
    <w:rsid w:val="00886270"/>
    <w:rsid w:val="00887E81"/>
    <w:rsid w:val="00891A16"/>
    <w:rsid w:val="008B7B03"/>
    <w:rsid w:val="008C4203"/>
    <w:rsid w:val="00907C67"/>
    <w:rsid w:val="00913729"/>
    <w:rsid w:val="00915CE2"/>
    <w:rsid w:val="00925019"/>
    <w:rsid w:val="00925A27"/>
    <w:rsid w:val="00930989"/>
    <w:rsid w:val="00934FA1"/>
    <w:rsid w:val="009365DD"/>
    <w:rsid w:val="009504AE"/>
    <w:rsid w:val="00955680"/>
    <w:rsid w:val="00955EAC"/>
    <w:rsid w:val="009607EC"/>
    <w:rsid w:val="0096332B"/>
    <w:rsid w:val="009635B8"/>
    <w:rsid w:val="009654F9"/>
    <w:rsid w:val="009674B0"/>
    <w:rsid w:val="00992D9D"/>
    <w:rsid w:val="00992FAF"/>
    <w:rsid w:val="00993B7F"/>
    <w:rsid w:val="009A0CBC"/>
    <w:rsid w:val="009A3914"/>
    <w:rsid w:val="009A75B1"/>
    <w:rsid w:val="009B228A"/>
    <w:rsid w:val="009C75A5"/>
    <w:rsid w:val="009D3A79"/>
    <w:rsid w:val="009D7C3F"/>
    <w:rsid w:val="009E37DF"/>
    <w:rsid w:val="009E42B9"/>
    <w:rsid w:val="009E4CE5"/>
    <w:rsid w:val="00A01640"/>
    <w:rsid w:val="00A02FF6"/>
    <w:rsid w:val="00A10460"/>
    <w:rsid w:val="00A22B74"/>
    <w:rsid w:val="00A271D0"/>
    <w:rsid w:val="00A3136C"/>
    <w:rsid w:val="00A320F5"/>
    <w:rsid w:val="00A353C1"/>
    <w:rsid w:val="00A36539"/>
    <w:rsid w:val="00A370D7"/>
    <w:rsid w:val="00A37C30"/>
    <w:rsid w:val="00A5102B"/>
    <w:rsid w:val="00A65C1A"/>
    <w:rsid w:val="00A74041"/>
    <w:rsid w:val="00A87A94"/>
    <w:rsid w:val="00A92278"/>
    <w:rsid w:val="00AA2AA8"/>
    <w:rsid w:val="00AA55D3"/>
    <w:rsid w:val="00AB6EA6"/>
    <w:rsid w:val="00AC5FF3"/>
    <w:rsid w:val="00AC621F"/>
    <w:rsid w:val="00AD0F3C"/>
    <w:rsid w:val="00AD2E40"/>
    <w:rsid w:val="00AD694D"/>
    <w:rsid w:val="00AF7215"/>
    <w:rsid w:val="00B04405"/>
    <w:rsid w:val="00B062F1"/>
    <w:rsid w:val="00B11825"/>
    <w:rsid w:val="00B246D8"/>
    <w:rsid w:val="00B33FFE"/>
    <w:rsid w:val="00B460FE"/>
    <w:rsid w:val="00B50218"/>
    <w:rsid w:val="00B60B69"/>
    <w:rsid w:val="00B700D9"/>
    <w:rsid w:val="00B84963"/>
    <w:rsid w:val="00B921B5"/>
    <w:rsid w:val="00B95C5A"/>
    <w:rsid w:val="00BA13EB"/>
    <w:rsid w:val="00BA3984"/>
    <w:rsid w:val="00BB3ED9"/>
    <w:rsid w:val="00BC203B"/>
    <w:rsid w:val="00BC21F8"/>
    <w:rsid w:val="00BD7DE1"/>
    <w:rsid w:val="00BE473B"/>
    <w:rsid w:val="00BF0F14"/>
    <w:rsid w:val="00BF12E1"/>
    <w:rsid w:val="00BF7875"/>
    <w:rsid w:val="00C03878"/>
    <w:rsid w:val="00C0764A"/>
    <w:rsid w:val="00C30255"/>
    <w:rsid w:val="00C30DBA"/>
    <w:rsid w:val="00C3148B"/>
    <w:rsid w:val="00C316FD"/>
    <w:rsid w:val="00C3394B"/>
    <w:rsid w:val="00C354FB"/>
    <w:rsid w:val="00C3740E"/>
    <w:rsid w:val="00C43408"/>
    <w:rsid w:val="00C44D6A"/>
    <w:rsid w:val="00C455AD"/>
    <w:rsid w:val="00C467DE"/>
    <w:rsid w:val="00C50158"/>
    <w:rsid w:val="00C60AF3"/>
    <w:rsid w:val="00C67E69"/>
    <w:rsid w:val="00C912D7"/>
    <w:rsid w:val="00C96257"/>
    <w:rsid w:val="00CA05DB"/>
    <w:rsid w:val="00CA3AC2"/>
    <w:rsid w:val="00CA40D5"/>
    <w:rsid w:val="00CB294A"/>
    <w:rsid w:val="00CD76BD"/>
    <w:rsid w:val="00CF4B2A"/>
    <w:rsid w:val="00D02115"/>
    <w:rsid w:val="00D131ED"/>
    <w:rsid w:val="00D15D8D"/>
    <w:rsid w:val="00D43995"/>
    <w:rsid w:val="00D45D6C"/>
    <w:rsid w:val="00D5401B"/>
    <w:rsid w:val="00D601D5"/>
    <w:rsid w:val="00D71D8F"/>
    <w:rsid w:val="00D76E41"/>
    <w:rsid w:val="00D85221"/>
    <w:rsid w:val="00D939E7"/>
    <w:rsid w:val="00D96576"/>
    <w:rsid w:val="00D97346"/>
    <w:rsid w:val="00DA4393"/>
    <w:rsid w:val="00DB01FB"/>
    <w:rsid w:val="00DB43E8"/>
    <w:rsid w:val="00DC032E"/>
    <w:rsid w:val="00DD25A3"/>
    <w:rsid w:val="00DD4BA9"/>
    <w:rsid w:val="00DE1B58"/>
    <w:rsid w:val="00DF5840"/>
    <w:rsid w:val="00E05F2C"/>
    <w:rsid w:val="00E137A6"/>
    <w:rsid w:val="00E14899"/>
    <w:rsid w:val="00E27673"/>
    <w:rsid w:val="00E42141"/>
    <w:rsid w:val="00E45DFD"/>
    <w:rsid w:val="00E517AD"/>
    <w:rsid w:val="00E51EF4"/>
    <w:rsid w:val="00E73FC0"/>
    <w:rsid w:val="00E80A58"/>
    <w:rsid w:val="00E80FD3"/>
    <w:rsid w:val="00E82BC0"/>
    <w:rsid w:val="00E8650F"/>
    <w:rsid w:val="00E905B8"/>
    <w:rsid w:val="00E920FD"/>
    <w:rsid w:val="00EA7C38"/>
    <w:rsid w:val="00EB4B93"/>
    <w:rsid w:val="00EC3529"/>
    <w:rsid w:val="00EC4508"/>
    <w:rsid w:val="00ED0B78"/>
    <w:rsid w:val="00EE1311"/>
    <w:rsid w:val="00EE5CD2"/>
    <w:rsid w:val="00EF47C9"/>
    <w:rsid w:val="00EF6417"/>
    <w:rsid w:val="00EF74DB"/>
    <w:rsid w:val="00F078AC"/>
    <w:rsid w:val="00F10B9E"/>
    <w:rsid w:val="00F12013"/>
    <w:rsid w:val="00F30DA0"/>
    <w:rsid w:val="00F41F5A"/>
    <w:rsid w:val="00F45589"/>
    <w:rsid w:val="00F54FA1"/>
    <w:rsid w:val="00F6142F"/>
    <w:rsid w:val="00F630EC"/>
    <w:rsid w:val="00F64F48"/>
    <w:rsid w:val="00F76085"/>
    <w:rsid w:val="00F82857"/>
    <w:rsid w:val="00F8730A"/>
    <w:rsid w:val="00F9032E"/>
    <w:rsid w:val="00F927F2"/>
    <w:rsid w:val="00FA4951"/>
    <w:rsid w:val="00FA55BC"/>
    <w:rsid w:val="00FC1274"/>
    <w:rsid w:val="00FC2755"/>
    <w:rsid w:val="00FD0F32"/>
    <w:rsid w:val="00FF4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D0F3C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921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21B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21B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21B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21B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D0F3C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921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21B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21B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21B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21B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78120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srpnja 2017.</izvorni_sadrzaj>
    <derivirana_varijabla naziv="DomainObject.DatumDonosenjaOdluke_1">14.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2905</izvorni_sadrzaj>
    <derivirana_varijabla naziv="DomainObject.Predmet.Broj_1">2905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2016.</izvorni_sadrzaj>
    <derivirana_varijabla naziv="DomainObject.Predmet.DatumOsnivanja_1">7.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St-2905/2016</izvorni_sadrzaj>
    <derivirana_varijabla naziv="DomainObject.Predmet.OznakaBroj_1">St-2905/2016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Vio-CAR jednostavno društvo s ograničenom odgovornošću za trgovinu i usluge</izvorni_sadrzaj>
    <derivirana_varijabla naziv="DomainObject.Predmet.ProtustrankaFormated_1">  Vio-CAR jednostavno društvo s ograničenom odgovornošću za trgovinu i usluge</derivirana_varijabla>
  </DomainObject.Predmet.ProtustrankaFormated>
  <DomainObject.Predmet.ProtustrankaFormatedOIB>
    <izvorni_sadrzaj>  Vio-CAR jednostavno društvo s ograničenom odgovornošću za trgovinu i usluge, OIB 57070250723</izvorni_sadrzaj>
    <derivirana_varijabla naziv="DomainObject.Predmet.ProtustrankaFormatedOIB_1">  Vio-CAR jednostavno društvo s ograničenom odgovornošću za trgovinu i usluge, OIB 57070250723</derivirana_varijabla>
  </DomainObject.Predmet.ProtustrankaFormatedOIB>
  <DomainObject.Predmet.ProtustrankaFormatedWithAdress>
    <izvorni_sadrzaj> Vio-CAR jednostavno društvo s ograničenom odgovornošću za trgovinu i usluge, Martina Divalta 181, 31000 Osijek</izvorni_sadrzaj>
    <derivirana_varijabla naziv="DomainObject.Predmet.ProtustrankaFormatedWithAdress_1"> Vio-CAR jednostavno društvo s ograničenom odgovornošću za trgovinu i usluge, Martina Divalta 181, 31000 Osijek</derivirana_varijabla>
  </DomainObject.Predmet.ProtustrankaFormatedWithAdress>
  <DomainObject.Predmet.ProtustrankaFormatedWithAdressOIB>
    <izvorni_sadrzaj> Vio-CAR jednostavno društvo s ograničenom odgovornošću za trgovinu i usluge, OIB 57070250723, Martina Divalta 181, 31000 Osijek</izvorni_sadrzaj>
    <derivirana_varijabla naziv="DomainObject.Predmet.ProtustrankaFormatedWithAdressOIB_1"> Vio-CAR jednostavno društvo s ograničenom odgovornošću za trgovinu i usluge, OIB 57070250723, Martina Divalta 181, 31000 Osijek</derivirana_varijabla>
  </DomainObject.Predmet.ProtustrankaFormatedWithAdressOIB>
  <DomainObject.Predmet.ProtustrankaWithAdress>
    <izvorni_sadrzaj>Vio-CAR jednostavno društvo s ograničenom odgovornošću za trgovinu i usluge Martina Divalta 181, 31000 Osijek</izvorni_sadrzaj>
    <derivirana_varijabla naziv="DomainObject.Predmet.ProtustrankaWithAdress_1">Vio-CAR jednostavno društvo s ograničenom odgovornošću za trgovinu i usluge Martina Divalta 181, 31000 Osijek</derivirana_varijabla>
  </DomainObject.Predmet.ProtustrankaWithAdress>
  <DomainObject.Predmet.ProtustrankaWithAdressOIB>
    <izvorni_sadrzaj>Vio-CAR jednostavno društvo s ograničenom odgovornošću za trgovinu i usluge, OIB 57070250723, Martina Divalta 181, 31000 Osijek</izvorni_sadrzaj>
    <derivirana_varijabla naziv="DomainObject.Predmet.ProtustrankaWithAdressOIB_1">Vio-CAR jednostavno društvo s ograničenom odgovornošću za trgovinu i usluge, OIB 57070250723, Martina Divalta 181, 31000 Osijek</derivirana_varijabla>
  </DomainObject.Predmet.ProtustrankaWithAdressOIB>
  <DomainObject.Predmet.ProtustrankaNazivFormated>
    <izvorni_sadrzaj>Vio-CAR jednostavno društvo s ograničenom odgovornošću za trgovinu i usluge</izvorni_sadrzaj>
    <derivirana_varijabla naziv="DomainObject.Predmet.ProtustrankaNazivFormated_1">Vio-CAR jednostavno društvo s ograničenom odgovornošću za trgovinu i usluge</derivirana_varijabla>
  </DomainObject.Predmet.ProtustrankaNazivFormated>
  <DomainObject.Predmet.ProtustrankaNazivFormatedOIB>
    <izvorni_sadrzaj>Vio-CAR jednostavno društvo s ograničenom odgovornošću za trgovinu i usluge, OIB 57070250723</izvorni_sadrzaj>
    <derivirana_varijabla naziv="DomainObject.Predmet.ProtustrankaNazivFormatedOIB_1">Vio-CAR jednostavno društvo s ograničenom odgovornošću za trgovinu i usluge, OIB 57070250723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FINANCIJA; Fond za zaštitu okoliša i energetsku učinkovitost Zagreb</izvorni_sadrzaj>
    <derivirana_varijabla naziv="DomainObject.Predmet.StrankaFormated_1">  MINISTARSTVO FINANCIJA; Fond za zaštitu okoliša i energetsku učinkovitost Zagreb</derivirana_varijabla>
  </DomainObject.Predmet.StrankaFormated>
  <DomainObject.Predmet.StrankaFormatedOIB>
    <izvorni_sadrzaj>  MINISTARSTVO FINANCIJA, OIB 52634238587; Fond za zaštitu okoliša i energetsku učinkovitost Zagreb, OIB 85828625994</izvorni_sadrzaj>
    <derivirana_varijabla naziv="DomainObject.Predmet.StrankaFormatedOIB_1">  MINISTARSTVO FINANCIJA, OIB 52634238587; Fond za zaštitu okoliša i energetsku učinkovitost Zagreb, OIB 85828625994</derivirana_varijabla>
  </DomainObject.Predmet.StrankaFormatedOIB>
  <DomainObject.Predmet.StrankaFormatedWithAdress>
    <izvorni_sadrzaj> MINISTARSTVO FINANCIJA; Fond za zaštitu okoliša i energetsku učinkovitost Zagreb, Radnička cesta 80, 10000 Zagreb</izvorni_sadrzaj>
    <derivirana_varijabla naziv="DomainObject.Predmet.StrankaFormatedWithAdress_1"> MINISTARSTVO FINANCIJA; Fond za zaštitu okoliša i energetsku učinkovitost Zagreb, Radnička cesta 80, 10000 Zagreb</derivirana_varijabla>
  </DomainObject.Predmet.StrankaFormatedWithAdress>
  <DomainObject.Predmet.StrankaFormatedWithAdressOIB>
    <izvorni_sadrzaj> MINISTARSTVO FINANCIJA, OIB 52634238587; Fond za zaštitu okoliša i energetsku učinkovitost Zagreb, OIB 85828625994, Radnička cesta 80, 10000 Zagreb</izvorni_sadrzaj>
    <derivirana_varijabla naziv="DomainObject.Predmet.StrankaFormatedWithAdressOIB_1"> MINISTARSTVO FINANCIJA, OIB 52634238587; Fond za zaštitu okoliša i energetsku učinkovitost Zagreb, OIB 85828625994, Radnička cesta 80, 10000 Zagreb</derivirana_varijabla>
  </DomainObject.Predmet.StrankaFormatedWithAdressOIB>
  <DomainObject.Predmet.StrankaWithAdress>
    <izvorni_sadrzaj>MINISTARSTVO FINANCIJA ,Fond za zaštitu okoliša i energetsku učinkovitost Zagreb Radnička cesta 80,10000 Zagreb</izvorni_sadrzaj>
    <derivirana_varijabla naziv="DomainObject.Predmet.StrankaWithAdress_1">MINISTARSTVO FINANCIJA ,Fond za zaštitu okoliša i energetsku učinkovitost Zagreb Radnička cesta 80,10000 Zagreb</derivirana_varijabla>
  </DomainObject.Predmet.StrankaWithAdress>
  <DomainObject.Predmet.StrankaWithAdressOIB>
    <izvorni_sadrzaj>MINISTARSTVO FINANCIJA, OIB 52634238587,Fond za zaštitu okoliša i energetsku učinkovitost Zagreb, OIB 85828625994, Radnička cesta 80,10000 Zagreb</izvorni_sadrzaj>
    <derivirana_varijabla naziv="DomainObject.Predmet.StrankaWithAdressOIB_1">MINISTARSTVO FINANCIJA, OIB 52634238587,Fond za zaštitu okoliša i energetsku učinkovitost Zagreb, OIB 85828625994, Radnička cesta 80,10000 Zagreb</derivirana_varijabla>
  </DomainObject.Predmet.StrankaWithAdressOIB>
  <DomainObject.Predmet.StrankaNazivFormated>
    <izvorni_sadrzaj>MINISTARSTVO FINANCIJA,Fond za zaštitu okoliša i energetsku učinkovitost Zagreb</izvorni_sadrzaj>
    <derivirana_varijabla naziv="DomainObject.Predmet.StrankaNazivFormated_1">MINISTARSTVO FINANCIJA,Fond za zaštitu okoliša i energetsku učinkovitost Zagreb</derivirana_varijabla>
  </DomainObject.Predmet.StrankaNazivFormated>
  <DomainObject.Predmet.StrankaNazivFormatedOIB>
    <izvorni_sadrzaj>MINISTARSTVO FINANCIJA, OIB 52634238587,Fond za zaštitu okoliša i energetsku učinkovitost Zagreb, OIB 85828625994</izvorni_sadrzaj>
    <derivirana_varijabla naziv="DomainObject.Predmet.StrankaNazivFormatedOIB_1">MINISTARSTVO FINANCIJA, OIB 52634238587,Fond za zaštitu okoliša i energetsku učinkovitost Zagreb, OIB 85828625994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MINISTARSTVO FINANCIJA</item>
      <item>Fond za zaštitu okoliša i energetsku učinkovitost Zagreb</item>
    </izvorni_sadrzaj>
    <derivirana_varijabla naziv="DomainObject.Predmet.StrankaListFormated_1">
      <item>MINISTARSTVO FINANCIJA</item>
      <item>Fond za zaštitu okoliša i energetsku učinkovitost Zagreb</item>
    </derivirana_varijabla>
  </DomainObject.Predmet.StrankaListFormated>
  <DomainObject.Predmet.StrankaListFormatedOIB>
    <izvorni_sadrzaj>
      <item>MINISTARSTVO FINANCIJA, OIB 52634238587</item>
      <item>Fond za zaštitu okoliša i energetsku učinkovitost Zagreb, OIB 85828625994</item>
    </izvorni_sadrzaj>
    <derivirana_varijabla naziv="DomainObject.Predmet.StrankaListFormatedOIB_1">
      <item>MINISTARSTVO FINANCIJA, OIB 52634238587</item>
      <item>Fond za zaštitu okoliša i energetsku učinkovitost Zagreb, OIB 85828625994</item>
    </derivirana_varijabla>
  </DomainObject.Predmet.StrankaListFormatedOIB>
  <DomainObject.Predmet.StrankaListFormatedWithAdress>
    <izvorni_sadrzaj>
      <item>MINISTARSTVO FINANCIJA</item>
      <item>Fond za zaštitu okoliša i energetsku učinkovitost Zagreb, Radnička cesta 80, 10000 Zagreb</item>
    </izvorni_sadrzaj>
    <derivirana_varijabla naziv="DomainObject.Predmet.StrankaListFormatedWithAdress_1">
      <item>MINISTARSTVO FINANCIJA</item>
      <item>Fond za zaštitu okoliša i energetsku učinkovitost Zagreb, Radnička cesta 80, 10000 Zagreb</item>
    </derivirana_varijabla>
  </DomainObject.Predmet.StrankaListFormatedWithAdress>
  <DomainObject.Predmet.StrankaListFormatedWithAdressOIB>
    <izvorni_sadrzaj>
      <item>MINISTARSTVO FINANCIJA, OIB 52634238587</item>
      <item>Fond za zaštitu okoliša i energetsku učinkovitost Zagreb, OIB 85828625994, Radnička cesta 80, 10000 Zagreb</item>
    </izvorni_sadrzaj>
    <derivirana_varijabla naziv="DomainObject.Predmet.StrankaListFormatedWithAdressOIB_1">
      <item>MINISTARSTVO FINANCIJA, OIB 52634238587</item>
      <item>Fond za zaštitu okoliša i energetsku učinkovitost Zagreb, OIB 85828625994, Radnička cesta 80, 10000 Zagreb</item>
    </derivirana_varijabla>
  </DomainObject.Predmet.StrankaListFormatedWithAdressOIB>
  <DomainObject.Predmet.StrankaListNazivFormated>
    <izvorni_sadrzaj>
      <item>MINISTARSTVO FINANCIJA</item>
      <item>Fond za zaštitu okoliša i energetsku učinkovitost Zagreb</item>
    </izvorni_sadrzaj>
    <derivirana_varijabla naziv="DomainObject.Predmet.StrankaListNazivFormated_1">
      <item>MINISTARSTVO FINANCIJA</item>
      <item>Fond za zaštitu okoliša i energetsku učinkovitost Zagreb</item>
    </derivirana_varijabla>
  </DomainObject.Predmet.StrankaListNazivFormated>
  <DomainObject.Predmet.StrankaListNazivFormatedOIB>
    <izvorni_sadrzaj>
      <item>MINISTARSTVO FINANCIJA, OIB 52634238587</item>
      <item>Fond za zaštitu okoliša i energetsku učinkovitost Zagreb, OIB 85828625994</item>
    </izvorni_sadrzaj>
    <derivirana_varijabla naziv="DomainObject.Predmet.StrankaListNazivFormatedOIB_1">
      <item>MINISTARSTVO FINANCIJA, OIB 52634238587</item>
      <item>Fond za zaštitu okoliša i energetsku učinkovitost Zagreb, OIB 85828625994</item>
    </derivirana_varijabla>
  </DomainObject.Predmet.StrankaListNazivFormatedOIB>
  <DomainObject.Predmet.ProtuStrankaListFormated>
    <izvorni_sadrzaj>
      <item>Vio-CAR jednostavno društvo s ograničenom odgovornošću za trgovinu i usluge</item>
    </izvorni_sadrzaj>
    <derivirana_varijabla naziv="DomainObject.Predmet.ProtuStrankaListFormated_1">
      <item>Vio-CAR jednostavno društvo s ograničenom odgovornošću za trgovinu i usluge</item>
    </derivirana_varijabla>
  </DomainObject.Predmet.ProtuStrankaListFormated>
  <DomainObject.Predmet.ProtuStrankaListFormatedOIB>
    <izvorni_sadrzaj>
      <item>Vio-CAR jednostavno društvo s ograničenom odgovornošću za trgovinu i usluge, OIB 57070250723</item>
    </izvorni_sadrzaj>
    <derivirana_varijabla naziv="DomainObject.Predmet.ProtuStrankaListFormatedOIB_1">
      <item>Vio-CAR jednostavno društvo s ograničenom odgovornošću za trgovinu i usluge, OIB 57070250723</item>
    </derivirana_varijabla>
  </DomainObject.Predmet.ProtuStrankaListFormatedOIB>
  <DomainObject.Predmet.ProtuStrankaListFormatedWithAdress>
    <izvorni_sadrzaj>
      <item>Vio-CAR jednostavno društvo s ograničenom odgovornošću za trgovinu i usluge, Martina Divalta 181, 31000 Osijek</item>
    </izvorni_sadrzaj>
    <derivirana_varijabla naziv="DomainObject.Predmet.ProtuStrankaListFormatedWithAdress_1">
      <item>Vio-CAR jednostavno društvo s ograničenom odgovornošću za trgovinu i usluge, Martina Divalta 181, 31000 Osijek</item>
    </derivirana_varijabla>
  </DomainObject.Predmet.ProtuStrankaListFormatedWithAdress>
  <DomainObject.Predmet.ProtuStrankaListFormatedWithAdressOIB>
    <izvorni_sadrzaj>
      <item>Vio-CAR jednostavno društvo s ograničenom odgovornošću za trgovinu i usluge, OIB 57070250723, Martina Divalta 181, 31000 Osijek</item>
    </izvorni_sadrzaj>
    <derivirana_varijabla naziv="DomainObject.Predmet.ProtuStrankaListFormatedWithAdressOIB_1">
      <item>Vio-CAR jednostavno društvo s ograničenom odgovornošću za trgovinu i usluge, OIB 57070250723, Martina Divalta 181, 31000 Osijek</item>
    </derivirana_varijabla>
  </DomainObject.Predmet.ProtuStrankaListFormatedWithAdressOIB>
  <DomainObject.Predmet.ProtuStrankaListNazivFormated>
    <izvorni_sadrzaj>
      <item>Vio-CAR jednostavno društvo s ograničenom odgovornošću za trgovinu i usluge</item>
    </izvorni_sadrzaj>
    <derivirana_varijabla naziv="DomainObject.Predmet.ProtuStrankaListNazivFormated_1">
      <item>Vio-CAR jednostavno društvo s ograničenom odgovornošću za trgovinu i usluge</item>
    </derivirana_varijabla>
  </DomainObject.Predmet.ProtuStrankaListNazivFormated>
  <DomainObject.Predmet.ProtuStrankaListNazivFormatedOIB>
    <izvorni_sadrzaj>
      <item>Vio-CAR jednostavno društvo s ograničenom odgovornošću za trgovinu i usluge, OIB 57070250723</item>
    </izvorni_sadrzaj>
    <derivirana_varijabla naziv="DomainObject.Predmet.ProtuStrankaListNazivFormatedOIB_1">
      <item>Vio-CAR jednostavno društvo s ograničenom odgovornošću za trgovinu i usluge, OIB 57070250723</item>
    </derivirana_varijabla>
  </DomainObject.Predmet.ProtuStrankaListNazivFormatedOIB>
  <DomainObject.Predmet.OstaliListFormated>
    <izvorni_sadrzaj>
      <item>ŽDO U OSIJEKU</item>
      <item>Franz Viola</item>
      <item>Zlatko Markasović</item>
    </izvorni_sadrzaj>
    <derivirana_varijabla naziv="DomainObject.Predmet.OstaliListFormated_1">
      <item>ŽDO U OSIJEKU</item>
      <item>Franz Viola</item>
      <item>Zlatko Markasović</item>
    </derivirana_varijabla>
  </DomainObject.Predmet.OstaliListFormated>
  <DomainObject.Predmet.OstaliListFormatedOIB>
    <izvorni_sadrzaj>
      <item>ŽDO U OSIJEKU</item>
      <item>Franz Viola, OIB 78374187762</item>
      <item>Zlatko Markasović, OIB 82230536462</item>
    </izvorni_sadrzaj>
    <derivirana_varijabla naziv="DomainObject.Predmet.OstaliListFormatedOIB_1">
      <item>ŽDO U OSIJEKU</item>
      <item>Franz Viola, OIB 78374187762</item>
      <item>Zlatko Markasović, OIB 82230536462</item>
    </derivirana_varijabla>
  </DomainObject.Predmet.OstaliListFormatedOIB>
  <DomainObject.Predmet.OstaliListFormatedWithAdress>
    <izvorni_sadrzaj>
      <item>ŽDO U OSIJEKU</item>
      <item>Franz Viola, Jovana Gojkovića 6/B, 31000 Osijek</item>
      <item>Zlatko Markasović, Vijenac I. Meštrovića 50, 31000 Osijek</item>
    </izvorni_sadrzaj>
    <derivirana_varijabla naziv="DomainObject.Predmet.OstaliListFormatedWithAdress_1">
      <item>ŽDO U OSIJEKU</item>
      <item>Franz Viola, Jovana Gojkovića 6/B, 31000 Osijek</item>
      <item>Zlatko Markasović, Vijenac I. Meštrovića 50, 31000 Osijek</item>
    </derivirana_varijabla>
  </DomainObject.Predmet.OstaliListFormatedWithAdress>
  <DomainObject.Predmet.OstaliListFormatedWithAdressOIB>
    <izvorni_sadrzaj>
      <item>ŽDO U OSIJEKU</item>
      <item>Franz Viola, OIB 78374187762, Jovana Gojkovića 6/B, 31000 Osijek</item>
      <item>Zlatko Markasović, OIB 82230536462, Vijenac I. Meštrovića 50, 31000 Osijek</item>
    </izvorni_sadrzaj>
    <derivirana_varijabla naziv="DomainObject.Predmet.OstaliListFormatedWithAdressOIB_1">
      <item>ŽDO U OSIJEKU</item>
      <item>Franz Viola, OIB 78374187762, Jovana Gojkovića 6/B, 31000 Osijek</item>
      <item>Zlatko Markasović, OIB 82230536462, Vijenac I. Meštrovića 50, 31000 Osijek</item>
    </derivirana_varijabla>
  </DomainObject.Predmet.OstaliListFormatedWithAdressOIB>
  <DomainObject.Predmet.OstaliListNazivFormated>
    <izvorni_sadrzaj>
      <item>ŽDO U OSIJEKU</item>
      <item>Franz Viola</item>
      <item>Zlatko Markasović</item>
    </izvorni_sadrzaj>
    <derivirana_varijabla naziv="DomainObject.Predmet.OstaliListNazivFormated_1">
      <item>ŽDO U OSIJEKU</item>
      <item>Franz Viola</item>
      <item>Zlatko Markasović</item>
    </derivirana_varijabla>
  </DomainObject.Predmet.OstaliListNazivFormated>
  <DomainObject.Predmet.OstaliListNazivFormatedOIB>
    <izvorni_sadrzaj>
      <item>ŽDO U OSIJEKU</item>
      <item>Franz Viola, OIB 78374187762</item>
      <item>Zlatko Markasović, OIB 82230536462</item>
    </izvorni_sadrzaj>
    <derivirana_varijabla naziv="DomainObject.Predmet.OstaliListNazivFormatedOIB_1">
      <item>ŽDO U OSIJEKU</item>
      <item>Franz Viola, OIB 78374187762</item>
      <item>Zlatko Markasović, OIB 82230536462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srpnja 2017.</izvorni_sadrzaj>
    <derivirana_varijabla naziv="DomainObject.Datum_1">14.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i dr.</izvorni_sadrzaj>
    <derivirana_varijabla naziv="DomainObject.Predmet.StrankaIDrugi_1">MINISTARSTVO FINANCIJA i dr.</derivirana_varijabla>
  </DomainObject.Predmet.StrankaIDrugi>
  <DomainObject.Predmet.ProtustrankaIDrugi>
    <izvorni_sadrzaj>Vio-CAR jednostavno društvo s ograničenom odgovornošću za trgovinu i usluge</izvorni_sadrzaj>
    <derivirana_varijabla naziv="DomainObject.Predmet.ProtustrankaIDrugi_1">Vio-CAR jednostavno društvo s ograničenom odgovornošću za trgovinu i usluge</derivirana_varijabla>
  </DomainObject.Predmet.ProtustrankaIDrugi>
  <DomainObject.Predmet.StrankaIDrugiAdressOIB>
    <izvorni_sadrzaj>MINISTARSTVO FINANCIJA, OIB 52634238587 i dr.</izvorni_sadrzaj>
    <derivirana_varijabla naziv="DomainObject.Predmet.StrankaIDrugiAdressOIB_1">MINISTARSTVO FINANCIJA, OIB 52634238587 i dr.</derivirana_varijabla>
  </DomainObject.Predmet.StrankaIDrugiAdressOIB>
  <DomainObject.Predmet.ProtustrankaIDrugiAdressOIB>
    <izvorni_sadrzaj>Vio-CAR jednostavno društvo s ograničenom odgovornošću za trgovinu i usluge, OIB 57070250723, Martina Divalta 181, 31000 Osijek</izvorni_sadrzaj>
    <derivirana_varijabla naziv="DomainObject.Predmet.ProtustrankaIDrugiAdressOIB_1">Vio-CAR jednostavno društvo s ograničenom odgovornošću za trgovinu i usluge, OIB 57070250723, Martina Divalta 181,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Vio-CAR jednostavno društvo s ograničenom odgovornošću za trgovinu i usluge</item>
      <item>MINISTARSTVO FINANCIJA</item>
      <item>ŽDO U OSIJEKU</item>
      <item>Fond za zaštitu okoliša i energetsku učinkovitost Zagreb</item>
      <item>Franz Viola</item>
      <item>Zlatko Markasović</item>
    </izvorni_sadrzaj>
    <derivirana_varijabla naziv="DomainObject.Predmet.SudioniciListNaziv_1">
      <item>Vio-CAR jednostavno društvo s ograničenom odgovornošću za trgovinu i usluge</item>
      <item>MINISTARSTVO FINANCIJA</item>
      <item>ŽDO U OSIJEKU</item>
      <item>Fond za zaštitu okoliša i energetsku učinkovitost Zagreb</item>
      <item>Franz Viola</item>
      <item>Zlatko Markasović</item>
    </derivirana_varijabla>
  </DomainObject.Predmet.SudioniciListNaziv>
  <DomainObject.Predmet.SudioniciListAdressOIB>
    <izvorni_sadrzaj>
      <item>Vio-CAR jednostavno društvo s ograničenom odgovornošću za trgovinu i usluge, OIB 57070250723, Martina Divalta 181,31000 Osijek</item>
      <item>MINISTARSTVO FINANCIJA, OIB 52634238587</item>
      <item>ŽDO U OSIJEKU</item>
      <item>Fond za zaštitu okoliša i energetsku učinkovitost Zagreb, OIB 85828625994, Radnička cesta 80,10000 Zagreb</item>
      <item>Franz Viola, OIB 78374187762, Jovana Gojkovića 6/B,31000 Osijek</item>
      <item>Zlatko Markasović, OIB 82230536462, Vijenac I. Meštrovića 50,31000 Osijek</item>
    </izvorni_sadrzaj>
    <derivirana_varijabla naziv="DomainObject.Predmet.SudioniciListAdressOIB_1">
      <item>Vio-CAR jednostavno društvo s ograničenom odgovornošću za trgovinu i usluge, OIB 57070250723, Martina Divalta 181,31000 Osijek</item>
      <item>MINISTARSTVO FINANCIJA, OIB 52634238587</item>
      <item>ŽDO U OSIJEKU</item>
      <item>Fond za zaštitu okoliša i energetsku učinkovitost Zagreb, OIB 85828625994, Radnička cesta 80,10000 Zagreb</item>
      <item>Franz Viola, OIB 78374187762, Jovana Gojkovića 6/B,31000 Osijek</item>
      <item>Zlatko Markasović, OIB 82230536462, Vijenac I. Meštrovića 50,31000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57070250723</item>
      <item>, OIB 52634238587</item>
      <item>, OIB null</item>
      <item>, OIB 85828625994</item>
      <item>, OIB 78374187762</item>
      <item>, OIB 82230536462</item>
    </izvorni_sadrzaj>
    <derivirana_varijabla naziv="DomainObject.Predmet.SudioniciListNazivOIB_1">
      <item>, OIB 57070250723</item>
      <item>, OIB 52634238587</item>
      <item>, OIB null</item>
      <item>, OIB 85828625994</item>
      <item>, OIB 78374187762</item>
      <item>, OIB 82230536462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Markasović, OIB 82230536462, Vij. I. Meštrovića 50 Osijek</item>
    </izvorni_sadrzaj>
    <derivirana_varijabla naziv="DomainObject.Predmet.StecajniUpraviteljiListAddressOIB_1">
      <item>Zlatko Markasović, OIB 82230536462, Vij. I. Meštrovića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0748BFE-8405-45E4-96E5-D88E414FBED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227</properties:Words>
  <properties:Characters>1222</properties:Characters>
  <properties:Lines>43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1478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2017-07-14T07:47:00Z</dcterms:created>
  <dc:creator>tkovacevic</dc:creator>
  <cp:lastModifiedBy>Elizabeta Đeke</cp:lastModifiedBy>
  <cp:lastPrinted>2017-03-21T07:50:00Z</cp:lastPrinted>
  <dcterms:modified xmlns:xsi="http://www.w3.org/2001/XMLSchema-instance" xsi:type="dcterms:W3CDTF">2017-07-14T10:04:00Z</dcterms:modified>
  <cp:revision>4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