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8a47" w14:paraId="5a18a47" w:rsidRDefault="00011F2C" w:rsidP="008615FD" w:rsidR="00011F2C" w:rsidRPr="00252E2B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252E2B">
      <w:r w:rsidRPr="00252E2B">
        <w:rPr>
          <w:rStyle w:val="Naglaeno"/>
        </w:rPr>
        <w:t xml:space="preserve">             </w:t>
      </w:r>
      <w:r w:rsidR="00574060" w:rsidRPr="00252E2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52E2B"/>
    <w:p w:rsidRDefault="008615FD" w:rsidP="008615FD" w:rsidR="008615FD" w:rsidRPr="00252E2B">
      <w:pPr>
        <w:ind w:hanging="720" w:left="360"/>
        <w:rPr>
          <w:b/>
        </w:rPr>
      </w:pPr>
      <w:r w:rsidRPr="00252E2B">
        <w:rPr>
          <w:b/>
        </w:rPr>
        <w:t xml:space="preserve">     </w:t>
      </w:r>
      <w:r w:rsidR="00A8162D" w:rsidRPr="00252E2B">
        <w:rPr>
          <w:b/>
        </w:rPr>
        <w:t xml:space="preserve">   </w:t>
      </w:r>
      <w:r w:rsidRPr="00252E2B">
        <w:rPr>
          <w:b/>
        </w:rPr>
        <w:t>REPUBLIKA HRVATSKA</w:t>
      </w:r>
    </w:p>
    <w:p w:rsidRDefault="008615FD" w:rsidP="00D61455" w:rsidR="00614EE3">
      <w:pPr>
        <w:ind w:hanging="720" w:left="360"/>
      </w:pPr>
      <w:r w:rsidRPr="00252E2B">
        <w:t xml:space="preserve">     TRGOVAČKI SUD U OSIJEKU</w:t>
      </w:r>
    </w:p>
    <w:p w:rsidRDefault="00FD25E4" w:rsidP="00D61455" w:rsidR="00FD25E4" w:rsidRPr="00252E2B">
      <w:pPr>
        <w:ind w:hanging="720" w:left="360"/>
      </w:pPr>
    </w:p>
    <w:p w:rsidRDefault="00D27785" w:rsidP="008615FD" w:rsidR="00D27785" w:rsidRPr="00252E2B"/>
    <w:p w:rsidRDefault="00CD71A8" w:rsidP="00CD71A8" w:rsidR="00CD71A8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D71A8" w:rsidP="00CD71A8" w:rsidR="00CD71A8">
      <w:pPr>
        <w:jc w:val="center"/>
        <w:rPr>
          <w:bCs/>
        </w:rPr>
      </w:pPr>
      <w:r>
        <w:rPr>
          <w:bCs/>
        </w:rPr>
        <w:t>R J E Š E N J E</w:t>
      </w:r>
    </w:p>
    <w:p w:rsidRDefault="00CD71A8" w:rsidP="00CD71A8" w:rsidR="00CD71A8">
      <w:pPr>
        <w:jc w:val="both"/>
      </w:pPr>
    </w:p>
    <w:p w:rsidRDefault="00CD71A8" w:rsidP="00CD71A8" w:rsidR="00CD71A8">
      <w:pPr>
        <w:jc w:val="both"/>
      </w:pPr>
    </w:p>
    <w:p w:rsidRDefault="00946750" w:rsidP="000B517A" w:rsidR="00CD71A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OIB: 85821130368, za otvaranje stečajnog postupka nad dužnikom WELLNESS INTERNACIONAL d.o.o., Dalj, Rudina lipovača 4, MBS: 030099823, OIB: 31552584701, dana 13. lipnja 2017.</w:t>
      </w:r>
    </w:p>
    <w:p w:rsidRDefault="00CD71A8" w:rsidP="00CD71A8" w:rsidR="00CD71A8">
      <w:pPr>
        <w:autoSpaceDE w:val="false"/>
        <w:autoSpaceDN w:val="false"/>
        <w:adjustRightInd w:val="false"/>
        <w:jc w:val="both"/>
      </w:pPr>
    </w:p>
    <w:p w:rsidRDefault="00CD71A8" w:rsidP="00CD71A8" w:rsidR="00CD71A8">
      <w:pPr>
        <w:jc w:val="center"/>
        <w:rPr>
          <w:bCs/>
        </w:rPr>
      </w:pPr>
      <w:r>
        <w:rPr>
          <w:bCs/>
        </w:rPr>
        <w:t>r i j e š i o  j e</w:t>
      </w:r>
    </w:p>
    <w:p w:rsidRDefault="0079248D" w:rsidP="00CD71A8" w:rsidR="0079248D">
      <w:pPr>
        <w:jc w:val="center"/>
        <w:rPr>
          <w:bCs/>
        </w:rPr>
      </w:pPr>
    </w:p>
    <w:p w:rsidRDefault="0079248D" w:rsidP="00CD71A8" w:rsidR="0079248D">
      <w:pPr>
        <w:jc w:val="center"/>
        <w:rPr>
          <w:bCs/>
        </w:rPr>
      </w:pPr>
    </w:p>
    <w:p w:rsidRDefault="00CD71A8" w:rsidP="00CD71A8" w:rsidR="00CD71A8">
      <w:pPr>
        <w:numPr>
          <w:ilvl w:val="0"/>
          <w:numId w:val="13"/>
        </w:numPr>
        <w:jc w:val="both"/>
      </w:pPr>
      <w:r>
        <w:t>Privremenom stečajnom upravitelju</w:t>
      </w:r>
      <w:r w:rsidR="00ED778F" w:rsidRPr="00ED778F">
        <w:t xml:space="preserve"> </w:t>
      </w:r>
      <w:r w:rsidR="000A3448">
        <w:t>Mladenu Belji, Vinkovci, Antuna Mihanovića 1, OIB: 76591147167</w:t>
      </w:r>
      <w:r w:rsidR="00ED778F">
        <w:t xml:space="preserve"> </w:t>
      </w:r>
      <w:r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CD71A8" w:rsidP="00CD71A8" w:rsidR="00CD71A8">
      <w:pPr>
        <w:ind w:left="360"/>
        <w:jc w:val="both"/>
      </w:pPr>
    </w:p>
    <w:p w:rsidRDefault="00CD71A8" w:rsidP="00CD71A8" w:rsidR="00CD71A8">
      <w:pPr>
        <w:numPr>
          <w:ilvl w:val="0"/>
          <w:numId w:val="13"/>
        </w:numPr>
        <w:jc w:val="both"/>
        <w:rPr>
          <w:lang w:eastAsia="x-none" w:val="x-none"/>
        </w:rPr>
      </w:pPr>
      <w:r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 w:rsidR="000A3448">
        <w:rPr>
          <w:lang w:eastAsia="x-none"/>
        </w:rPr>
        <w:t>HR2623400093102044532</w:t>
      </w:r>
      <w:r w:rsidR="00ED778F">
        <w:rPr>
          <w:lang w:eastAsia="x-none"/>
        </w:rPr>
        <w:t xml:space="preserve"> kod </w:t>
      </w:r>
      <w:r w:rsidR="000A3448">
        <w:rPr>
          <w:lang w:eastAsia="x-none"/>
        </w:rPr>
        <w:t xml:space="preserve">Privredne </w:t>
      </w:r>
      <w:r w:rsidR="00ED778F">
        <w:rPr>
          <w:lang w:eastAsia="x-none"/>
        </w:rPr>
        <w:t xml:space="preserve">banke </w:t>
      </w:r>
      <w:r w:rsidR="000A3448">
        <w:rPr>
          <w:lang w:eastAsia="x-none"/>
        </w:rPr>
        <w:t xml:space="preserve">Zagreb </w:t>
      </w:r>
      <w:r w:rsidR="00ED778F">
        <w:rPr>
          <w:lang w:eastAsia="x-none"/>
        </w:rPr>
        <w:t>d.d.</w:t>
      </w:r>
      <w:r>
        <w:rPr>
          <w:lang w:eastAsia="x-none" w:val="x-none"/>
        </w:rPr>
        <w:t xml:space="preserve"> a pripadajuće poreze i doprinose na odgovarajuće žiro-račune.</w:t>
      </w:r>
    </w:p>
    <w:p w:rsidRDefault="00CD71A8" w:rsidP="00CD71A8" w:rsidR="00CD71A8">
      <w:pPr>
        <w:pStyle w:val="Odlomakpopisa"/>
        <w:rPr>
          <w:lang w:eastAsia="x-none" w:val="x-none"/>
        </w:rPr>
      </w:pPr>
    </w:p>
    <w:p w:rsidRDefault="00CD71A8" w:rsidP="00CD71A8" w:rsidR="00CD71A8">
      <w:pPr>
        <w:numPr>
          <w:ilvl w:val="0"/>
          <w:numId w:val="13"/>
        </w:numPr>
        <w:jc w:val="both"/>
      </w:pPr>
      <w:r>
        <w:t xml:space="preserve">Privremenom stečajnom upravitelju </w:t>
      </w:r>
      <w:r w:rsidR="00A3193E">
        <w:t>Mladenu Belji, Vinkovci, Antuna Mihanovića 1, OIB: 76591147167</w:t>
      </w:r>
      <w:r w:rsidR="00ED778F">
        <w:t xml:space="preserve"> </w:t>
      </w:r>
      <w:r>
        <w:t xml:space="preserve">određuje se naknada troškova učinjenih u prethodnom postupku u iznosu od </w:t>
      </w:r>
      <w:r w:rsidR="00946750">
        <w:t>161,00</w:t>
      </w:r>
      <w:r>
        <w:t xml:space="preserve"> kn neto. </w:t>
      </w:r>
    </w:p>
    <w:p w:rsidRDefault="00CD71A8" w:rsidP="00ED778F" w:rsidR="00CD71A8"/>
    <w:p w:rsidRDefault="00CD71A8" w:rsidP="00CD71A8" w:rsidR="00CD71A8">
      <w:pPr>
        <w:numPr>
          <w:ilvl w:val="0"/>
          <w:numId w:val="13"/>
        </w:numPr>
      </w:pPr>
      <w:r>
        <w:t>Ovo rješenje objaviti će se na mrežnoj stranici e-Oglasna ploča sudova.</w:t>
      </w:r>
    </w:p>
    <w:p w:rsidRDefault="00CD71A8" w:rsidP="00CD71A8" w:rsidR="00CD71A8">
      <w:pPr>
        <w:ind w:left="1065"/>
        <w:jc w:val="both"/>
        <w:rPr>
          <w:lang w:eastAsia="x-none" w:val="x-none"/>
        </w:rPr>
      </w:pPr>
    </w:p>
    <w:p w:rsidRDefault="00CD71A8" w:rsidP="00CD71A8" w:rsidR="00CD71A8">
      <w:pPr>
        <w:ind w:firstLine="1418"/>
        <w:jc w:val="both"/>
      </w:pPr>
    </w:p>
    <w:p w:rsidRDefault="00CD71A8" w:rsidP="00CD71A8" w:rsidR="00CD71A8">
      <w:pPr>
        <w:jc w:val="center"/>
        <w:rPr>
          <w:bCs/>
        </w:rPr>
      </w:pPr>
      <w:r>
        <w:rPr>
          <w:bCs/>
        </w:rPr>
        <w:t>Obrazloženje</w:t>
      </w:r>
    </w:p>
    <w:p w:rsidRDefault="00CD71A8" w:rsidP="00CD71A8" w:rsidR="00CD71A8">
      <w:pPr>
        <w:jc w:val="center"/>
        <w:rPr>
          <w:bCs/>
        </w:rPr>
      </w:pPr>
    </w:p>
    <w:p w:rsidRDefault="00261EE9" w:rsidP="00CD71A8" w:rsidR="00261EE9">
      <w:pPr>
        <w:jc w:val="center"/>
        <w:rPr>
          <w:bCs/>
        </w:rPr>
      </w:pPr>
    </w:p>
    <w:p w:rsidRDefault="00CD71A8" w:rsidP="00CD71A8" w:rsidR="00CD71A8" w:rsidRPr="00261EE9">
      <w:pPr>
        <w:pStyle w:val="Tijeloteksta"/>
        <w:rPr>
          <w:sz w:val="24"/>
        </w:rPr>
      </w:pPr>
      <w:r w:rsidRPr="00503F39">
        <w:rPr>
          <w:bCs/>
          <w:sz w:val="24"/>
        </w:rPr>
        <w:tab/>
      </w:r>
      <w:r w:rsidRPr="00503F39">
        <w:rPr>
          <w:sz w:val="24"/>
        </w:rPr>
        <w:t xml:space="preserve">Rješenjem ovoga suda broj </w:t>
      </w:r>
      <w:r w:rsidR="00261EE9" w:rsidRPr="00503F39">
        <w:rPr>
          <w:sz w:val="24"/>
        </w:rPr>
        <w:t>7 St-</w:t>
      </w:r>
      <w:r w:rsidR="00503F39" w:rsidRPr="00503F39">
        <w:rPr>
          <w:sz w:val="24"/>
        </w:rPr>
        <w:t>2828</w:t>
      </w:r>
      <w:r w:rsidR="006477DD" w:rsidRPr="00503F39">
        <w:rPr>
          <w:sz w:val="24"/>
        </w:rPr>
        <w:t>/</w:t>
      </w:r>
      <w:r w:rsidR="00503F39" w:rsidRPr="00503F39">
        <w:rPr>
          <w:sz w:val="24"/>
        </w:rPr>
        <w:t>16-10</w:t>
      </w:r>
      <w:r w:rsidR="00261EE9" w:rsidRPr="00503F39">
        <w:rPr>
          <w:sz w:val="24"/>
        </w:rPr>
        <w:t xml:space="preserve"> od 2</w:t>
      </w:r>
      <w:r w:rsidR="006477DD" w:rsidRPr="00503F39">
        <w:rPr>
          <w:sz w:val="24"/>
        </w:rPr>
        <w:t>0</w:t>
      </w:r>
      <w:r w:rsidR="00261EE9" w:rsidRPr="00503F39">
        <w:rPr>
          <w:sz w:val="24"/>
        </w:rPr>
        <w:t xml:space="preserve">. </w:t>
      </w:r>
      <w:r w:rsidR="006477DD" w:rsidRPr="00503F39">
        <w:rPr>
          <w:sz w:val="24"/>
        </w:rPr>
        <w:t>ožujka</w:t>
      </w:r>
      <w:r w:rsidR="00261EE9" w:rsidRPr="00503F39">
        <w:rPr>
          <w:sz w:val="24"/>
        </w:rPr>
        <w:t xml:space="preserve"> 2017. godine</w:t>
      </w:r>
      <w:r w:rsidRPr="00503F39">
        <w:rPr>
          <w:sz w:val="24"/>
        </w:rPr>
        <w:t xml:space="preserve"> pokrenut je prethodni postupak nad dužnikom </w:t>
      </w:r>
      <w:r w:rsidR="00503F39" w:rsidRPr="00503F39">
        <w:rPr>
          <w:sz w:val="24"/>
        </w:rPr>
        <w:t>WELLNESS INTERNACIONAL d.o.o., Dalj, Rudina lipovača 4, MBS: 030099823, OIB: 31552584701</w:t>
      </w:r>
      <w:r w:rsidR="009A6690" w:rsidRPr="00503F39">
        <w:rPr>
          <w:sz w:val="24"/>
        </w:rPr>
        <w:t xml:space="preserve"> </w:t>
      </w:r>
      <w:r w:rsidR="00261EE9" w:rsidRPr="00503F39">
        <w:rPr>
          <w:color w:val="000000"/>
          <w:sz w:val="24"/>
        </w:rPr>
        <w:t xml:space="preserve"> </w:t>
      </w:r>
      <w:r w:rsidRPr="00503F39">
        <w:rPr>
          <w:sz w:val="24"/>
        </w:rPr>
        <w:t xml:space="preserve">i imenovan je </w:t>
      </w:r>
      <w:r w:rsidR="008F5E7F" w:rsidRPr="00503F39">
        <w:rPr>
          <w:sz w:val="24"/>
        </w:rPr>
        <w:t xml:space="preserve">Mladen </w:t>
      </w:r>
      <w:proofErr w:type="spellStart"/>
      <w:r w:rsidR="008F5E7F" w:rsidRPr="00503F39">
        <w:rPr>
          <w:sz w:val="24"/>
        </w:rPr>
        <w:t>Beljo</w:t>
      </w:r>
      <w:proofErr w:type="spellEnd"/>
      <w:r w:rsidR="008F5E7F" w:rsidRPr="00503F39">
        <w:rPr>
          <w:sz w:val="24"/>
        </w:rPr>
        <w:t xml:space="preserve">, Vinkovci, Antuna Mihanovića 1, OIB: 76591147167 </w:t>
      </w:r>
      <w:r w:rsidRPr="00503F39">
        <w:rPr>
          <w:sz w:val="24"/>
        </w:rPr>
        <w:t>za privremenog stečajnog upravitelja, sa zadatkom da u</w:t>
      </w:r>
      <w:r w:rsidRPr="008F5E7F">
        <w:rPr>
          <w:sz w:val="24"/>
        </w:rPr>
        <w:t xml:space="preserve"> roku 15 dana utvrdi postoje li stečajni razlozi, da li je imovina dužnika koja bi ušla u stečajnu masu dovoljna za</w:t>
      </w:r>
      <w:r w:rsidRPr="00261EE9">
        <w:rPr>
          <w:sz w:val="24"/>
        </w:rPr>
        <w:t xml:space="preserve"> namirenje troškova stečajnog postupka i da li je dužnik imao </w:t>
      </w:r>
      <w:r w:rsidRPr="00261EE9">
        <w:rPr>
          <w:sz w:val="24"/>
        </w:rPr>
        <w:lastRenderedPageBreak/>
        <w:t>promet nekretnina u razdoblju od 4 godine prije podnošenja prijedloga za otvaranje stečajnog postupka, te o istom dostaviti sudu pisano izvješće.</w:t>
      </w:r>
    </w:p>
    <w:p w:rsidRDefault="00CD71A8" w:rsidP="00CD71A8" w:rsidR="00CD71A8" w:rsidRPr="00261EE9">
      <w:pPr>
        <w:pStyle w:val="Tijeloteksta"/>
        <w:rPr>
          <w:sz w:val="24"/>
        </w:rPr>
      </w:pPr>
    </w:p>
    <w:p w:rsidRDefault="00CD71A8" w:rsidP="00CD71A8" w:rsidR="00CD71A8">
      <w:pPr>
        <w:pStyle w:val="Tijeloteksta"/>
        <w:ind w:firstLine="708"/>
        <w:rPr>
          <w:sz w:val="24"/>
        </w:rPr>
      </w:pPr>
      <w:r w:rsidRPr="00261EE9">
        <w:rPr>
          <w:sz w:val="24"/>
        </w:rPr>
        <w:t xml:space="preserve">Privremeni stečajni upravitelj obavio je sve potrebne radnje, te je sastavio i dostavio svoje pisano izvješće i sudjelovao na ročištu radi izjašnjenja o prijedlogu za otvaranje stečajnog postupka i ročištu radi rasprave o uvjetima za otvaranje stečajnog postupka, a dana </w:t>
      </w:r>
      <w:r w:rsidR="00503F39">
        <w:rPr>
          <w:sz w:val="24"/>
        </w:rPr>
        <w:t>11</w:t>
      </w:r>
      <w:r w:rsidR="00261EE9">
        <w:rPr>
          <w:sz w:val="24"/>
        </w:rPr>
        <w:t>. svibnja 2017. godine</w:t>
      </w:r>
      <w:r w:rsidRPr="00261EE9">
        <w:rPr>
          <w:sz w:val="24"/>
        </w:rPr>
        <w:t xml:space="preserve"> zaprimljen je zahtjev za određivanje nagrade, te je sud vodeći računa o složenosti poslova koje je obavio privremeni stečajni upravitelj, odluč</w:t>
      </w:r>
      <w:r w:rsidR="00261EE9">
        <w:rPr>
          <w:sz w:val="24"/>
        </w:rPr>
        <w:t>io</w:t>
      </w:r>
      <w:r w:rsidRPr="00261EE9">
        <w:rPr>
          <w:sz w:val="24"/>
        </w:rPr>
        <w:t xml:space="preserve"> kao u izreci temeljem čl. 119. st. 6. u vezi s čl. 94. Stečajnog zakona (NN 71/15) i čl. 2.,4. i 15. Uredbe o kriterijima i načinu obračuna i plaćanja nagrade stečajnim upraviteljima (NN 105/15).</w:t>
      </w:r>
    </w:p>
    <w:p w:rsidRDefault="00261EE9" w:rsidP="00CD71A8" w:rsidR="00261EE9" w:rsidRPr="00261EE9">
      <w:pPr>
        <w:pStyle w:val="Tijeloteksta"/>
        <w:ind w:firstLine="708"/>
        <w:rPr>
          <w:sz w:val="24"/>
        </w:rPr>
      </w:pPr>
    </w:p>
    <w:p w:rsidRDefault="00CD71A8" w:rsidP="00CD71A8" w:rsidR="00CD71A8">
      <w:pPr>
        <w:ind w:firstLine="708"/>
        <w:jc w:val="both"/>
      </w:pPr>
      <w:r w:rsidRPr="00296A5A">
        <w:t xml:space="preserve">Pri tome je privremenom stečajnom upravitelju priznato </w:t>
      </w:r>
      <w:r w:rsidR="00503F39">
        <w:t>160,00</w:t>
      </w:r>
      <w:r w:rsidRPr="00296A5A">
        <w:t xml:space="preserve"> kn naknade troškova na temelju pisanoga, obrazloženoga i dokumentiranoga izvješća privremenog stečajnog upravitelja, pri čemu se od navedenog iznosa 60,00 kn odnosi na državne </w:t>
      </w:r>
      <w:proofErr w:type="spellStart"/>
      <w:r w:rsidRPr="00296A5A">
        <w:t>biljege</w:t>
      </w:r>
      <w:proofErr w:type="spellEnd"/>
      <w:r w:rsidRPr="00296A5A">
        <w:t xml:space="preserve"> za tri zahtjeva upućenih Ministarstvu unutarnjih poslova, Državnoj geodetskoj upravi i općinskom sudu u Osije</w:t>
      </w:r>
      <w:r w:rsidR="00261EE9" w:rsidRPr="00296A5A">
        <w:t>ku,</w:t>
      </w:r>
      <w:r w:rsidRPr="00296A5A">
        <w:t xml:space="preserve"> 47,50 kn na poštarinu za </w:t>
      </w:r>
      <w:r w:rsidR="00012D0F">
        <w:t>šest</w:t>
      </w:r>
      <w:r w:rsidR="00012D0F" w:rsidRPr="00296A5A">
        <w:t xml:space="preserve"> </w:t>
      </w:r>
      <w:r w:rsidRPr="00296A5A">
        <w:t>preporučenih pošiljki upućenih zakonskom zastupniku dužnika, MUP-u, ZK odjelu, Državnoj geode</w:t>
      </w:r>
      <w:r w:rsidR="00012D0F">
        <w:t xml:space="preserve">tskoj upravi i Poreznoj upravi i Trgovačkom sudu u </w:t>
      </w:r>
      <w:r w:rsidR="00012D0F" w:rsidRPr="00FD25E4">
        <w:t xml:space="preserve">Osijeku </w:t>
      </w:r>
      <w:r w:rsidR="00261EE9" w:rsidRPr="00FD25E4">
        <w:t>a 53,50 kn odnosi</w:t>
      </w:r>
      <w:r w:rsidR="00261EE9" w:rsidRPr="00296A5A">
        <w:t xml:space="preserve"> na</w:t>
      </w:r>
      <w:r w:rsidR="003A60C4" w:rsidRPr="00296A5A">
        <w:t xml:space="preserve"> </w:t>
      </w:r>
      <w:r w:rsidRPr="00296A5A">
        <w:t>naknadu Financijsk</w:t>
      </w:r>
      <w:r w:rsidR="00296A5A">
        <w:t>oj</w:t>
      </w:r>
      <w:r w:rsidRPr="00296A5A">
        <w:t xml:space="preserve"> agenciji za izdavanje potvrde o blokadi računa dužnika, a u skladu s čl. 94. st. 3. Stečajnog zakona.</w:t>
      </w:r>
      <w:r>
        <w:t xml:space="preserve"> </w:t>
      </w:r>
    </w:p>
    <w:p w:rsidRDefault="009B4A86" w:rsidP="00FE3F69" w:rsidR="009B4A86">
      <w:pPr>
        <w:jc w:val="both"/>
      </w:pPr>
    </w:p>
    <w:p w:rsidRDefault="00A4057E" w:rsidP="00FE3F69" w:rsidR="00A4057E" w:rsidRPr="00252E2B">
      <w:pPr>
        <w:jc w:val="both"/>
      </w:pPr>
    </w:p>
    <w:p w:rsidRDefault="009B4A86" w:rsidP="00F37FD9" w:rsidR="009B4A86" w:rsidRPr="00252E2B">
      <w:pPr>
        <w:jc w:val="center"/>
        <w:rPr>
          <w:bCs/>
        </w:rPr>
      </w:pPr>
      <w:r w:rsidRPr="00252E2B">
        <w:rPr>
          <w:bCs/>
        </w:rPr>
        <w:t xml:space="preserve">U Osijeku </w:t>
      </w:r>
      <w:r w:rsidR="00012D0F">
        <w:rPr>
          <w:bCs/>
        </w:rPr>
        <w:t>13. lipnja</w:t>
      </w:r>
      <w:r w:rsidR="002C000F" w:rsidRPr="00252E2B">
        <w:rPr>
          <w:bCs/>
        </w:rPr>
        <w:t xml:space="preserve"> </w:t>
      </w:r>
      <w:r w:rsidRPr="00252E2B">
        <w:rPr>
          <w:bCs/>
        </w:rPr>
        <w:t xml:space="preserve">2017.                </w:t>
      </w:r>
    </w:p>
    <w:p w:rsidRDefault="009B4A86" w:rsidP="009B4A86" w:rsidR="009B4A86" w:rsidRPr="00252E2B">
      <w:pPr>
        <w:jc w:val="center"/>
        <w:rPr>
          <w:bCs/>
        </w:rPr>
      </w:pPr>
    </w:p>
    <w:p w:rsidRDefault="00D30FEE" w:rsidP="009B4A86" w:rsidR="009B4A86" w:rsidRPr="00252E2B">
      <w:pPr>
        <w:ind w:left="5580"/>
        <w:jc w:val="center"/>
      </w:pPr>
      <w:r w:rsidRPr="00252E2B">
        <w:rPr>
          <w:bCs/>
        </w:rPr>
        <w:t>STEČAJNI SUDAC</w:t>
      </w:r>
    </w:p>
    <w:p w:rsidRDefault="009B4A86" w:rsidP="00FE3F69" w:rsidR="00CD7F07" w:rsidRPr="00252E2B">
      <w:pPr>
        <w:ind w:left="5580"/>
        <w:jc w:val="center"/>
      </w:pPr>
      <w:r w:rsidRPr="00252E2B">
        <w:t>mr.</w:t>
      </w:r>
      <w:r w:rsidR="00FE3F69" w:rsidRPr="00252E2B">
        <w:t xml:space="preserve"> </w:t>
      </w:r>
      <w:r w:rsidRPr="00252E2B">
        <w:t>sc. Boris Vuković</w:t>
      </w:r>
    </w:p>
    <w:p w:rsidRDefault="001A3183" w:rsidP="00FE3F69" w:rsidR="001A3183" w:rsidRPr="00252E2B">
      <w:pPr>
        <w:ind w:left="5580"/>
        <w:jc w:val="center"/>
      </w:pPr>
    </w:p>
    <w:p w:rsidRDefault="00B47E69" w:rsidP="00FE3F69" w:rsidR="00B47E69" w:rsidRPr="00252E2B">
      <w:pPr>
        <w:ind w:left="5580"/>
        <w:jc w:val="center"/>
      </w:pPr>
    </w:p>
    <w:p w:rsidRDefault="00482511" w:rsidP="00E91C27" w:rsidR="00482511" w:rsidRPr="00252E2B"/>
    <w:p w:rsidRDefault="00CD7F07" w:rsidP="00CD7F07" w:rsidR="00CD7F07" w:rsidRPr="00252E2B">
      <w:r w:rsidRPr="00252E2B">
        <w:t xml:space="preserve">Zapisničar Danijela </w:t>
      </w:r>
      <w:proofErr w:type="spellStart"/>
      <w:r w:rsidRPr="00252E2B">
        <w:t>Špeletić</w:t>
      </w:r>
      <w:proofErr w:type="spellEnd"/>
    </w:p>
    <w:p w:rsidRDefault="00476AA5" w:rsidP="00FE3F69" w:rsidR="00476AA5" w:rsidRPr="00252E2B"/>
    <w:p w:rsidRDefault="00E21329" w:rsidP="00E21329" w:rsidR="00E21329" w:rsidRPr="00252E2B">
      <w:pPr>
        <w:pStyle w:val="Tijeloteksta"/>
        <w:rPr>
          <w:bCs/>
          <w:sz w:val="24"/>
        </w:rPr>
      </w:pPr>
      <w:r w:rsidRPr="00252E2B">
        <w:rPr>
          <w:bCs/>
          <w:sz w:val="24"/>
        </w:rPr>
        <w:t>UPUTA O PRAVNOM LIJEKU:</w:t>
      </w:r>
    </w:p>
    <w:p w:rsidRDefault="00E21329" w:rsidP="00E21329" w:rsidR="00E21329" w:rsidRPr="00252E2B">
      <w:pPr>
        <w:pStyle w:val="Tijeloteksta"/>
        <w:rPr>
          <w:bCs/>
          <w:sz w:val="24"/>
        </w:rPr>
      </w:pPr>
      <w:r w:rsidRPr="00252E2B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252E2B">
      <w:pPr>
        <w:pStyle w:val="Tijeloteksta"/>
        <w:rPr>
          <w:sz w:val="24"/>
        </w:rPr>
      </w:pPr>
    </w:p>
    <w:p w:rsidRDefault="009B4A86" w:rsidP="009B4A86" w:rsidR="009B4A86" w:rsidRPr="00252E2B">
      <w:pPr>
        <w:ind w:left="5580"/>
        <w:jc w:val="center"/>
      </w:pPr>
    </w:p>
    <w:p w:rsidRDefault="009B4A86" w:rsidP="00D1116B" w:rsidR="009B4A86" w:rsidRPr="00252E2B">
      <w:pPr>
        <w:rPr>
          <w:bCs/>
        </w:rPr>
      </w:pPr>
    </w:p>
    <w:p w:rsidRDefault="00CD71A8" w:rsidP="00CD71A8" w:rsidR="00CD71A8">
      <w:pPr>
        <w:pStyle w:val="Tijeloteksta"/>
      </w:pPr>
      <w:r>
        <w:t>D N A :</w:t>
      </w:r>
    </w:p>
    <w:p w:rsidRDefault="00CD71A8" w:rsidP="00CD71A8" w:rsidR="004F5C27" w:rsidRPr="004F5C27">
      <w:pPr>
        <w:pStyle w:val="Tijeloteksta"/>
        <w:numPr>
          <w:ilvl w:val="0"/>
          <w:numId w:val="15"/>
        </w:numPr>
        <w:rPr>
          <w:sz w:val="24"/>
        </w:rPr>
      </w:pPr>
      <w:r w:rsidRPr="004F5C27">
        <w:rPr>
          <w:sz w:val="24"/>
        </w:rPr>
        <w:t xml:space="preserve">privremeni stečajni upravitelj </w:t>
      </w:r>
      <w:r w:rsidR="004F5C27" w:rsidRPr="004F5C27">
        <w:rPr>
          <w:sz w:val="24"/>
        </w:rPr>
        <w:t xml:space="preserve">Mladen </w:t>
      </w:r>
      <w:proofErr w:type="spellStart"/>
      <w:r w:rsidR="004F5C27" w:rsidRPr="004F5C27">
        <w:rPr>
          <w:sz w:val="24"/>
        </w:rPr>
        <w:t>Beljo</w:t>
      </w:r>
      <w:proofErr w:type="spellEnd"/>
      <w:r w:rsidR="004F5C27" w:rsidRPr="004F5C27">
        <w:rPr>
          <w:sz w:val="24"/>
        </w:rPr>
        <w:t>, Vinkovci, Antuna Mihanovića 1,</w:t>
      </w:r>
    </w:p>
    <w:p w:rsidRDefault="00CD71A8" w:rsidP="00CD71A8" w:rsidR="00CD71A8" w:rsidRPr="004F5C27">
      <w:pPr>
        <w:pStyle w:val="Tijeloteksta"/>
        <w:numPr>
          <w:ilvl w:val="0"/>
          <w:numId w:val="15"/>
        </w:numPr>
        <w:rPr>
          <w:sz w:val="24"/>
        </w:rPr>
      </w:pPr>
      <w:r w:rsidRPr="004F5C27">
        <w:rPr>
          <w:sz w:val="24"/>
        </w:rPr>
        <w:t xml:space="preserve">mrežna stranica e-Oglasna ploča sudova </w:t>
      </w:r>
    </w:p>
    <w:p w:rsidRDefault="00CD71A8" w:rsidP="00CD71A8" w:rsidR="00CD71A8" w:rsidRPr="004F5C27">
      <w:pPr>
        <w:numPr>
          <w:ilvl w:val="0"/>
          <w:numId w:val="15"/>
        </w:numPr>
        <w:jc w:val="both"/>
      </w:pPr>
      <w:r w:rsidRPr="004F5C27">
        <w:t>računovodstvu</w:t>
      </w:r>
      <w:r w:rsidR="005D7CE7">
        <w:t xml:space="preserve"> po pravomoćnosti</w:t>
      </w:r>
    </w:p>
    <w:p w:rsidRDefault="00CD71A8" w:rsidP="00CD71A8" w:rsidR="00CD71A8" w:rsidRPr="004F5C27">
      <w:pPr>
        <w:numPr>
          <w:ilvl w:val="0"/>
          <w:numId w:val="15"/>
        </w:numPr>
        <w:jc w:val="both"/>
      </w:pPr>
      <w:r w:rsidRPr="004F5C27">
        <w:t xml:space="preserve">kal. </w:t>
      </w:r>
      <w:r w:rsidR="005D7CE7">
        <w:t>8</w:t>
      </w:r>
      <w:r w:rsidRPr="004F5C27">
        <w:t>.</w:t>
      </w:r>
      <w:r w:rsidR="005D7CE7">
        <w:t>8</w:t>
      </w:r>
      <w:r w:rsidRPr="004F5C27">
        <w:t>.2017.</w:t>
      </w:r>
    </w:p>
    <w:p w:rsidRDefault="00CD71A8" w:rsidP="00CD71A8" w:rsidR="00CD71A8">
      <w:pPr>
        <w:ind w:left="360"/>
        <w:jc w:val="both"/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/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  <w:t xml:space="preserve"> </w:t>
      </w:r>
      <w:r w:rsidRPr="00252E2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 xml:space="preserve">                                                                                                                                </w:t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  <w:t xml:space="preserve">   </w:t>
      </w:r>
      <w:r w:rsidRPr="00252E2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6D3C3F" w:rsidP="008615FD" w:rsidR="006D3C3F" w:rsidRPr="00252E2B"/>
    <w:sectPr w:rsidSect="00606835" w:rsidR="006D3C3F" w:rsidRPr="00252E2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AB6" w:rsidR="00DE3AB6">
      <w:r>
        <w:separator/>
      </w:r>
    </w:p>
  </w:endnote>
  <w:endnote w:id="0" w:type="continuationSeparator">
    <w:p w:rsidRDefault="00DE3AB6" w:rsidR="00DE3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AB6" w:rsidR="00DE3AB6">
      <w:r>
        <w:separator/>
      </w:r>
    </w:p>
  </w:footnote>
  <w:footnote w:id="0" w:type="continuationSeparator">
    <w:p w:rsidRDefault="00DE3AB6" w:rsidR="00DE3A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781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4E22A9" w:rsidR="004E22A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4E22A9">
      <w:t>7 St-2828/16-20</w:t>
    </w:r>
  </w:p>
  <w:p w:rsidRDefault="00C500C6" w:rsidP="00C500C6" w:rsidR="00C500C6">
    <w:pPr>
      <w:jc w:val="right"/>
    </w:pPr>
  </w:p>
  <w:p w:rsidRDefault="00F5482B" w:rsidP="00F5482B" w:rsidR="00F5482B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4E22A9" w:rsidR="004E22A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E22A9">
      <w:t>7 St-2828/16-20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2D0F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448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17A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47F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1EE9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6A5A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60C4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1F0"/>
    <w:rsid w:val="00435DE7"/>
    <w:rsid w:val="004378B5"/>
    <w:rsid w:val="00442D99"/>
    <w:rsid w:val="00445871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22A9"/>
    <w:rsid w:val="004E4381"/>
    <w:rsid w:val="004F0B03"/>
    <w:rsid w:val="004F2AA7"/>
    <w:rsid w:val="004F3C29"/>
    <w:rsid w:val="004F422A"/>
    <w:rsid w:val="004F5315"/>
    <w:rsid w:val="004F5AF1"/>
    <w:rsid w:val="004F5C27"/>
    <w:rsid w:val="005013B9"/>
    <w:rsid w:val="00503088"/>
    <w:rsid w:val="00503F39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798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CE7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7DD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248D"/>
    <w:rsid w:val="007933F1"/>
    <w:rsid w:val="00793949"/>
    <w:rsid w:val="00793BF8"/>
    <w:rsid w:val="007A0D4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5E7F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6750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690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93E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20C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815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0C6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1A8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3AB6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D778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5E4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00C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278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2781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2781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81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81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00C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278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2781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2781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81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81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04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879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385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2828</izvorni_sadrzaj>
    <derivirana_varijabla naziv="DomainObject.Predmet.Broj_1">2828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St-2828/2016</izvorni_sadrzaj>
    <derivirana_varijabla naziv="DomainObject.Predmet.OznakaBroj_1">St-2828/2016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WELLNESS INTERNACIONAL d.o.o. za proizvodnju i trgovinu zastupanog po punomoćniku Samir Slamić</izvorni_sadrzaj>
    <derivirana_varijabla naziv="DomainObject.Predmet.ProtustrankaFormated_1">  WELLNESS INTERNACIONAL d.o.o. za proizvodnju i trgovinu zastupanog po punomoćniku Samir Slamić</derivirana_varijabla>
  </DomainObject.Predmet.ProtustrankaFormated>
  <DomainObject.Predmet.ProtustrankaFormatedOIB>
    <izvorni_sadrzaj>  WELLNESS INTERNACIONAL d.o.o. za proizvodnju i trgovinu, OIB 31552584701 zastupanog po punomoćniku Samir Slamić</izvorni_sadrzaj>
    <derivirana_varijabla naziv="DomainObject.Predmet.ProtustrankaFormatedOIB_1">  WELLNESS INTERNACIONAL d.o.o. za proizvodnju i trgovinu, OIB 31552584701 zastupanog po punomoćniku Samir Slamić</derivirana_varijabla>
  </DomainObject.Predmet.ProtustrankaFormatedOIB>
  <DomainObject.Predmet.ProtustrankaFormatedWithAdress>
    <izvorni_sadrzaj> WELLNESS INTERNACIONAL d.o.o. za proizvodnju i trgovinu, Rudina lipovača 4, 31226 Dalj zastupanog po punomoćniku Samir Slamić</izvorni_sadrzaj>
    <derivirana_varijabla naziv="DomainObject.Predmet.ProtustrankaFormatedWithAdress_1"> WELLNESS INTERNACIONAL d.o.o. za proizvodnju i trgovinu, Rudina lipovača 4, 31226 Dalj zastupanog po punomoćniku Samir Slamić</derivirana_varijabla>
  </DomainObject.Predmet.ProtustrankaFormatedWithAdress>
  <DomainObject.Predmet.ProtustrankaFormatedWithAdressOIB>
    <izvorni_sadrzaj> WELLNESS INTERNACIONAL d.o.o. za proizvodnju i trgovinu, OIB 31552584701, Rudina lipovača 4, 31226 Dalj zastupanog po punomoćniku Samir Slamić</izvorni_sadrzaj>
    <derivirana_varijabla naziv="DomainObject.Predmet.ProtustrankaFormatedWithAdressOIB_1"> WELLNESS INTERNACIONAL d.o.o. za proizvodnju i trgovinu, OIB 31552584701, Rudina lipovača 4, 31226 Dalj zastupanog po punomoćniku Samir Slamić</derivirana_varijabla>
  </DomainObject.Predmet.ProtustrankaFormatedWithAdressOIB>
  <DomainObject.Predmet.ProtustrankaWithAdress>
    <izvorni_sadrzaj>WELLNESS INTERNACIONAL d.o.o. za proizvodnju i trgovinu Rudina lipovača 4, 31226 Dalj</izvorni_sadrzaj>
    <derivirana_varijabla naziv="DomainObject.Predmet.ProtustrankaWithAdress_1">WELLNESS INTERNACIONAL d.o.o. za proizvodnju i trgovinu Rudina lipovača 4, 31226 Dalj</derivirana_varijabla>
  </DomainObject.Predmet.ProtustrankaWithAdress>
  <DomainObject.Predmet.ProtustrankaWithAdressOIB>
    <izvorni_sadrzaj>WELLNESS INTERNACIONAL d.o.o. za proizvodnju i trgovinu, OIB 31552584701, Rudina lipovača 4, 31226 Dalj</izvorni_sadrzaj>
    <derivirana_varijabla naziv="DomainObject.Predmet.ProtustrankaWithAdressOIB_1">WELLNESS INTERNACIONAL d.o.o. za proizvodnju i trgovinu, OIB 31552584701, Rudina lipovača 4, 31226 Dalj</derivirana_varijabla>
  </DomainObject.Predmet.ProtustrankaWithAdressOIB>
  <DomainObject.Predmet.ProtustrankaNazivFormated>
    <izvorni_sadrzaj>WELLNESS INTERNACIONAL d.o.o. za proizvodnju i trgovinu</izvorni_sadrzaj>
    <derivirana_varijabla naziv="DomainObject.Predmet.ProtustrankaNazivFormated_1">WELLNESS INTERNACIONAL d.o.o. za proizvodnju i trgovinu</derivirana_varijabla>
  </DomainObject.Predmet.ProtustrankaNazivFormated>
  <DomainObject.Predmet.ProtustrankaNazivFormatedOIB>
    <izvorni_sadrzaj>WELLNESS INTERNACIONAL d.o.o. za proizvodnju i trgovinu, OIB 31552584701</izvorni_sadrzaj>
    <derivirana_varijabla naziv="DomainObject.Predmet.ProtustrankaNazivFormatedOIB_1">WELLNESS INTERNACIONAL d.o.o. za proizvodnju i trgovinu, OIB 31552584701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WELLNESS INTERNACIONAL d.o.o. za proizvodnju i trgovinu zastupanog po punomoćniku Samir Slamić</item>
    </izvorni_sadrzaj>
    <derivirana_varijabla naziv="DomainObject.Predmet.ProtuStrankaListFormated_1">
      <item>WELLNESS INTERNACIONAL d.o.o. za proizvodnju i trgovinu zastupanog po punomoćniku Samir Slamić</item>
    </derivirana_varijabla>
  </DomainObject.Predmet.ProtuStrankaListFormated>
  <DomainObject.Predmet.ProtuStrankaListFormatedOIB>
    <izvorni_sadrzaj>
      <item>WELLNESS INTERNACIONAL d.o.o. za proizvodnju i trgovinu, OIB 31552584701 zastupanog po punomoćniku Samir Slamić</item>
    </izvorni_sadrzaj>
    <derivirana_varijabla naziv="DomainObject.Predmet.ProtuStrankaListFormatedOIB_1">
      <item>WELLNESS INTERNACIONAL d.o.o. za proizvodnju i trgovinu, OIB 31552584701 zastupanog po punomoćniku Samir Slamić</item>
    </derivirana_varijabla>
  </DomainObject.Predmet.ProtuStrankaListFormatedOIB>
  <DomainObject.Predmet.ProtuStrankaListFormatedWithAdress>
    <izvorni_sadrzaj>
      <item>WELLNESS INTERNACIONAL d.o.o. za proizvodnju i trgovinu, Rudina lipovača 4, 31226 Dalj zastupanog po punomoćniku Samir Slamić</item>
    </izvorni_sadrzaj>
    <derivirana_varijabla naziv="DomainObject.Predmet.ProtuStrankaListFormatedWithAdress_1">
      <item>WELLNESS INTERNACIONAL d.o.o. za proizvodnju i trgovinu, Rudina lipovača 4, 31226 Dalj zastupanog po punomoćniku Samir Slamić</item>
    </derivirana_varijabla>
  </DomainObject.Predmet.ProtuStrankaListFormatedWithAdress>
  <DomainObject.Predmet.ProtuStrankaListFormatedWithAdressOIB>
    <izvorni_sadrzaj>
      <item>WELLNESS INTERNACIONAL d.o.o. za proizvodnju i trgovinu, OIB 31552584701, Rudina lipovača 4, 31226 Dalj zastupanog po punomoćniku Samir Slamić</item>
    </izvorni_sadrzaj>
    <derivirana_varijabla naziv="DomainObject.Predmet.ProtuStrankaListFormatedWithAdressOIB_1">
      <item>WELLNESS INTERNACIONAL d.o.o. za proizvodnju i trgovinu, OIB 31552584701, Rudina lipovača 4, 31226 Dalj zastupanog po punomoćniku Samir Slamić</item>
    </derivirana_varijabla>
  </DomainObject.Predmet.ProtuStrankaListFormatedWithAdressOIB>
  <DomainObject.Predmet.ProtuStrankaListNazivFormated>
    <izvorni_sadrzaj>
      <item>WELLNESS INTERNACIONAL d.o.o. za proizvodnju i trgovinu</item>
    </izvorni_sadrzaj>
    <derivirana_varijabla naziv="DomainObject.Predmet.ProtuStrankaListNazivFormated_1">
      <item>WELLNESS INTERNACIONAL d.o.o. za proizvodnju i trgovinu</item>
    </derivirana_varijabla>
  </DomainObject.Predmet.ProtuStrankaListNazivFormated>
  <DomainObject.Predmet.ProtuStrankaListNazivFormatedOIB>
    <izvorni_sadrzaj>
      <item>WELLNESS INTERNACIONAL d.o.o. za proizvodnju i trgovinu, OIB 31552584701</item>
    </izvorni_sadrzaj>
    <derivirana_varijabla naziv="DomainObject.Predmet.ProtuStrankaListNazivFormatedOIB_1">
      <item>WELLNESS INTERNACIONAL d.o.o. za proizvodnju i trgovinu, OIB 31552584701</item>
    </derivirana_varijabla>
  </DomainObject.Predmet.ProtuStrankaListNazivFormatedOIB>
  <DomainObject.Predmet.OstaliListFormated>
    <izvorni_sadrzaj>
      <item>Samir Slamić punomoćnik sudionika u postupku WELLNESS INTERNACIONAL d.o.o. za proizvodnju i trgovinu</item>
    </izvorni_sadrzaj>
    <derivirana_varijabla naziv="DomainObject.Predmet.OstaliListFormated_1">
      <item>Samir Slamić punomoćnik sudionika u postupku WELLNESS INTERNACIONAL d.o.o. za proizvodnju i trgovinu</item>
    </derivirana_varijabla>
  </DomainObject.Predmet.OstaliListFormated>
  <DomainObject.Predmet.OstaliListFormatedOIB>
    <izvorni_sadrzaj>
      <item>Samir Slamić, OIB 71360501024 punomoćnik sudionika u postupku WELLNESS INTERNACIONAL d.o.o. za proizvodnju i trgovinu</item>
    </izvorni_sadrzaj>
    <derivirana_varijabla naziv="DomainObject.Predmet.OstaliListFormatedOIB_1">
      <item>Samir Slamić, OIB 71360501024 punomoćnik sudionika u postupku WELLNESS INTERNACIONAL d.o.o. za proizvodnju i trgovinu</item>
    </derivirana_varijabla>
  </DomainObject.Predmet.OstaliListFormatedOIB>
  <DomainObject.Predmet.OstaliListFormatedWithAdress>
    <izvorni_sadrzaj>
      <item>Samir Slamić, Hanamanova Ulica 1, 10000 Zagreb punomoćnik sudionika u postupku WELLNESS INTERNACIONAL d.o.o. za proizvodnju i trgovinu</item>
    </izvorni_sadrzaj>
    <derivirana_varijabla naziv="DomainObject.Predmet.OstaliListFormatedWithAdress_1">
      <item>Samir Slamić, Hanamanova Ulica 1, 10000 Zagreb punomoćnik sudionika u postupku WELLNESS INTERNACIONAL d.o.o. za proizvodnju i trgovinu</item>
    </derivirana_varijabla>
  </DomainObject.Predmet.OstaliListFormatedWithAdress>
  <DomainObject.Predmet.OstaliListFormatedWithAdressOIB>
    <izvorni_sadrzaj>
      <item>Samir Slamić, OIB 71360501024, Hanamanova Ulica 1, 10000 Zagreb punomoćnik sudionika u postupku WELLNESS INTERNACIONAL d.o.o. za proizvodnju i trgovinu</item>
    </izvorni_sadrzaj>
    <derivirana_varijabla naziv="DomainObject.Predmet.OstaliListFormatedWithAdressOIB_1">
      <item>Samir Slamić, OIB 71360501024, Hanamanova Ulica 1, 10000 Zagreb punomoćnik sudionika u postupku WELLNESS INTERNACIONAL d.o.o. za proizvodnju i trgovinu</item>
    </derivirana_varijabla>
  </DomainObject.Predmet.OstaliListFormatedWithAdressOIB>
  <DomainObject.Predmet.OstaliListNazivFormated>
    <izvorni_sadrzaj>
      <item>Samir Slamić</item>
    </izvorni_sadrzaj>
    <derivirana_varijabla naziv="DomainObject.Predmet.OstaliListNazivFormated_1">
      <item>Samir Slamić</item>
    </derivirana_varijabla>
  </DomainObject.Predmet.OstaliListNazivFormated>
  <DomainObject.Predmet.OstaliListNazivFormatedOIB>
    <izvorni_sadrzaj>
      <item>Samir Slamić, OIB 71360501024</item>
    </izvorni_sadrzaj>
    <derivirana_varijabla naziv="DomainObject.Predmet.OstaliListNazivFormatedOIB_1">
      <item>Samir Slamić, OIB 71360501024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WELLNESS INTERNACIONAL d.o.o. za proizvodnju i trgovinu</izvorni_sadrzaj>
    <derivirana_varijabla naziv="DomainObject.Predmet.ProtustrankaIDrugi_1">WELLNESS INTERNACIONAL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WELLNESS INTERNACIONAL d.o.o. za proizvodnju i trgovinu, OIB 31552584701, Rudina lipovača 4, 31226 Dalj</izvorni_sadrzaj>
    <derivirana_varijabla naziv="DomainObject.Predmet.ProtustrankaIDrugiAdressOIB_1">WELLNESS INTERNACIONAL d.o.o. za proizvodnju i trgovinu, OIB 31552584701, Rudina lipovača 4,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WELLNESS INTERNACIONAL d.o.o. za proizvodnju i trgovinu</item>
      <item>Samir Slamić</item>
    </izvorni_sadrzaj>
    <derivirana_varijabla naziv="DomainObject.Predmet.SudioniciListNaziv_1">
      <item>FINA RC OSIJEK</item>
      <item>WELLNESS INTERNACIONAL d.o.o. za proizvodnju i trgovinu</item>
      <item>Samir Slamić</item>
    </derivirana_varijabla>
  </DomainObject.Predmet.SudioniciListNaziv>
  <DomainObject.Predmet.SudioniciListAdressOIB>
    <izvorni_sadrzaj>
      <item>FINA RC OSIJEK, OIB 85821130368</item>
      <item>WELLNESS INTERNACIONAL d.o.o. za proizvodnju i trgovinu, OIB 31552584701, Rudina lipovača 4,31226 Dalj</item>
      <item>Samir Slamić, OIB 71360501024, Hanamanova Ulica 1,10000 Zagreb</item>
    </izvorni_sadrzaj>
    <derivirana_varijabla naziv="DomainObject.Predmet.SudioniciListAdressOIB_1">
      <item>FINA RC OSIJEK, OIB 85821130368</item>
      <item>WELLNESS INTERNACIONAL d.o.o. za proizvodnju i trgovinu, OIB 31552584701, Rudina lipovača 4,31226 Dalj</item>
      <item>Samir Slamić, OIB 71360501024, Hanamanova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31552584701</item>
      <item>, OIB 71360501024</item>
    </izvorni_sadrzaj>
    <derivirana_varijabla naziv="DomainObject.Predmet.SudioniciListNazivOIB_1">
      <item>, OIB 85821130368</item>
      <item>, OIB 31552584701</item>
      <item>, OIB 71360501024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827B0C-AE05-428A-9054-CE3E2CE84E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576</properties:Words>
  <properties:Characters>3196</properties:Characters>
  <properties:Lines>154</properties:Lines>
  <properties:Paragraphs>25</properties:Paragraphs>
  <properties:TotalTime>586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2017-06-13T10:52:00Z</dcterms:modified>
  <cp:revision>449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