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5fc1" w14:paraId="94c5fc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8701A">
        <w:rPr>
          <w:rFonts w:cs="Times New Roman" w:hAnsi="Times New Roman" w:ascii="Times New Roman"/>
          <w:b w:val="false"/>
          <w:sz w:val="24"/>
          <w:szCs w:val="24"/>
        </w:rPr>
        <w:t>6821</w:t>
      </w:r>
      <w:r w:rsidR="00D40481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68701A">
        <w:t xml:space="preserve">vjerovnika Republika Hrvatska, Ministarstvo financija, Porezna uprava, OIB: 18683136487, kojeg zastupa Županijsko državno odvjetništvo u Sisku, vjerovnika Slavonija Županja d.d., Županja, Šećerna 63, OIB: 62010045532, i vjerovnika VIRO-KOOPERACIJA d.o.o., Županja, Šećerna 63, OIB: 47394697651, oboje zastupani po punomoćnicima, odvjetnicima u Odvjetničkom društvu Mišetić i partneri, Zagreb, Mihanovićeva 20,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68701A">
        <w:t>GOSPODARSTVO OBRANOVIĆ d.o.o., Popovača, Ravnik 11a, OIB: 57030294343</w:t>
      </w:r>
      <w:r w:rsidR="00FA5D64">
        <w:t xml:space="preserve">, </w:t>
      </w:r>
      <w:r w:rsidR="0068701A">
        <w:t>9</w:t>
      </w:r>
      <w:r w:rsidR="00F92787">
        <w:t>. listopada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68701A">
        <w:t>GOSPODARSTVO OBRANOVIĆ d.o.o., Popovača, Ravnik 11a, OIB: 57030294343</w:t>
      </w:r>
      <w:r w:rsidR="00F92787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F92787">
        <w:t>2</w:t>
      </w:r>
      <w:r w:rsidR="0068701A">
        <w:t>4</w:t>
      </w:r>
      <w:r w:rsidR="00D40481">
        <w:t>. listopada</w:t>
      </w:r>
      <w:r w:rsidR="00595619">
        <w:t xml:space="preserve"> 2018</w:t>
      </w:r>
      <w:r w:rsidR="00957736">
        <w:t>.</w:t>
      </w:r>
      <w:r>
        <w:t xml:space="preserve"> u </w:t>
      </w:r>
      <w:r w:rsidR="0068701A">
        <w:t>9</w:t>
      </w:r>
      <w:r w:rsidR="00F92787">
        <w:t>,3</w:t>
      </w:r>
      <w:r w:rsidR="00D40481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  <w:r w:rsidR="0068701A">
        <w:t>i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F92787">
      <w:pPr>
        <w:pStyle w:val="Odlomakpopisa"/>
        <w:numPr>
          <w:ilvl w:val="1"/>
          <w:numId w:val="6"/>
        </w:numPr>
        <w:jc w:val="both"/>
      </w:pPr>
      <w:r>
        <w:t>dužnik</w:t>
      </w:r>
      <w:r w:rsidR="00F92787">
        <w:t>,</w:t>
      </w:r>
    </w:p>
    <w:p w:rsidRDefault="00F92787" w:rsidP="00CB2A88" w:rsidR="005A25CC">
      <w:pPr>
        <w:pStyle w:val="Odlomakpopisa"/>
        <w:numPr>
          <w:ilvl w:val="1"/>
          <w:numId w:val="6"/>
        </w:numPr>
        <w:jc w:val="both"/>
      </w:pPr>
      <w:r>
        <w:t>privremeni stečajni upravitelj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FA04B9" w:rsidP="00D971AC" w:rsidR="00FA04B9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68701A">
        <w:t>9</w:t>
      </w:r>
      <w:r w:rsidR="00F92787">
        <w:t>. listopada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FA04B9" w:rsidP="00D971AC" w:rsidR="00FA04B9">
      <w:pPr>
        <w:jc w:val="center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FA04B9">
        <w:t>, v.r.</w:t>
      </w:r>
    </w:p>
    <w:p w:rsidRDefault="00FA04B9" w:rsidP="00854879" w:rsidR="00FA04B9">
      <w:pPr>
        <w:jc w:val="center"/>
      </w:pPr>
    </w:p>
    <w:p w:rsidRDefault="00FA04B9" w:rsidP="00854879" w:rsidR="00FA04B9">
      <w:pPr>
        <w:jc w:val="center"/>
      </w:pPr>
      <w:r>
        <w:lastRenderedPageBreak/>
        <w:t xml:space="preserve">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Draženka Prpić</w:t>
      </w:r>
    </w:p>
    <w:p w:rsidRDefault="00FA04B9" w:rsidP="00854879" w:rsidR="00FA04B9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FA04B9" w:rsidR="00975AD0">
      <w:pPr>
        <w:tabs>
          <w:tab w:pos="7305" w:val="left"/>
        </w:tabs>
      </w:pPr>
      <w:r>
        <w:t>Protiv zaključka nije dopuštena žalba (čl 19. st. 7. SZ-a).</w:t>
      </w:r>
      <w:r w:rsidR="00276930">
        <w:t xml:space="preserve">                    </w:t>
      </w:r>
    </w:p>
    <w:p w:rsidRDefault="00FA04B9" w:rsidP="00975AD0" w:rsidR="00FA04B9">
      <w:pPr>
        <w:tabs>
          <w:tab w:pos="7305" w:val="left"/>
        </w:tabs>
      </w:pPr>
    </w:p>
    <w:p w:rsidRDefault="00FA04B9" w:rsidP="00975AD0" w:rsidR="00FA04B9">
      <w:pPr>
        <w:tabs>
          <w:tab w:pos="7305" w:val="left"/>
        </w:tabs>
      </w:pPr>
    </w:p>
    <w:sectPr w:rsidSect="00A0682A" w:rsidR="00FA04B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F6A" w:rsidR="00015F6A">
      <w:r>
        <w:separator/>
      </w:r>
    </w:p>
  </w:endnote>
  <w:endnote w:id="0" w:type="continuationSeparator">
    <w:p w:rsidRDefault="00015F6A" w:rsidR="00015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F6A" w:rsidR="00015F6A">
      <w:r>
        <w:separator/>
      </w:r>
    </w:p>
  </w:footnote>
  <w:footnote w:id="0" w:type="continuationSeparator">
    <w:p w:rsidRDefault="00015F6A" w:rsidR="00015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4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A04B9">
      <w:rPr>
        <w:rFonts w:hAnsi="Verdana" w:ascii="Verdana"/>
        <w:b w:val="false"/>
        <w:sz w:val="24"/>
        <w:szCs w:val="24"/>
      </w:rPr>
      <w:t>6821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15F6A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07435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847CC"/>
    <w:rsid w:val="00595619"/>
    <w:rsid w:val="005A25CC"/>
    <w:rsid w:val="005B4F2D"/>
    <w:rsid w:val="005C121F"/>
    <w:rsid w:val="0068701A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013A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15D7E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40481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2787"/>
    <w:rsid w:val="00F93952"/>
    <w:rsid w:val="00FA0460"/>
    <w:rsid w:val="00FA04B9"/>
    <w:rsid w:val="00FA5D64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4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4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4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4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4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4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4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4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6821</izvorni_sadrzaj>
    <derivirana_varijabla naziv="DomainObject.Predmet.Broj_1">6821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St-6821/2016</izvorni_sadrzaj>
    <derivirana_varijabla naziv="DomainObject.Predmet.OznakaBroj_1">St-6821/2016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GOSPODARSTVO OBRANOVIĆ d.o.o.</izvorni_sadrzaj>
    <derivirana_varijabla naziv="DomainObject.Predmet.ProtustrankaFormated_1">  GOSPODARSTVO OBRANOVIĆ d.o.o.</derivirana_varijabla>
  </DomainObject.Predmet.ProtustrankaFormated>
  <DomainObject.Predmet.ProtustrankaFormatedOIB>
    <izvorni_sadrzaj>  GOSPODARSTVO OBRANOVIĆ d.o.o., OIB 57030294343</izvorni_sadrzaj>
    <derivirana_varijabla naziv="DomainObject.Predmet.ProtustrankaFormatedOIB_1">  GOSPODARSTVO OBRANOVIĆ d.o.o., OIB 57030294343</derivirana_varijabla>
  </DomainObject.Predmet.ProtustrankaFormatedOIB>
  <DomainObject.Predmet.ProtustrankaFormatedWithAdress>
    <izvorni_sadrzaj> GOSPODARSTVO OBRANOVIĆ d.o.o., Ravnik/11 A, 44317 Popovača</izvorni_sadrzaj>
    <derivirana_varijabla naziv="DomainObject.Predmet.ProtustrankaFormatedWithAdress_1"> GOSPODARSTVO OBRANOVIĆ d.o.o., Ravnik/11 A, 44317 Popovača</derivirana_varijabla>
  </DomainObject.Predmet.ProtustrankaFormatedWithAdress>
  <DomainObject.Predmet.ProtustrankaFormatedWithAdressOIB>
    <izvorni_sadrzaj> GOSPODARSTVO OBRANOVIĆ d.o.o., OIB 57030294343, Ravnik/11 A, 44317 Popovača</izvorni_sadrzaj>
    <derivirana_varijabla naziv="DomainObject.Predmet.ProtustrankaFormatedWithAdressOIB_1"> GOSPODARSTVO OBRANOVIĆ d.o.o., OIB 57030294343, Ravnik/11 A, 44317 Popovača</derivirana_varijabla>
  </DomainObject.Predmet.ProtustrankaFormatedWithAdressOIB>
  <DomainObject.Predmet.ProtustrankaWithAdress>
    <izvorni_sadrzaj>GOSPODARSTVO OBRANOVIĆ d.o.o. Ravnik/11 A, 44317 Popovača</izvorni_sadrzaj>
    <derivirana_varijabla naziv="DomainObject.Predmet.ProtustrankaWithAdress_1">GOSPODARSTVO OBRANOVIĆ d.o.o. Ravnik/11 A, 44317 Popovača</derivirana_varijabla>
  </DomainObject.Predmet.ProtustrankaWithAdress>
  <DomainObject.Predmet.ProtustrankaWithAdressOIB>
    <izvorni_sadrzaj>GOSPODARSTVO OBRANOVIĆ d.o.o., OIB 57030294343, Ravnik/11 A, 44317 Popovača</izvorni_sadrzaj>
    <derivirana_varijabla naziv="DomainObject.Predmet.ProtustrankaWithAdressOIB_1">GOSPODARSTVO OBRANOVIĆ d.o.o., OIB 57030294343, Ravnik/11 A, 44317 Popovača</derivirana_varijabla>
  </DomainObject.Predmet.ProtustrankaWithAdressOIB>
  <DomainObject.Predmet.ProtustrankaNazivFormated>
    <izvorni_sadrzaj>GOSPODARSTVO OBRANOVIĆ d.o.o.</izvorni_sadrzaj>
    <derivirana_varijabla naziv="DomainObject.Predmet.ProtustrankaNazivFormated_1">GOSPODARSTVO OBRANOVIĆ d.o.o.</derivirana_varijabla>
  </DomainObject.Predmet.ProtustrankaNazivFormated>
  <DomainObject.Predmet.ProtustrankaNazivFormatedOIB>
    <izvorni_sadrzaj>GOSPODARSTVO OBRANOVIĆ d.o.o., OIB 57030294343</izvorni_sadrzaj>
    <derivirana_varijabla naziv="DomainObject.Predmet.ProtustrankaNazivFormatedOIB_1">GOSPODARSTVO OBRANOVIĆ d.o.o.,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izvorni_sadrzaj>
    <derivirana_varijabla naziv="DomainObject.Predmet.StrankaFormated_1"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derivirana_varijabla>
  </DomainObject.Predmet.StrankaFormated>
  <DomainObject.Predmet.StrankaFormatedOIB>
    <izvorni_sadrzaj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izvorni_sadrzaj>
    <derivirana_varijabla naziv="DomainObject.Predmet.StrankaFormatedOIB_1"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izvorni_sadrzaj>
    <derivirana_varijabla naziv="DomainObject.Predmet.StrankaFormatedWithAdress_1"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Zagreb,VIRO-KOOPERACIJA d.o.o. Šećerana 63,32270 Županja,SLAVONIJA ŽUPANJA dioničko društvo za preradu i promet žitarica J.J.Strossmayera 65,32270 Županja,RH MF Porezna uprava </izvorni_sadrzaj>
    <derivirana_varijabla naziv="DomainObject.Predmet.StrankaWithAdress_1">FINA Regionalni centar Zagreb Trg svibanjskih žrtava 1995. 1,10000 Zagreb,VIRO-KOOPERACIJA d.o.o. Šećerana 63,32270 Županja,SLAVONIJA ŽUPANJA dioničko društvo za preradu i promet žitarica J.J.Strossmayera 65,32270 Županja,RH MF Porezna uprava </derivirana_varijabla>
  </DomainObject.Predmet.StrankaWithAdress>
  <DomainObject.Predmet.StrankaWithAdressOIB>
    <izvorni_sadrzaj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izvorni_sadrzaj>
    <derivirana_varijabla naziv="DomainObject.Predmet.StrankaWithAdressOIB_1"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derivirana_varijabla>
  </DomainObject.Predmet.StrankaWithAdressOIB>
  <DomainObject.Predmet.StrankaNazivFormated>
    <izvorni_sadrzaj>FINA Regionalni centar Zagreb,VIRO-KOOPERACIJA d.o.o.,SLAVONIJA ŽUPANJA dioničko društvo za preradu i promet žitarica,RH MF Porezna uprava</izvorni_sadrzaj>
    <derivirana_varijabla naziv="DomainObject.Predmet.StrankaNazivFormated_1">FINA Regionalni centar Zagreb,VIRO-KOOPERACIJA d.o.o.,SLAVONIJA ŽUPANJA dioničko društvo za preradu i promet žitarica,RH MF Porezna uprava</derivirana_varijabla>
  </DomainObject.Predmet.StrankaNazivFormated>
  <DomainObject.Predmet.StrankaNazivFormatedOIB>
    <izvorni_sadrzaj>FINA Regionalni centar Zagreb, OIB 85821130368,VIRO-KOOPERACIJA d.o.o., OIB 47394697651,SLAVONIJA ŽUPANJA dioničko društvo za preradu i promet žitarica, OIB 62010045532,RH MF Porezna uprava, OIB 18683136487</izvorni_sadrzaj>
    <derivirana_varijabla naziv="DomainObject.Predmet.StrankaNazivFormatedOIB_1">FINA Regionalni centar Zagreb, OIB 85821130368,VIRO-KOOPERACIJA d.o.o., OIB 47394697651,SLAVONIJA ŽUPANJA dioničko društvo za preradu i promet žitarica, OIB 62010045532,RH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izvorni_sadrzaj>
    <derivirana_varijabla naziv="DomainObject.Predmet.StrankaListFormated_1"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VIRO-KOOPERACIJA d.o.o.</item>
      <item>SLAVONIJA ŽUPANJA dioničko društvo za preradu i promet žitarica</item>
      <item>RH MF Porezna uprava</item>
    </izvorni_sadrzaj>
    <derivirana_varijabla naziv="DomainObject.Predmet.StrankaListNazivFormated_1">
      <item>FINA Regionalni centar Zagreb</item>
      <item>VIRO-KOOPERACIJA d.o.o.</item>
      <item>SLAVONIJA ŽUPANJA dioničko društvo za preradu i promet žitarica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izvorni_sadrzaj>
    <derivirana_varijabla naziv="DomainObject.Predmet.StrankaListNazivFormatedOIB_1"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derivirana_varijabla>
  </DomainObject.Predmet.StrankaListNazivFormatedOIB>
  <DomainObject.Predmet.ProtuStrankaListFormated>
    <izvorni_sadrzaj>
      <item>GOSPODARSTVO OBRANOVIĆ d.o.o.</item>
    </izvorni_sadrzaj>
    <derivirana_varijabla naziv="DomainObject.Predmet.ProtuStrankaListFormated_1">
      <item>GOSPODARSTVO OBRANOVIĆ d.o.o.</item>
    </derivirana_varijabla>
  </DomainObject.Predmet.ProtuStrankaListFormated>
  <DomainObject.Predmet.ProtuStrankaListFormatedOIB>
    <izvorni_sadrzaj>
      <item>GOSPODARSTVO OBRANOVIĆ d.o.o., OIB 57030294343</item>
    </izvorni_sadrzaj>
    <derivirana_varijabla naziv="DomainObject.Predmet.ProtuStrankaListFormatedOIB_1">
      <item>GOSPODARSTVO OBRANOVIĆ d.o.o., OIB 57030294343</item>
    </derivirana_varijabla>
  </DomainObject.Predmet.ProtuStrankaListFormatedOIB>
  <DomainObject.Predmet.ProtuStrankaListFormatedWithAdress>
    <izvorni_sadrzaj>
      <item>GOSPODARSTVO OBRANOVIĆ d.o.o., Ravnik/11 A, 44317 Popovača</item>
    </izvorni_sadrzaj>
    <derivirana_varijabla naziv="DomainObject.Predmet.ProtuStrankaListFormatedWithAdress_1">
      <item>GOSPODARSTVO OBRANOVIĆ d.o.o., Ravnik/11 A, 44317 Popovača</item>
    </derivirana_varijabla>
  </DomainObject.Predmet.ProtuStrankaListFormatedWithAdress>
  <DomainObject.Predmet.ProtuStrankaListFormatedWithAdressOIB>
    <izvorni_sadrzaj>
      <item>GOSPODARSTVO OBRANOVIĆ d.o.o., OIB 57030294343, Ravnik/11 A, 44317 Popovača</item>
    </izvorni_sadrzaj>
    <derivirana_varijabla naziv="DomainObject.Predmet.ProtuStrankaListFormatedWithAdressOIB_1">
      <item>GOSPODARSTVO OBRANOVIĆ d.o.o., OIB 57030294343, Ravnik/11 A, 44317 Popovača</item>
    </derivirana_varijabla>
  </DomainObject.Predmet.ProtuStrankaListFormatedWithAdressOIB>
  <DomainObject.Predmet.ProtuStrankaListNazivFormated>
    <izvorni_sadrzaj>
      <item>GOSPODARSTVO OBRANOVIĆ d.o.o.</item>
    </izvorni_sadrzaj>
    <derivirana_varijabla naziv="DomainObject.Predmet.ProtuStrankaListNazivFormated_1">
      <item>GOSPODARSTVO OBRANOVIĆ d.o.o.</item>
    </derivirana_varijabla>
  </DomainObject.Predmet.ProtuStrankaListNazivFormated>
  <DomainObject.Predmet.ProtuStrankaListNazivFormatedOIB>
    <izvorni_sadrzaj>
      <item>GOSPODARSTVO OBRANOVIĆ d.o.o., OIB 57030294343</item>
    </izvorni_sadrzaj>
    <derivirana_varijabla naziv="DomainObject.Predmet.ProtuStrankaListNazivFormatedOIB_1">
      <item>GOSPODARSTVO OBRANOVIĆ d.o.o., OIB 57030294343</item>
    </derivirana_varijabla>
  </DomainObject.Predmet.ProtuStrankaListNazivFormatedOIB>
  <DomainObject.Predmet.OstaliListFormated>
    <izvorni_sadrzaj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izvorni_sadrzaj>
    <derivirana_varijabla naziv="DomainObject.Predmet.OstaliListFormated_1"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derivirana_varijabla>
  </DomainObject.Predmet.OstaliListFormated>
  <DomainObject.Predmet.OstaliListFormatedOIB>
    <izvorni_sadrzaj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izvorni_sadrzaj>
    <derivirana_varijabla naziv="DomainObject.Predmet.OstaliListFormatedOIB_1"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derivirana_varijabla>
  </DomainObject.Predmet.OstaliListFormatedOIB>
  <DomainObject.Predmet.OstaliListFormatedWithAdress>
    <izvorni_sadrzaj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izvorni_sadrzaj>
    <derivirana_varijabla naziv="DomainObject.Predmet.OstaliListFormatedWithAdress_1"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derivirana_varijabla>
  </DomainObject.Predmet.OstaliListFormatedWithAdress>
  <DomainObject.Predmet.OstaliListFormatedWithAdressOIB>
    <izvorni_sadrzaj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izvorni_sadrzaj>
    <derivirana_varijabla naziv="DomainObject.Predmet.OstaliListFormatedWithAdressOIB_1"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derivirana_varijabla>
  </DomainObject.Predmet.OstaliListFormatedWithAdressOIB>
  <DomainObject.Predmet.OstaliListNazivFormated>
    <izvorni_sadrzaj>
      <item>Odvjetništvo društvo j.t.d. Mišetić i partneri</item>
      <item>ŽDO u Sisku</item>
      <item>Janko Vidiček</item>
      <item>Mario Obranović</item>
    </izvorni_sadrzaj>
    <derivirana_varijabla naziv="DomainObject.Predmet.OstaliListNazivFormated_1">
      <item>Odvjetništvo društvo j.t.d. Mišetić i partneri</item>
      <item>ŽDO u Sisku</item>
      <item>Janko Vidiček</item>
      <item>Mario Obranović</item>
    </derivirana_varijabla>
  </DomainObject.Predmet.OstaliListNazivFormated>
  <DomainObject.Predmet.OstaliListNazivFormatedOIB>
    <izvorni_sadrzaj>
      <item>Odvjetništvo društvo j.t.d. Mišetić i partneri</item>
      <item>ŽDO u Sisku, OIB 05526850490</item>
      <item>Janko Vidiček, OIB 51043553915</item>
      <item>Mario Obranović, OIB 38143593768</item>
    </izvorni_sadrzaj>
    <derivirana_varijabla naziv="DomainObject.Predmet.OstaliListNazivFormatedOIB_1">
      <item>Odvjetništvo društvo j.t.d. Mišetić i partneri</item>
      <item>ŽDO u Sisku, OIB 05526850490</item>
      <item>Janko Vidiček, OIB 51043553915</item>
      <item>Mario Obranović, OIB 38143593768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GOSPODARSTVO OBRANOVIĆ d.o.o.</izvorni_sadrzaj>
    <derivirana_varijabla naziv="DomainObject.Predmet.ProtustrankaIDrugi_1">GOSPODARSTVO OBRANOVIĆ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GOSPODARSTVO OBRANOVIĆ d.o.o., OIB 57030294343, Ravnik/11 A, 44317 Popovača</izvorni_sadrzaj>
    <derivirana_varijabla naziv="DomainObject.Predmet.ProtustrankaIDrugiAdressOIB_1">GOSPODARSTVO OBRANOVIĆ d.o.o.,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GOSPODARSTVO OBRANOVIĆ d.o.o.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izvorni_sadrzaj>
    <derivirana_varijabla naziv="DomainObject.Predmet.SudioniciListNaziv_1">
      <item>GOSPODARSTVO OBRANOVIĆ d.o.o.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derivirana_varijabla>
  </DomainObject.Predmet.SudioniciListNaziv>
  <DomainObject.Predmet.SudioniciListAdressOIB>
    <izvorni_sadrzaj>
      <item>GOSPODARSTVO OBRANOVIĆ d.o.o.,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izvorni_sadrzaj>
    <derivirana_varijabla naziv="DomainObject.Predmet.SudioniciListAdressOIB_1">
      <item>GOSPODARSTVO OBRANOVIĆ d.o.o.,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izvorni_sadrzaj>
    <derivirana_varijabla naziv="DomainObject.Predmet.SudioniciListNazivOIB_1"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2017.</izvorni_sadrzaj>
    <derivirana_varijabla naziv="DomainObject.Predmet.DatumZadnjeOdrzaneSudskeRadnje_1">13. rujna 2017.</derivirana_varijabla>
  </DomainObject.Predmet.DatumZadnjeOdrzaneSudskeRadnje>
  <DomainObject.PredzadnjaOdlukaIzPredmeta.DatumDonosenjaOdluke>
    <izvorni_sadrzaj>19. rujna 2017.</izvorni_sadrzaj>
    <derivirana_varijabla naziv="DomainObject.PredzadnjaOdlukaIzPredmeta.DatumDonosenjaOdluke_1">19. rujna 2017.</derivirana_varijabla>
  </DomainObject.PredzadnjaOdlukaIzPredmeta.DatumDonosenjaOdluke>
  <DomainObject.PredzadnjaOdlukaIzPredmeta.Oznaka>
    <izvorni_sadrzaj>St-6821/2016-25</izvorni_sadrzaj>
    <derivirana_varijabla naziv="DomainObject.PredzadnjaOdlukaIzPredmeta.Oznaka_1">St-6821/2016-25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253</properties:Words>
  <properties:Characters>1381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2018-10-09T12:23:00Z</dcterms:created>
  <dc:creator>Korisnik</dc:creator>
  <cp:lastModifiedBy>Draženka Prpić</cp:lastModifiedBy>
  <cp:lastPrinted>2018-10-09T12:25:00Z</cp:lastPrinted>
  <dcterms:modified xmlns:xsi="http://www.w3.org/2001/XMLSchema-instance" xsi:type="dcterms:W3CDTF">2018-10-09T12:25:00Z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POSTUPKA-St-6821-16.docx)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