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8029" w14:paraId="35b802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BC5F65" w:rsidP="00BC5F65" w:rsidR="00BC5F65">
      <w:pPr>
        <w:ind w:left="5040"/>
        <w:jc w:val="right"/>
      </w:pPr>
      <w:r>
        <w:t>DRAŽEN</w:t>
      </w:r>
      <w:r w:rsidRPr="00B37534">
        <w:t xml:space="preserve"> ANTIĆ, </w:t>
      </w:r>
    </w:p>
    <w:p w:rsidRDefault="00BC5F65" w:rsidP="00BC5F65" w:rsidR="00946322">
      <w:pPr>
        <w:ind w:left="5040"/>
        <w:jc w:val="right"/>
      </w:pPr>
      <w:proofErr w:type="spellStart"/>
      <w:r w:rsidRPr="00B37534">
        <w:t>Tribanjska</w:t>
      </w:r>
      <w:proofErr w:type="spellEnd"/>
      <w:r w:rsidRPr="00B37534">
        <w:t xml:space="preserve"> ulica 36</w:t>
      </w:r>
      <w:r>
        <w:t xml:space="preserve">, </w:t>
      </w:r>
    </w:p>
    <w:p w:rsidRDefault="00BC5F65" w:rsidP="00BC5F65" w:rsidR="00BC5F65" w:rsidRPr="00B0613D">
      <w:pPr>
        <w:ind w:left="5040"/>
        <w:jc w:val="right"/>
      </w:pPr>
      <w:r>
        <w:t xml:space="preserve">Zadar </w:t>
      </w:r>
    </w:p>
    <w:p w:rsidRDefault="00BC5F65" w:rsidP="00A75CA0" w:rsidR="00BC5F65">
      <w:pPr>
        <w:ind w:firstLine="360"/>
        <w:jc w:val="both"/>
      </w:pPr>
    </w:p>
    <w:p w:rsidRDefault="00BC5F65" w:rsidP="00A75CA0" w:rsidR="00BC5F65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694DFF">
        <w:t>42</w:t>
      </w:r>
      <w:r w:rsidR="00BC5F65">
        <w:t>7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D405D">
        <w:t>5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7D405D">
        <w:t>2</w:t>
      </w:r>
      <w:r w:rsidR="002D33C7">
        <w:t>3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BC5F65" w:rsidRPr="00B37534">
        <w:t xml:space="preserve">SAD d.o.o., Zadar, Zrinsko </w:t>
      </w:r>
      <w:proofErr w:type="spellStart"/>
      <w:r w:rsidR="00BC5F65" w:rsidRPr="00B37534">
        <w:t>Frankopanska</w:t>
      </w:r>
      <w:proofErr w:type="spellEnd"/>
      <w:r w:rsidR="00BC5F65" w:rsidRPr="00B37534">
        <w:t xml:space="preserve"> 20</w:t>
      </w:r>
      <w:r w:rsidR="00BC5F65">
        <w:t>/</w:t>
      </w:r>
      <w:r w:rsidR="00BC5F65" w:rsidRPr="00B37534">
        <w:t>c, OIB:58041373964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694DFF">
        <w:t>08</w:t>
      </w:r>
      <w:r w:rsidR="007E2FCE">
        <w:t>,</w:t>
      </w:r>
      <w:r w:rsidR="00BC5F65">
        <w:t>4</w:t>
      </w:r>
      <w:r w:rsidR="00694DFF">
        <w:t>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2016. </w:t>
      </w:r>
      <w:r w:rsidR="001B7DF8" w:rsidRPr="00B0613D">
        <w:t xml:space="preserve">u </w:t>
      </w:r>
      <w:r w:rsidR="00694DFF">
        <w:t>08</w:t>
      </w:r>
      <w:r w:rsidR="002D33C7">
        <w:t>,</w:t>
      </w:r>
      <w:r w:rsidR="00BC5F65">
        <w:t>5</w:t>
      </w:r>
      <w:r w:rsidR="002D33C7">
        <w:t>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D405D">
        <w:t>2</w:t>
      </w:r>
      <w:r w:rsidR="002D33C7">
        <w:t>3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</w:t>
      </w:r>
      <w:proofErr w:type="spellStart"/>
      <w:r w:rsidRPr="00F60CD9">
        <w:t>otpravka</w:t>
      </w:r>
      <w:proofErr w:type="spellEnd"/>
      <w:r w:rsidRPr="00F60CD9">
        <w:t xml:space="preserve">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311090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694DFF">
      <w:t>42</w:t>
    </w:r>
    <w:r w:rsidR="00BC5F65">
      <w:t>7</w:t>
    </w:r>
    <w:r w:rsidR="0053063B">
      <w:t>/1</w:t>
    </w:r>
    <w:r w:rsidR="00BE7BE4">
      <w:t>6</w:t>
    </w:r>
    <w:r w:rsidR="0053063B">
      <w:t>-</w:t>
    </w:r>
    <w:r w:rsidR="007D405D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E5C92"/>
    <w:rsid w:val="00BE7BE4"/>
    <w:rsid w:val="00BF4984"/>
    <w:rsid w:val="00C11E12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2FBD"/>
    <w:rsid w:val="00E57968"/>
    <w:rsid w:val="00E6062F"/>
    <w:rsid w:val="00E639E4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2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F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FB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FB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FB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2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F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FB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FB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FB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St-427/2016</izvorni_sadrzaj>
    <derivirana_varijabla naziv="DomainObject.Predmet.OznakaBroj_1">St-427/2016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Sad d.o.o. za gradnju i usluge</izvorni_sadrzaj>
    <derivirana_varijabla naziv="DomainObject.Predmet.ProtustrankaFormated_1">  Sad d.o.o. za gradnju i usluge</derivirana_varijabla>
  </DomainObject.Predmet.ProtustrankaFormated>
  <DomainObject.Predmet.ProtustrankaFormatedOIB>
    <izvorni_sadrzaj>  Sad d.o.o. za gradnju i usluge, OIB 58041373964</izvorni_sadrzaj>
    <derivirana_varijabla naziv="DomainObject.Predmet.ProtustrankaFormatedOIB_1">  Sad d.o.o. za gradnju i usluge, OIB 58041373964</derivirana_varijabla>
  </DomainObject.Predmet.ProtustrankaFormatedOIB>
  <DomainObject.Predmet.ProtustrankaFormatedWithAdress>
    <izvorni_sadrzaj> Sad d.o.o. za gradnju i usluge, Zrinsko Frankopanska 20/c, 23000 Zadar</izvorni_sadrzaj>
    <derivirana_varijabla naziv="DomainObject.Predmet.ProtustrankaFormatedWithAdress_1"> Sad d.o.o. za gradnju i usluge, Zrinsko Frankopanska 20/c, 23000 Zadar</derivirana_varijabla>
  </DomainObject.Predmet.ProtustrankaFormatedWithAdress>
  <DomainObject.Predmet.ProtustrankaFormatedWithAdressOIB>
    <izvorni_sadrzaj> Sad d.o.o. za gradnju i usluge, OIB 58041373964, Zrinsko Frankopanska 20/c, 23000 Zadar</izvorni_sadrzaj>
    <derivirana_varijabla naziv="DomainObject.Predmet.ProtustrankaFormatedWithAdressOIB_1"> Sad d.o.o. za gradnju i usluge, OIB 58041373964, Zrinsko Frankopanska 20/c, 23000 Zadar</derivirana_varijabla>
  </DomainObject.Predmet.ProtustrankaFormatedWithAdressOIB>
  <DomainObject.Predmet.ProtustrankaWithAdress>
    <izvorni_sadrzaj>Sad d.o.o. za gradnju i usluge Zrinsko Frankopanska 20/c, 23000 Zadar</izvorni_sadrzaj>
    <derivirana_varijabla naziv="DomainObject.Predmet.ProtustrankaWithAdress_1">Sad d.o.o. za gradnju i usluge Zrinsko Frankopanska 20/c, 23000 Zadar</derivirana_varijabla>
  </DomainObject.Predmet.ProtustrankaWithAdress>
  <DomainObject.Predmet.ProtustrankaWithAdressOIB>
    <izvorni_sadrzaj>Sad d.o.o. za gradnju i usluge, OIB 58041373964, Zrinsko Frankopanska 20/c, 23000 Zadar</izvorni_sadrzaj>
    <derivirana_varijabla naziv="DomainObject.Predmet.ProtustrankaWithAdressOIB_1">Sad d.o.o. za gradnju i usluge, OIB 58041373964, Zrinsko Frankopanska 20/c, 23000 Zadar</derivirana_varijabla>
  </DomainObject.Predmet.ProtustrankaWithAdressOIB>
  <DomainObject.Predmet.ProtustrankaNazivFormated>
    <izvorni_sadrzaj>Sad d.o.o. za gradnju i usluge</izvorni_sadrzaj>
    <derivirana_varijabla naziv="DomainObject.Predmet.ProtustrankaNazivFormated_1">Sad d.o.o. za gradnju i usluge</derivirana_varijabla>
  </DomainObject.Predmet.ProtustrankaNazivFormated>
  <DomainObject.Predmet.ProtustrankaNazivFormatedOIB>
    <izvorni_sadrzaj>Sad d.o.o. za gradnju i usluge, OIB 58041373964</izvorni_sadrzaj>
    <derivirana_varijabla naziv="DomainObject.Predmet.ProtustrankaNazivFormatedOIB_1">Sad d.o.o. za gradnju i usluge, OIB 58041373964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89132.95</izvorni_sadrzaj>
    <derivirana_varijabla naziv="DomainObject.Predmet.TrenutnaVrijednost_1">89132.95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Sad d.o.o. za gradnju i usluge</item>
    </izvorni_sadrzaj>
    <derivirana_varijabla naziv="DomainObject.Predmet.ProtuStrankaListFormated_1">
      <item>Sad d.o.o. za gradnju i usluge</item>
    </derivirana_varijabla>
  </DomainObject.Predmet.ProtuStrankaListFormated>
  <DomainObject.Predmet.ProtuStrankaListFormatedOIB>
    <izvorni_sadrzaj>
      <item>Sad d.o.o. za gradnju i usluge, OIB 58041373964</item>
    </izvorni_sadrzaj>
    <derivirana_varijabla naziv="DomainObject.Predmet.ProtuStrankaListFormatedOIB_1">
      <item>Sad d.o.o. za gradnju i usluge, OIB 58041373964</item>
    </derivirana_varijabla>
  </DomainObject.Predmet.ProtuStrankaListFormatedOIB>
  <DomainObject.Predmet.ProtuStrankaListFormatedWithAdress>
    <izvorni_sadrzaj>
      <item>Sad d.o.o. za gradnju i usluge, Zrinsko Frankopanska 20/c, 23000 Zadar</item>
    </izvorni_sadrzaj>
    <derivirana_varijabla naziv="DomainObject.Predmet.ProtuStrankaListFormatedWithAdress_1">
      <item>Sad d.o.o. za gradnju i usluge, Zrinsko Frankopanska 20/c, 23000 Zadar</item>
    </derivirana_varijabla>
  </DomainObject.Predmet.ProtuStrankaListFormatedWithAdress>
  <DomainObject.Predmet.ProtuStrankaListFormatedWithAdressOIB>
    <izvorni_sadrzaj>
      <item>Sad d.o.o. za gradnju i usluge, OIB 58041373964, Zrinsko Frankopanska 20/c, 23000 Zadar</item>
    </izvorni_sadrzaj>
    <derivirana_varijabla naziv="DomainObject.Predmet.ProtuStrankaListFormatedWithAdressOIB_1">
      <item>Sad d.o.o. za gradnju i usluge, OIB 58041373964, Zrinsko Frankopanska 20/c, 23000 Zadar</item>
    </derivirana_varijabla>
  </DomainObject.Predmet.ProtuStrankaListFormatedWithAdressOIB>
  <DomainObject.Predmet.ProtuStrankaListNazivFormated>
    <izvorni_sadrzaj>
      <item>Sad d.o.o. za gradnju i usluge</item>
    </izvorni_sadrzaj>
    <derivirana_varijabla naziv="DomainObject.Predmet.ProtuStrankaListNazivFormated_1">
      <item>Sad d.o.o. za gradnju i usluge</item>
    </derivirana_varijabla>
  </DomainObject.Predmet.ProtuStrankaListNazivFormated>
  <DomainObject.Predmet.ProtuStrankaListNazivFormatedOIB>
    <izvorni_sadrzaj>
      <item>Sad d.o.o. za gradnju i usluge, OIB 58041373964</item>
    </izvorni_sadrzaj>
    <derivirana_varijabla naziv="DomainObject.Predmet.ProtuStrankaListNazivFormatedOIB_1">
      <item>Sad d.o.o. za gradnju i usluge, OIB 58041373964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Sad d.o.o. za gradnju i usluge</izvorni_sadrzaj>
    <derivirana_varijabla naziv="DomainObject.Predmet.ProtustrankaIDrugi_1">Sad d.o.o. za gradnju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Sad d.o.o. za gradnju i usluge, OIB 58041373964, Zrinsko Frankopanska 20/c, 23000 Zadar</izvorni_sadrzaj>
    <derivirana_varijabla naziv="DomainObject.Predmet.ProtustrankaIDrugiAdressOIB_1">Sad d.o.o. za gradnju i usluge, OIB 58041373964, Zrinsko Frankopanska 20/c,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Sad d.o.o. za gradnju i usluge</item>
    </izvorni_sadrzaj>
    <derivirana_varijabla naziv="DomainObject.Predmet.SudioniciListNaziv_1">
      <item>FINA</item>
      <item>Sad d.o.o. za gradnju i usluge</item>
    </derivirana_varijabla>
  </DomainObject.Predmet.SudioniciListNaziv>
  <DomainObject.Predmet.SudioniciListAdressOIB>
    <izvorni_sadrzaj>
      <item>FINA, OIB 85821130368</item>
      <item>Sad d.o.o. za gradnju i usluge, OIB 58041373964, Zrinsko Frankopanska 20/c,23000 Zadar</item>
    </izvorni_sadrzaj>
    <derivirana_varijabla naziv="DomainObject.Predmet.SudioniciListAdressOIB_1">
      <item>FINA, OIB 85821130368</item>
      <item>Sad d.o.o. za gradnju i usluge, OIB 58041373964, Zrinsko Frankopanska 20/c,23000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58041373964</item>
    </izvorni_sadrzaj>
    <derivirana_varijabla naziv="DomainObject.Predmet.SudioniciListNazivOIB_1">
      <item>, OIB 85821130368</item>
      <item>, OIB 58041373964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D95988-849D-472F-9FD6-7A1E06B061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143</properties:Words>
  <properties:Characters>809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2016-03-23T10:23:00Z</dcterms:created>
  <dc:creator>Ardena Bajlo</dc:creator>
  <cp:lastModifiedBy>wsadmin</cp:lastModifiedBy>
  <cp:lastPrinted>2016-03-22T12:39:00Z</cp:lastPrinted>
  <dcterms:modified xmlns:xsi="http://www.w3.org/2001/XMLSchema-instance" xsi:type="dcterms:W3CDTF">2016-03-24T06:52:00Z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