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5d2b" w14:paraId="0c75d2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AD6449">
        <w:t>1613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AD6449">
        <w:rPr>
          <w:lang w:val="hr-HR"/>
        </w:rPr>
        <w:t>NADA-ŠPORT,</w:t>
      </w:r>
      <w:r w:rsidR="00653BDC">
        <w:rPr>
          <w:lang w:val="hr-HR"/>
        </w:rPr>
        <w:t xml:space="preserve"> </w:t>
      </w:r>
      <w:r w:rsidR="0015489F">
        <w:rPr>
          <w:lang w:val="hr-HR"/>
        </w:rPr>
        <w:t>d.o.o.,</w:t>
      </w:r>
      <w:r w:rsidR="00AD6449">
        <w:rPr>
          <w:lang w:val="hr-HR"/>
        </w:rPr>
        <w:t xml:space="preserve"> Split, Zrinjsko Frankopanska 17</w:t>
      </w:r>
      <w:r w:rsidR="0015489F">
        <w:rPr>
          <w:lang w:val="hr-HR"/>
        </w:rPr>
        <w:t xml:space="preserve">, </w:t>
      </w:r>
      <w:r w:rsidRPr="008E1461">
        <w:rPr>
          <w:lang w:val="hr-HR"/>
        </w:rPr>
        <w:t xml:space="preserve">OIB: </w:t>
      </w:r>
      <w:r w:rsidR="00AD6449">
        <w:rPr>
          <w:lang w:val="hr-HR"/>
        </w:rPr>
        <w:t>73671130374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AD6449" w:rsidRPr="00AD6449">
        <w:rPr>
          <w:lang w:val="hr-HR"/>
        </w:rPr>
        <w:t>NADA-ŠPORT, d.o.o., Split, Zrinjsko Frankopanska 17, OIB: 73671130374</w:t>
      </w:r>
      <w:r w:rsidR="00AD6449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26607C">
        <w:rPr>
          <w:lang w:val="hr-HR"/>
        </w:rPr>
        <w:t>u 11 sati i 50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26607C">
        <w:t>Mateo Erceg, dipl. pravnik iz Zagreba, Frana Folnegovića 6a, OIB: 93602617826.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AD6449" w:rsidRPr="00AD6449">
        <w:rPr>
          <w:lang w:val="hr-HR"/>
        </w:rPr>
        <w:t xml:space="preserve">NADA-ŠPORT, d.o.o., Split, Zrinjsko Frankopanska 17, OIB: 73671130374.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IV.) Nakon pravomoćnosti ovog rješenja, dužnik će se  brisati iz </w:t>
      </w:r>
      <w:r w:rsidR="0015489F">
        <w:rPr>
          <w:lang w:val="hr-HR"/>
        </w:rPr>
        <w:t xml:space="preserve">sudskog </w:t>
      </w:r>
      <w:r w:rsidRPr="008E1461">
        <w:rPr>
          <w:lang w:val="hr-HR"/>
        </w:rPr>
        <w:t>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15489F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E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AD6449">
      <w:t>613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B6E30"/>
    <w:rsid w:val="000E520C"/>
    <w:rsid w:val="000E727F"/>
    <w:rsid w:val="000F1016"/>
    <w:rsid w:val="001276AB"/>
    <w:rsid w:val="0015489F"/>
    <w:rsid w:val="0018497B"/>
    <w:rsid w:val="001B3378"/>
    <w:rsid w:val="00207DE4"/>
    <w:rsid w:val="0024279B"/>
    <w:rsid w:val="0026607C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53BDC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C1E75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1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E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E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E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E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1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E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E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E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E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St-1613/2015</izvorni_sadrzaj>
    <derivirana_varijabla naziv="DomainObject.Predmet.OznakaBroj_1">St-1613/2015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NADA-ŠPORT, d.o.o. za športsku djelatnost, trgovinu na veliko i malo, export-import</izvorni_sadrzaj>
    <derivirana_varijabla naziv="DomainObject.Predmet.ProtustrankaFormated_1">  NADA-ŠPORT, d.o.o. za športsku djelatnost, trgovinu na veliko i malo, export-import</derivirana_varijabla>
  </DomainObject.Predmet.ProtustrankaFormated>
  <DomainObject.Predmet.ProtustrankaFormatedOIB>
    <izvorni_sadrzaj>  NADA-ŠPORT, d.o.o. za športsku djelatnost, trgovinu na veliko i malo, export-import, OIB 73671130374</izvorni_sadrzaj>
    <derivirana_varijabla naziv="DomainObject.Predmet.ProtustrankaFormatedOIB_1">  NADA-ŠPORT, d.o.o. za športsku djelatnost, trgovinu na veliko i malo, export-import, OIB 73671130374</derivirana_varijabla>
  </DomainObject.Predmet.ProtustrankaFormatedOIB>
  <DomainObject.Predmet.ProtustrankaFormatedWithAdress>
    <izvorni_sadrzaj> NADA-ŠPORT, d.o.o. za športsku djelatnost, trgovinu na veliko i malo, export-import, Zrinjsko Frankopanska 17, 21000 Split</izvorni_sadrzaj>
    <derivirana_varijabla naziv="DomainObject.Predmet.ProtustrankaFormatedWithAdress_1"> NADA-ŠPORT, d.o.o. za športsku djelatnost, trgovinu na veliko i malo, export-import, Zrinjsko Frankopanska 17, 21000 Split</derivirana_varijabla>
  </DomainObject.Predmet.ProtustrankaFormatedWithAdress>
  <DomainObject.Predmet.ProtustrankaFormatedWithAdressOIB>
    <izvorni_sadrzaj> NADA-ŠPORT, d.o.o. za športsku djelatnost, trgovinu na veliko i malo, export-import, OIB 73671130374, Zrinjsko Frankopanska 17, 21000 Split</izvorni_sadrzaj>
    <derivirana_varijabla naziv="DomainObject.Predmet.ProtustrankaFormatedWithAdressOIB_1"> NADA-ŠPORT, d.o.o. za športsku djelatnost, trgovinu na veliko i malo, export-import, OIB 73671130374, Zrinjsko Frankopanska 17, 21000 Split</derivirana_varijabla>
  </DomainObject.Predmet.ProtustrankaFormatedWithAdressOIB>
  <DomainObject.Predmet.ProtustrankaWithAdress>
    <izvorni_sadrzaj>NADA-ŠPORT, d.o.o. za športsku djelatnost, trgovinu na veliko i malo, export-import Zrinjsko Frankopanska 17, 21000 Split</izvorni_sadrzaj>
    <derivirana_varijabla naziv="DomainObject.Predmet.ProtustrankaWithAdress_1">NADA-ŠPORT, d.o.o. za športsku djelatnost, trgovinu na veliko i malo, export-import Zrinjsko Frankopanska 17, 21000 Split</derivirana_varijabla>
  </DomainObject.Predmet.ProtustrankaWithAdress>
  <DomainObject.Predmet.ProtustrankaWithAdressOIB>
    <izvorni_sadrzaj>NADA-ŠPORT, d.o.o. za športsku djelatnost, trgovinu na veliko i malo, export-import, OIB 73671130374, Zrinjsko Frankopanska 17, 21000 Split</izvorni_sadrzaj>
    <derivirana_varijabla naziv="DomainObject.Predmet.ProtustrankaWithAdressOIB_1">NADA-ŠPORT, d.o.o. za športsku djelatnost, trgovinu na veliko i malo, export-import, OIB 73671130374, Zrinjsko Frankopanska 17, 21000 Split</derivirana_varijabla>
  </DomainObject.Predmet.ProtustrankaWithAdressOIB>
  <DomainObject.Predmet.ProtustrankaNazivFormated>
    <izvorni_sadrzaj>NADA-ŠPORT, d.o.o. za športsku djelatnost, trgovinu na veliko i malo, export-import</izvorni_sadrzaj>
    <derivirana_varijabla naziv="DomainObject.Predmet.ProtustrankaNazivFormated_1">NADA-ŠPORT, d.o.o. za športsku djelatnost, trgovinu na veliko i malo, export-import</derivirana_varijabla>
  </DomainObject.Predmet.ProtustrankaNazivFormated>
  <DomainObject.Predmet.ProtustrankaNazivFormatedOIB>
    <izvorni_sadrzaj>NADA-ŠPORT, d.o.o. za športsku djelatnost, trgovinu na veliko i malo, export-import, OIB 73671130374</izvorni_sadrzaj>
    <derivirana_varijabla naziv="DomainObject.Predmet.ProtustrankaNazivFormatedOIB_1">NADA-ŠPORT, d.o.o. za športsku djelatnost, trgovinu na veliko i malo, export-import, OIB 73671130374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11287.57</izvorni_sadrzaj>
    <derivirana_varijabla naziv="DomainObject.Predmet.TrenutnaVrijednost_1">11287.57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NADA-ŠPORT, d.o.o. za športsku djelatnost, trgovinu na veliko i malo, export-import</item>
    </izvorni_sadrzaj>
    <derivirana_varijabla naziv="DomainObject.Predmet.ProtuStrankaListFormated_1">
      <item>NADA-ŠPORT, d.o.o. za športsku djelatnost, trgovinu na veliko i malo, export-import</item>
    </derivirana_varijabla>
  </DomainObject.Predmet.ProtuStrankaListFormated>
  <DomainObject.Predmet.ProtuStrankaListFormatedOIB>
    <izvorni_sadrzaj>
      <item>NADA-ŠPORT, d.o.o. za športsku djelatnost, trgovinu na veliko i malo, export-import, OIB 73671130374</item>
    </izvorni_sadrzaj>
    <derivirana_varijabla naziv="DomainObject.Predmet.ProtuStrankaListFormatedOIB_1">
      <item>NADA-ŠPORT, d.o.o. za športsku djelatnost, trgovinu na veliko i malo, export-import, OIB 73671130374</item>
    </derivirana_varijabla>
  </DomainObject.Predmet.ProtuStrankaListFormatedOIB>
  <DomainObject.Predmet.ProtuStrankaListFormatedWithAdress>
    <izvorni_sadrzaj>
      <item>NADA-ŠPORT, d.o.o. za športsku djelatnost, trgovinu na veliko i malo, export-import, Zrinjsko Frankopanska 17, 21000 Split</item>
    </izvorni_sadrzaj>
    <derivirana_varijabla naziv="DomainObject.Predmet.ProtuStrankaListFormatedWithAdress_1">
      <item>NADA-ŠPORT, d.o.o. za športsku djelatnost, trgovinu na veliko i malo, export-import, Zrinjsko Frankopanska 17, 21000 Split</item>
    </derivirana_varijabla>
  </DomainObject.Predmet.ProtuStrankaListFormatedWithAdress>
  <DomainObject.Predmet.ProtuStrankaListFormatedWithAdressOIB>
    <izvorni_sadrzaj>
      <item>NADA-ŠPORT, d.o.o. za športsku djelatnost, trgovinu na veliko i malo, export-import, OIB 73671130374, Zrinjsko Frankopanska 17, 21000 Split</item>
    </izvorni_sadrzaj>
    <derivirana_varijabla naziv="DomainObject.Predmet.ProtuStrankaListFormatedWithAdressOIB_1">
      <item>NADA-ŠPORT, d.o.o. za športsku djelatnost, trgovinu na veliko i malo, export-import, OIB 73671130374, Zrinjsko Frankopanska 17, 21000 Split</item>
    </derivirana_varijabla>
  </DomainObject.Predmet.ProtuStrankaListFormatedWithAdressOIB>
  <DomainObject.Predmet.ProtuStrankaListNazivFormated>
    <izvorni_sadrzaj>
      <item>NADA-ŠPORT, d.o.o. za športsku djelatnost, trgovinu na veliko i malo, export-import</item>
    </izvorni_sadrzaj>
    <derivirana_varijabla naziv="DomainObject.Predmet.ProtuStrankaListNazivFormated_1">
      <item>NADA-ŠPORT, d.o.o. za športsku djelatnost, trgovinu na veliko i malo, export-import</item>
    </derivirana_varijabla>
  </DomainObject.Predmet.ProtuStrankaListNazivFormated>
  <DomainObject.Predmet.ProtuStrankaListNazivFormatedOIB>
    <izvorni_sadrzaj>
      <item>NADA-ŠPORT, d.o.o. za športsku djelatnost, trgovinu na veliko i malo, export-import, OIB 73671130374</item>
    </izvorni_sadrzaj>
    <derivirana_varijabla naziv="DomainObject.Predmet.ProtuStrankaListNazivFormatedOIB_1">
      <item>NADA-ŠPORT, d.o.o. za športsku djelatnost, trgovinu na veliko i malo, export-import, OIB 73671130374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NADA-ŠPORT, d.o.o. za športsku djelatnost, trgovinu na veliko i malo, export-import</izvorni_sadrzaj>
    <derivirana_varijabla naziv="DomainObject.Predmet.ProtustrankaIDrugi_1">NADA-ŠPORT, d.o.o. za športsku djelatnost, trgovinu na veliko i malo, export-import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NADA-ŠPORT, d.o.o. za športsku djelatnost, trgovinu na veliko i malo, export-import, OIB 73671130374, Zrinjsko Frankopanska 17, 21000 Split</izvorni_sadrzaj>
    <derivirana_varijabla naziv="DomainObject.Predmet.ProtustrankaIDrugiAdressOIB_1">NADA-ŠPORT, d.o.o. za športsku djelatnost, trgovinu na veliko i malo, export-import, OIB 73671130374, Zrinjsko Frankopanska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NADA-ŠPORT, d.o.o. za športsku djelatnost, trgovinu na veliko i malo, export-import</item>
      <item>FINANCIJSKA AGENCIJA, RC SPLIT</item>
    </izvorni_sadrzaj>
    <derivirana_varijabla naziv="DomainObject.Predmet.SudioniciListNaziv_1">
      <item>NADA-ŠPORT, d.o.o. za športsku djelatnost, trgovinu na veliko i malo, export-import</item>
      <item>FINANCIJSKA AGENCIJA, RC SPLIT</item>
    </derivirana_varijabla>
  </DomainObject.Predmet.SudioniciListNaziv>
  <DomainObject.Predmet.SudioniciListAdressOIB>
    <izvorni_sadrzaj>
      <item>NADA-ŠPORT, d.o.o. za športsku djelatnost, trgovinu na veliko i malo, export-import, OIB 73671130374, Zrinjsko Frankopanska 17,21000 Split</item>
      <item>FINANCIJSKA AGENCIJA, RC SPLIT, OIB 85821130368, Mažuranićevo šetalište 24b,21000 Split</item>
    </izvorni_sadrzaj>
    <derivirana_varijabla naziv="DomainObject.Predmet.SudioniciListAdressOIB_1">
      <item>NADA-ŠPORT, d.o.o. za športsku djelatnost, trgovinu na veliko i malo, export-import, OIB 73671130374, Zrinjsko Frankopanska 17,21000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73671130374</item>
      <item>, OIB 85821130368</item>
    </izvorni_sadrzaj>
    <derivirana_varijabla naziv="DomainObject.Predmet.SudioniciListNazivOIB_1">
      <item>, OIB 73671130374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599</properties:Words>
  <properties:Characters>3294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2016-02-18T10:51:00Z</dcterms:created>
  <dc:creator>Lari Glavaš</dc:creator>
  <cp:lastModifiedBy>Lari Glavaš</cp:lastModifiedBy>
  <cp:lastPrinted>2016-02-18T10:50:00Z</cp:lastPrinted>
  <dcterms:modified xmlns:xsi="http://www.w3.org/2001/XMLSchema-instance" xsi:type="dcterms:W3CDTF">2016-02-18T10:51:00Z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