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e068c" w14:paraId="97e068c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5F7F28">
        <w:rPr>
          <w:bCs/>
        </w:rPr>
        <w:t>281/13-</w:t>
      </w:r>
      <w:r w:rsidR="000F76BA">
        <w:rPr>
          <w:bCs/>
        </w:rPr>
        <w:t>75</w:t>
      </w:r>
    </w:p>
    <w:p w:rsidRDefault="000F76BA" w:rsidR="000F76BA">
      <w:pPr>
        <w:rPr>
          <w:bCs/>
        </w:rPr>
      </w:pPr>
    </w:p>
    <w:p w:rsidRDefault="000F76BA" w:rsidP="000F76BA" w:rsidR="000F76BA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0F76BA" w:rsidP="000F76BA" w:rsidR="000F76BA">
      <w:pPr>
        <w:jc w:val="center"/>
        <w:rPr>
          <w:bCs/>
        </w:rPr>
      </w:pPr>
      <w:r>
        <w:rPr>
          <w:bCs/>
        </w:rPr>
        <w:t xml:space="preserve">DOPUNSKO </w:t>
      </w:r>
    </w:p>
    <w:p w:rsidRDefault="000F76BA" w:rsidP="000F76BA" w:rsidR="000F76BA" w:rsidRPr="00962D2B">
      <w:pPr>
        <w:jc w:val="center"/>
        <w:rPr>
          <w:bCs/>
        </w:rPr>
      </w:pPr>
      <w:r>
        <w:rPr>
          <w:bCs/>
        </w:rPr>
        <w:t xml:space="preserve">R J E Š E N J E 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DD34E8" w:rsidRPr="00013B05">
        <w:t xml:space="preserve">VITELON </w:t>
      </w:r>
      <w:r w:rsidR="00DD34E8">
        <w:t>TELEKOMUNIKACIJE</w:t>
      </w:r>
      <w:r w:rsidR="00DD34E8" w:rsidRPr="00013B05">
        <w:t xml:space="preserve"> d.o.o. – u stečaju, Samobor, Milana Langa 2 </w:t>
      </w:r>
      <w:r w:rsidR="00A14739" w:rsidRPr="00962D2B">
        <w:t xml:space="preserve">dana </w:t>
      </w:r>
      <w:r w:rsidR="000F76BA">
        <w:t>5</w:t>
      </w:r>
      <w:r w:rsidR="00774493">
        <w:t>. svibnja</w:t>
      </w:r>
      <w:r w:rsidR="003C1EA1">
        <w:t xml:space="preserve"> 2017.</w:t>
      </w:r>
      <w:r w:rsidR="00637F34">
        <w:t xml:space="preserve"> </w:t>
      </w:r>
      <w:r w:rsidR="007053D2" w:rsidRPr="00962D2B">
        <w:t xml:space="preserve"> </w:t>
      </w:r>
      <w:r w:rsidRPr="00962D2B">
        <w:t xml:space="preserve">godine </w:t>
      </w:r>
    </w:p>
    <w:p w:rsidRDefault="00D12A6C" w:rsidP="00402700" w:rsidR="00D12A6C" w:rsidRPr="00962D2B">
      <w:pPr>
        <w:jc w:val="both"/>
      </w:pPr>
    </w:p>
    <w:p w:rsidRDefault="000F76BA" w:rsidP="000F76BA" w:rsidR="00D12A6C">
      <w:pPr>
        <w:jc w:val="center"/>
      </w:pPr>
      <w:r>
        <w:t xml:space="preserve">r i j e š i o    j e </w:t>
      </w:r>
    </w:p>
    <w:p w:rsidRDefault="006B0542" w:rsidP="000F76BA" w:rsidR="006B0542">
      <w:pPr>
        <w:jc w:val="center"/>
      </w:pPr>
    </w:p>
    <w:p w:rsidRDefault="000F76BA" w:rsidP="000F76BA" w:rsidR="000F76BA" w:rsidRPr="00962D2B">
      <w:r>
        <w:tab/>
        <w:t xml:space="preserve">Dopunjuje se točka I Zaključka o prodaji od 3. svibnja 2017. godine tako da ista glasi: </w:t>
      </w:r>
    </w:p>
    <w:p w:rsidRDefault="00D12A6C" w:rsidP="00D04202" w:rsidR="007053D2">
      <w:pPr>
        <w:jc w:val="both"/>
      </w:pPr>
      <w:r w:rsidRPr="00962D2B">
        <w:tab/>
      </w:r>
      <w:r w:rsidR="000F76BA">
        <w:t>"</w:t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DD34E8" w:rsidRPr="00013B05">
        <w:t xml:space="preserve">VITELON </w:t>
      </w:r>
      <w:r w:rsidR="00DD34E8">
        <w:t>TELEKOMUNIKACIJE</w:t>
      </w:r>
      <w:r w:rsidR="00DD34E8" w:rsidRPr="00013B05">
        <w:t xml:space="preserve"> d.o.o. – u stečaju, Samobor, Milana Langa 2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B800EB" w:rsidP="00B800EB" w:rsidR="00B800EB">
      <w:pPr>
        <w:ind w:firstLine="708"/>
      </w:pPr>
      <w:r w:rsidRPr="00B800EB">
        <w:t xml:space="preserve">– </w:t>
      </w:r>
      <w:r>
        <w:t xml:space="preserve"> </w:t>
      </w:r>
      <w:r w:rsidRPr="00B800EB">
        <w:t>Stambeno – poslovna zgrada br. 4 i dvorište ul. M. Langa zk.č.br. 2982/1</w:t>
      </w:r>
      <w:r>
        <w:t xml:space="preserve"> sve upisano u zk.ul.br. 6037 k.o. Samobor ukupne površine 600 m2 i to: </w:t>
      </w:r>
    </w:p>
    <w:p w:rsidRDefault="002E4711" w:rsidP="00B800EB" w:rsidR="00B800EB">
      <w:pPr>
        <w:ind w:firstLine="708"/>
        <w:jc w:val="both"/>
      </w:pPr>
      <w:r>
        <w:t xml:space="preserve">a) </w:t>
      </w:r>
      <w:r w:rsidR="00B800EB" w:rsidRPr="00B800EB">
        <w:t xml:space="preserve">1. ETAŽA: 2502/10000 – poslovni prostor 1 u prizemlju stambeno-poslovne zgrade, neto korisne površine 112,28 m2 sa pripadajućim parkirališnim mjestom 2 u dvorištu neto korisne površine 2,78 m2           </w:t>
      </w:r>
    </w:p>
    <w:p w:rsidRDefault="00B800EB" w:rsidP="00B800EB" w:rsidR="00B800EB" w:rsidRPr="00B800EB">
      <w:pPr>
        <w:ind w:firstLine="708"/>
        <w:jc w:val="both"/>
      </w:pPr>
      <w:r>
        <w:t xml:space="preserve"> - Stečajni dužnik nije u posjedu navedene nekretnine</w:t>
      </w:r>
    </w:p>
    <w:p w:rsidRDefault="00B800EB" w:rsidP="00B800EB" w:rsidR="00B800EB" w:rsidRPr="00B800EB">
      <w:pPr>
        <w:jc w:val="both"/>
      </w:pPr>
    </w:p>
    <w:p w:rsidRDefault="002E4711" w:rsidP="00B800EB" w:rsidR="00B800EB" w:rsidRPr="00B800EB">
      <w:pPr>
        <w:ind w:firstLine="708"/>
        <w:jc w:val="both"/>
      </w:pPr>
      <w:r>
        <w:t xml:space="preserve">b) </w:t>
      </w:r>
      <w:r w:rsidR="00B800EB" w:rsidRPr="00B800EB">
        <w:t xml:space="preserve">2. ETAŽA: 1266/10000 – poslovni prostor 2 u prizemlju stambeno-poslovne zgrade, neto korisne površine 56,80 m2, sa pripadajućim parkirališnim mjestom 1 u dvorištu neto korisne površine 2,50 m2           </w:t>
      </w:r>
    </w:p>
    <w:p w:rsidRDefault="002E4711" w:rsidP="00B800EB" w:rsidR="00B800EB">
      <w:pPr>
        <w:jc w:val="both"/>
      </w:pPr>
      <w:r>
        <w:tab/>
      </w:r>
      <w:r w:rsidR="00B800EB">
        <w:t xml:space="preserve"> </w:t>
      </w:r>
      <w:r>
        <w:t>- Stečajni dužnik nije u posjedu navedene nekretnine</w:t>
      </w:r>
    </w:p>
    <w:p w:rsidRDefault="00B800EB" w:rsidP="001F5A57" w:rsidR="00B800EB" w:rsidRPr="00B800EB"/>
    <w:p w:rsidRDefault="00C00C27" w:rsidP="00B800EB" w:rsidR="003111FC">
      <w:pPr>
        <w:ind w:firstLine="708"/>
      </w:pPr>
      <w:r w:rsidRPr="00962D2B">
        <w:t xml:space="preserve">Na opisanim nekretninama upisano je </w:t>
      </w:r>
      <w:r w:rsidR="00681D79" w:rsidRPr="00962D2B">
        <w:t>razlučno pravo</w:t>
      </w:r>
      <w:r w:rsidR="00F4318F">
        <w:t>:</w:t>
      </w:r>
      <w:r w:rsidR="00681D79" w:rsidRPr="00962D2B">
        <w:t xml:space="preserve"> </w:t>
      </w:r>
    </w:p>
    <w:p w:rsidRDefault="00B35280" w:rsidP="00B35280" w:rsidR="00B35280">
      <w:pPr>
        <w:pStyle w:val="Odlomakpopisa"/>
        <w:numPr>
          <w:ilvl w:val="0"/>
          <w:numId w:val="33"/>
        </w:numPr>
      </w:pPr>
      <w:r>
        <w:t>MIRKO ERDELJA, Samoborski Strmec, Hrvatskih branitelja 50, OIB: 74159035562</w:t>
      </w:r>
    </w:p>
    <w:p w:rsidRDefault="000F76BA" w:rsidP="00B35280" w:rsidR="000F76BA">
      <w:pPr>
        <w:pStyle w:val="Odlomakpopisa"/>
        <w:numPr>
          <w:ilvl w:val="0"/>
          <w:numId w:val="33"/>
        </w:numPr>
      </w:pPr>
      <w:r>
        <w:t>ADDIKO BANK d.d. Zagreb, Slavonska avenija 6</w:t>
      </w:r>
      <w:r w:rsidR="006055B8">
        <w:t>."</w:t>
      </w:r>
    </w:p>
    <w:p w:rsidRDefault="006055B8" w:rsidP="0015240D" w:rsidR="006055B8">
      <w:pPr>
        <w:pStyle w:val="Odlomakpopisa"/>
        <w:ind w:left="1068"/>
      </w:pP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6055B8" w:rsidR="002857A3" w:rsidRPr="00962D2B">
      <w:pPr>
        <w:jc w:val="both"/>
      </w:pPr>
      <w:r w:rsidRPr="00962D2B">
        <w:tab/>
      </w:r>
      <w:r w:rsidR="006055B8">
        <w:t xml:space="preserve">Kako je u Zaključku o prodaji od 3. svibnja 2017. godine propušteno bilo navesti da razlučno pravo na nekretninama ima i razlučni vjerovnik ADDIKO BANK d.d. Zagreb, Slavonska av. 6, valjalo je donijeti rješenje kao u izreci. </w:t>
      </w:r>
      <w:r w:rsidR="00EF39EA">
        <w:t xml:space="preserve">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6055B8">
        <w:t>5</w:t>
      </w:r>
      <w:r w:rsidR="00774493">
        <w:t>. svibnja</w:t>
      </w:r>
      <w:r w:rsidR="00F4318F">
        <w:t xml:space="preserve"> </w:t>
      </w:r>
      <w:r w:rsidR="003C1EA1">
        <w:t xml:space="preserve"> 2017.</w:t>
      </w:r>
      <w:r w:rsidR="00804826">
        <w:t xml:space="preserve">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6B0542">
        <w:t>,v.r.</w:t>
      </w:r>
    </w:p>
    <w:p w:rsidRDefault="006055B8" w:rsidP="003E5BDA" w:rsidR="006055B8"/>
    <w:p w:rsidRDefault="006055B8" w:rsidP="003E5BDA" w:rsidR="006055B8"/>
    <w:p w:rsidRDefault="006055B8" w:rsidP="003E5BDA" w:rsidR="006055B8" w:rsidRPr="00962D2B"/>
    <w:p w:rsidRDefault="006055B8" w:rsidP="006055B8" w:rsidR="006055B8" w:rsidRPr="00D71DE7">
      <w:r w:rsidRPr="00D71DE7">
        <w:t>POUKA O PRAVNOM LIJEKU</w:t>
      </w:r>
    </w:p>
    <w:p w:rsidRDefault="006055B8" w:rsidP="006055B8" w:rsidR="006055B8" w:rsidRPr="00D71DE7">
      <w:r w:rsidRPr="00D71DE7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E30555" w:rsidP="00D7215D" w:rsidR="004D5669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</w:p>
    <w:p w:rsidRDefault="006B0542" w:rsidR="006B054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B0542" w:rsidP="006B0542" w:rsidR="006B0542">
      <w:pPr>
        <w:ind w:firstLine="708" w:left="4956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4327BB" w:rsidR="00AA5226" w:rsidRPr="00962D2B">
      <w:headerReference w:type="even" r:id="rId10"/>
      <w:headerReference w:type="defaul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05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774493">
      <w:t>281/13-</w:t>
    </w:r>
    <w:r w:rsidR="00D342CB">
      <w:t>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C73EC5"/>
    <w:multiLevelType w:val="hybridMultilevel"/>
    <w:tmpl w:val="8A5C700E"/>
    <w:lvl w:tplc="F536CD24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8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5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51491B15"/>
    <w:multiLevelType w:val="hybridMultilevel"/>
    <w:tmpl w:val="F4D06FEA"/>
    <w:lvl w:tplc="A22E691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0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1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31"/>
  </w:num>
  <w:num w:numId="3">
    <w:abstractNumId w:val="22"/>
  </w:num>
  <w:num w:numId="4">
    <w:abstractNumId w:val="2"/>
  </w:num>
  <w:num w:numId="5">
    <w:abstractNumId w:val="29"/>
  </w:num>
  <w:num w:numId="6">
    <w:abstractNumId w:val="20"/>
  </w:num>
  <w:num w:numId="7">
    <w:abstractNumId w:val="23"/>
  </w:num>
  <w:num w:numId="8">
    <w:abstractNumId w:val="27"/>
  </w:num>
  <w:num w:numId="9">
    <w:abstractNumId w:val="24"/>
  </w:num>
  <w:num w:numId="10">
    <w:abstractNumId w:val="5"/>
  </w:num>
  <w:num w:numId="11">
    <w:abstractNumId w:val="9"/>
  </w:num>
  <w:num w:numId="12">
    <w:abstractNumId w:val="4"/>
  </w:num>
  <w:num w:numId="13">
    <w:abstractNumId w:val="7"/>
  </w:num>
  <w:num w:numId="14">
    <w:abstractNumId w:val="11"/>
  </w:num>
  <w:num w:numId="15">
    <w:abstractNumId w:val="25"/>
  </w:num>
  <w:num w:numId="16">
    <w:abstractNumId w:val="26"/>
  </w:num>
  <w:num w:numId="17">
    <w:abstractNumId w:val="17"/>
  </w:num>
  <w:num w:numId="18">
    <w:abstractNumId w:val="15"/>
  </w:num>
  <w:num w:numId="19">
    <w:abstractNumId w:val="21"/>
  </w:num>
  <w:num w:numId="20">
    <w:abstractNumId w:val="16"/>
  </w:num>
  <w:num w:numId="21">
    <w:abstractNumId w:val="3"/>
  </w:num>
  <w:num w:numId="22">
    <w:abstractNumId w:val="32"/>
  </w:num>
  <w:num w:numId="23">
    <w:abstractNumId w:val="28"/>
  </w:num>
  <w:num w:numId="24">
    <w:abstractNumId w:val="12"/>
  </w:num>
  <w:num w:numId="25">
    <w:abstractNumId w:val="0"/>
  </w:num>
  <w:num w:numId="26">
    <w:abstractNumId w:val="8"/>
  </w:num>
  <w:num w:numId="27">
    <w:abstractNumId w:val="1"/>
  </w:num>
  <w:num w:numId="28">
    <w:abstractNumId w:val="14"/>
  </w:num>
  <w:num w:numId="29">
    <w:abstractNumId w:val="18"/>
  </w:num>
  <w:num w:numId="30">
    <w:abstractNumId w:val="30"/>
  </w:num>
  <w:num w:numId="31">
    <w:abstractNumId w:val="10"/>
  </w:num>
  <w:num w:numId="32">
    <w:abstractNumId w:val="6"/>
  </w:num>
  <w:num w:numId="33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3FEA"/>
    <w:rsid w:val="000E67DC"/>
    <w:rsid w:val="000F76BA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240D"/>
    <w:rsid w:val="0015734A"/>
    <w:rsid w:val="0018332C"/>
    <w:rsid w:val="001A1206"/>
    <w:rsid w:val="001B3B6B"/>
    <w:rsid w:val="001F5A3A"/>
    <w:rsid w:val="001F5A57"/>
    <w:rsid w:val="001F763C"/>
    <w:rsid w:val="00217201"/>
    <w:rsid w:val="00220D31"/>
    <w:rsid w:val="002349EC"/>
    <w:rsid w:val="0024137F"/>
    <w:rsid w:val="00255CB0"/>
    <w:rsid w:val="00264E94"/>
    <w:rsid w:val="00273268"/>
    <w:rsid w:val="0027356B"/>
    <w:rsid w:val="002857A3"/>
    <w:rsid w:val="002A64C2"/>
    <w:rsid w:val="002B58E0"/>
    <w:rsid w:val="002C6632"/>
    <w:rsid w:val="002E4711"/>
    <w:rsid w:val="002F5FA2"/>
    <w:rsid w:val="00307900"/>
    <w:rsid w:val="003111FC"/>
    <w:rsid w:val="00314534"/>
    <w:rsid w:val="00320D9C"/>
    <w:rsid w:val="00327920"/>
    <w:rsid w:val="003341A8"/>
    <w:rsid w:val="00341AD9"/>
    <w:rsid w:val="00355D20"/>
    <w:rsid w:val="00356D07"/>
    <w:rsid w:val="00362B3F"/>
    <w:rsid w:val="00377B26"/>
    <w:rsid w:val="00387842"/>
    <w:rsid w:val="00397207"/>
    <w:rsid w:val="003B0CE0"/>
    <w:rsid w:val="003C1EA1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327BB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5252F"/>
    <w:rsid w:val="00563A81"/>
    <w:rsid w:val="00590E54"/>
    <w:rsid w:val="005E3CED"/>
    <w:rsid w:val="005F7F28"/>
    <w:rsid w:val="006055B8"/>
    <w:rsid w:val="00605E89"/>
    <w:rsid w:val="00630298"/>
    <w:rsid w:val="00637F34"/>
    <w:rsid w:val="00640198"/>
    <w:rsid w:val="00647E47"/>
    <w:rsid w:val="00681D79"/>
    <w:rsid w:val="00681D81"/>
    <w:rsid w:val="00690D9D"/>
    <w:rsid w:val="00690FE4"/>
    <w:rsid w:val="006A3F6F"/>
    <w:rsid w:val="006B0542"/>
    <w:rsid w:val="006C3E18"/>
    <w:rsid w:val="006C4646"/>
    <w:rsid w:val="006C7A48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74493"/>
    <w:rsid w:val="00781D17"/>
    <w:rsid w:val="007A213D"/>
    <w:rsid w:val="007A21F7"/>
    <w:rsid w:val="007A6528"/>
    <w:rsid w:val="007B61D5"/>
    <w:rsid w:val="007D267B"/>
    <w:rsid w:val="007E1A9D"/>
    <w:rsid w:val="007E1C07"/>
    <w:rsid w:val="007F3674"/>
    <w:rsid w:val="007F3A38"/>
    <w:rsid w:val="007F4BA6"/>
    <w:rsid w:val="008001FD"/>
    <w:rsid w:val="00804826"/>
    <w:rsid w:val="008160E0"/>
    <w:rsid w:val="00822E49"/>
    <w:rsid w:val="00830D0A"/>
    <w:rsid w:val="00832A32"/>
    <w:rsid w:val="0085604A"/>
    <w:rsid w:val="00861B74"/>
    <w:rsid w:val="00881A0A"/>
    <w:rsid w:val="00886C01"/>
    <w:rsid w:val="008A0774"/>
    <w:rsid w:val="008A5B38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E7DA4"/>
    <w:rsid w:val="009F09A0"/>
    <w:rsid w:val="009F5E91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03995"/>
    <w:rsid w:val="00B113F5"/>
    <w:rsid w:val="00B264AF"/>
    <w:rsid w:val="00B35280"/>
    <w:rsid w:val="00B35DE0"/>
    <w:rsid w:val="00B37CCC"/>
    <w:rsid w:val="00B7776B"/>
    <w:rsid w:val="00B800EB"/>
    <w:rsid w:val="00B914AB"/>
    <w:rsid w:val="00BA20A0"/>
    <w:rsid w:val="00BB20A6"/>
    <w:rsid w:val="00BB6073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342CB"/>
    <w:rsid w:val="00D55D3F"/>
    <w:rsid w:val="00D65E31"/>
    <w:rsid w:val="00D71932"/>
    <w:rsid w:val="00D7215D"/>
    <w:rsid w:val="00D94015"/>
    <w:rsid w:val="00DB75AB"/>
    <w:rsid w:val="00DC0EFA"/>
    <w:rsid w:val="00DC22B9"/>
    <w:rsid w:val="00DD34E8"/>
    <w:rsid w:val="00DE16C2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87F24"/>
    <w:rsid w:val="00EE6BB0"/>
    <w:rsid w:val="00EE7488"/>
    <w:rsid w:val="00EF39EA"/>
    <w:rsid w:val="00F11886"/>
    <w:rsid w:val="00F128DC"/>
    <w:rsid w:val="00F4078B"/>
    <w:rsid w:val="00F4318F"/>
    <w:rsid w:val="00F4462A"/>
    <w:rsid w:val="00F50921"/>
    <w:rsid w:val="00F54830"/>
    <w:rsid w:val="00F73315"/>
    <w:rsid w:val="00F74968"/>
    <w:rsid w:val="00F92693"/>
    <w:rsid w:val="00F92B09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05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5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5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5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5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05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5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5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5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5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2013.</izvorni_sadrzaj>
    <derivirana_varijabla naziv="DomainObject.Predmet.DatumOsnivanja_1">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St-281/2013</izvorni_sadrzaj>
    <derivirana_varijabla naziv="DomainObject.Predmet.OznakaBroj_1">St-281/2013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VITELON TELEKOMUNIKACIJE d.o.o.</izvorni_sadrzaj>
    <derivirana_varijabla naziv="DomainObject.Predmet.ProtustrankaFormated_1">  VITELON TELEKOMUNIKACIJE d.o.o.</derivirana_varijabla>
  </DomainObject.Predmet.ProtustrankaFormated>
  <DomainObject.Predmet.ProtustrankaFormatedOIB>
    <izvorni_sadrzaj>  VITELON TELEKOMUNIKACIJE d.o.o., OIB 52811216197</izvorni_sadrzaj>
    <derivirana_varijabla naziv="DomainObject.Predmet.ProtustrankaFormatedOIB_1">  VITELON TELEKOMUNIKACIJE d.o.o., OIB 52811216197</derivirana_varijabla>
  </DomainObject.Predmet.ProtustrankaFormatedOIB>
  <DomainObject.Predmet.ProtustrankaFormatedWithAdress>
    <izvorni_sadrzaj> VITELON TELEKOMUNIKACIJE d.o.o., Milana Langa 2, 10430 Samobor</izvorni_sadrzaj>
    <derivirana_varijabla naziv="DomainObject.Predmet.ProtustrankaFormatedWithAdress_1"> VITELON TELEKOMUNIKACIJE d.o.o., Milana Langa 2, 10430 Samobor</derivirana_varijabla>
  </DomainObject.Predmet.ProtustrankaFormatedWithAdress>
  <DomainObject.Predmet.ProtustrankaFormatedWithAdressOIB>
    <izvorni_sadrzaj> VITELON TELEKOMUNIKACIJE d.o.o., OIB 52811216197, Milana Langa 2, 10430 Samobor</izvorni_sadrzaj>
    <derivirana_varijabla naziv="DomainObject.Predmet.ProtustrankaFormatedWithAdressOIB_1"> VITELON TELEKOMUNIKACIJE d.o.o., OIB 52811216197, Milana Langa 2, 10430 Samobor</derivirana_varijabla>
  </DomainObject.Predmet.ProtustrankaFormatedWithAdressOIB>
  <DomainObject.Predmet.ProtustrankaWithAdress>
    <izvorni_sadrzaj>VITELON TELEKOMUNIKACIJE d.o.o. Milana Langa 2, 10430 Samobor</izvorni_sadrzaj>
    <derivirana_varijabla naziv="DomainObject.Predmet.ProtustrankaWithAdress_1">VITELON TELEKOMUNIKACIJE d.o.o. Milana Langa 2, 10430 Samobor</derivirana_varijabla>
  </DomainObject.Predmet.ProtustrankaWithAdress>
  <DomainObject.Predmet.ProtustrankaWithAdressOIB>
    <izvorni_sadrzaj>VITELON TELEKOMUNIKACIJE d.o.o., OIB 52811216197, Milana Langa 2, 10430 Samobor</izvorni_sadrzaj>
    <derivirana_varijabla naziv="DomainObject.Predmet.ProtustrankaWithAdressOIB_1">VITELON TELEKOMUNIKACIJE d.o.o., OIB 52811216197, Milana Langa 2, 10430 Samobor</derivirana_varijabla>
  </DomainObject.Predmet.ProtustrankaWithAdressOIB>
  <DomainObject.Predmet.ProtustrankaNazivFormated>
    <izvorni_sadrzaj>VITELON TELEKOMUNIKACIJE d.o.o.</izvorni_sadrzaj>
    <derivirana_varijabla naziv="DomainObject.Predmet.ProtustrankaNazivFormated_1">VITELON TELEKOMUNIKACIJE d.o.o.</derivirana_varijabla>
  </DomainObject.Predmet.ProtustrankaNazivFormated>
  <DomainObject.Predmet.ProtustrankaNazivFormatedOIB>
    <izvorni_sadrzaj>VITELON TELEKOMUNIKACIJE d.o.o., OIB 52811216197</izvorni_sadrzaj>
    <derivirana_varijabla naziv="DomainObject.Predmet.ProtustrankaNazivFormatedOIB_1">VITELON TELEKOMUNIKACIJE d.o.o., OIB 52811216197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VITELON TELEKOMUNIKACIJE d.o.o.; VJEROVNICI; Željko Konicija; Krunoslav Kovač; CGS društvo s ograničenom odgovornošću za graditeljstvo i trgovinu; Neven Alujević; Tomislav Slavina; Miroslav Škalac; BARES društvo s ograničenom odgovornošću za trgovinu i usluge</izvorni_sadrzaj>
    <derivirana_varijabla naziv="DomainObject.Predmet.StrankaFormated_1">  VITELON TELEKOMUNIKACIJE d.o.o.; VJEROVNICI; Željko Konicija; Krunoslav Kovač; CGS društvo s ograničenom odgovornošću za graditeljstvo i trgovinu; Neven Alujević; Tomislav Slavina; Miroslav Škalac; BARES društvo s ograničenom odgovornošću za trgovinu i usluge</derivirana_varijabla>
  </DomainObject.Predmet.StrankaFormated>
  <DomainObject.Predmet.StrankaFormatedOIB>
    <izvorni_sadrzaj>  VITELON TELEKOMUNIKACIJE d.o.o., OIB 52811216197; VJEROVNICI; Željko Konicija, OIB 57975370088; Krunoslav Kovač, OIB 54432256951; CGS društvo s ograničenom odgovornošću za graditeljstvo i trgovinu, OIB 61903164619; Neven Alujević, OIB 97779120132; Tomislav Slavina, OIB 88471934966; Miroslav Škalac, OIB 42314450114; BARES društvo s ograničenom odgovornošću za trgovinu i usluge, OIB 31922838619</izvorni_sadrzaj>
    <derivirana_varijabla naziv="DomainObject.Predmet.StrankaFormatedOIB_1">  VITELON TELEKOMUNIKACIJE d.o.o., OIB 52811216197; VJEROVNICI; Željko Konicija, OIB 57975370088; Krunoslav Kovač, OIB 54432256951; CGS društvo s ograničenom odgovornošću za graditeljstvo i trgovinu, OIB 61903164619; Neven Alujević, OIB 97779120132; Tomislav Slavina, OIB 88471934966; Miroslav Škalac, OIB 42314450114; BARES društvo s ograničenom odgovornošću za trgovinu i usluge, OIB 31922838619</derivirana_varijabla>
  </DomainObject.Predmet.StrankaFormatedOIB>
  <DomainObject.Predmet.StrankaFormatedWithAdress>
    <izvorni_sadrzaj> VITELON TELEKOMUNIKACIJE d.o.o., Milana Langa 2, 10430 Samobor; VJEROVNICI; Željko Konicija, Maksimirsko Naselje Iii. 4, 10000 Zagreb; Krunoslav Kovač, Ulica Sviba 14, 10431 Strmec; CGS društvo s ograničenom odgovornošću za graditeljstvo i trgovinu, Miramarska 24, 10000 Zagreb; Neven Alujević, Gošanj 6, 21311 Podstrana; Tomislav Slavina, Ulica Jurja Dijanića 2, 10430 Samobor; Miroslav Škalac, Sokovčak 6, 10430 Mala Rakovica; BARES društvo s ograničenom odgovornošću za trgovinu i usluge, Kneza Branimira 4A, 10432 Lug Samoborski</izvorni_sadrzaj>
    <derivirana_varijabla naziv="DomainObject.Predmet.StrankaFormatedWithAdress_1"> VITELON TELEKOMUNIKACIJE d.o.o., Milana Langa 2, 10430 Samobor; VJEROVNICI; Željko Konicija, Maksimirsko Naselje Iii. 4, 10000 Zagreb; Krunoslav Kovač, Ulica Sviba 14, 10431 Strmec; CGS društvo s ograničenom odgovornošću za graditeljstvo i trgovinu, Miramarska 24, 10000 Zagreb; Neven Alujević, Gošanj 6, 21311 Podstrana; Tomislav Slavina, Ulica Jurja Dijanića 2, 10430 Samobor; Miroslav Škalac, Sokovčak 6, 10430 Mala Rakovica; BARES društvo s ograničenom odgovornošću za trgovinu i usluge, Kneza Branimira 4A, 10432 Lug Samoborski</derivirana_varijabla>
  </DomainObject.Predmet.StrankaFormatedWithAdress>
  <DomainObject.Predmet.StrankaFormatedWithAdressOIB>
    <izvorni_sadrzaj> VITELON TELEKOMUNIKACIJE d.o.o., OIB 52811216197, Milana Langa 2, 10430 Samobor; VJEROVNICI; Željko Konicija, OIB 57975370088, Maksimirsko Naselje Iii. 4, 10000 Zagreb; Krunoslav Kovač, OIB 54432256951, Ulica Sviba 14, 10431 Strmec; CGS društvo s ograničenom odgovornošću za graditeljstvo i trgovinu, OIB 61903164619, Miramarska 24, 10000 Zagreb; Neven Alujević, OIB 97779120132, Gošanj 6, 21311 Podstrana; Tomislav Slavina, OIB 88471934966, Ulica Jurja Dijanića 2, 10430 Samobor; Miroslav Škalac, OIB 42314450114, Sokovčak 6, 10430 Mala Rakovica; BARES društvo s ograničenom odgovornošću za trgovinu i usluge, OIB 31922838619, Kneza Branimira 4A, 10432 Lug Samoborski</izvorni_sadrzaj>
    <derivirana_varijabla naziv="DomainObject.Predmet.StrankaFormatedWithAdressOIB_1"> VITELON TELEKOMUNIKACIJE d.o.o., OIB 52811216197, Milana Langa 2, 10430 Samobor; VJEROVNICI; Željko Konicija, OIB 57975370088, Maksimirsko Naselje Iii. 4, 10000 Zagreb; Krunoslav Kovač, OIB 54432256951, Ulica Sviba 14, 10431 Strmec; CGS društvo s ograničenom odgovornošću za graditeljstvo i trgovinu, OIB 61903164619, Miramarska 24, 10000 Zagreb; Neven Alujević, OIB 97779120132, Gošanj 6, 21311 Podstrana; Tomislav Slavina, OIB 88471934966, Ulica Jurja Dijanića 2, 10430 Samobor; Miroslav Škalac, OIB 42314450114, Sokovčak 6, 10430 Mala Rakovica; BARES društvo s ograničenom odgovornošću za trgovinu i usluge, OIB 31922838619, Kneza Branimira 4A, 10432 Lug Samoborski</derivirana_varijabla>
  </DomainObject.Predmet.StrankaFormatedWithAdressOIB>
  <DomainObject.Predmet.StrankaWithAdress>
    <izvorni_sadrzaj>VITELON TELEKOMUNIKACIJE d.o.o. Milana Langa 2,10430 Samobor,VJEROVNICI ,Željko Konicija Maksimirsko Naselje Iii. 4,10000 Zagreb,Krunoslav Kovač Ulica Sviba 14,10431 Strmec,CGS društvo s ograničenom odgovornošću za graditeljstvo i trgovinu Miramarska 24,10000 Zagreb,Neven Alujević Gošanj 6,21311 Podstrana,Tomislav Slavina Ulica Jurja Dijanića 2,10430 Samobor,Miroslav Škalac Sokovčak 6,10430 Mala Rakovica,BARES društvo s ograničenom odgovornošću za trgovinu i usluge Kneza Branimira 4A,10432 Lug Samoborski</izvorni_sadrzaj>
    <derivirana_varijabla naziv="DomainObject.Predmet.StrankaWithAdress_1">VITELON TELEKOMUNIKACIJE d.o.o. Milana Langa 2,10430 Samobor,VJEROVNICI ,Željko Konicija Maksimirsko Naselje Iii. 4,10000 Zagreb,Krunoslav Kovač Ulica Sviba 14,10431 Strmec,CGS društvo s ograničenom odgovornošću za graditeljstvo i trgovinu Miramarska 24,10000 Zagreb,Neven Alujević Gošanj 6,21311 Podstrana,Tomislav Slavina Ulica Jurja Dijanića 2,10430 Samobor,Miroslav Škalac Sokovčak 6,10430 Mala Rakovica,BARES društvo s ograničenom odgovornošću za trgovinu i usluge Kneza Branimira 4A,10432 Lug Samoborski</derivirana_varijabla>
  </DomainObject.Predmet.StrankaWithAdress>
  <DomainObject.Predmet.StrankaWithAdressOIB>
    <izvorni_sadrzaj>VITELON TELEKOMUNIKACIJE d.o.o., OIB 52811216197, Milana Langa 2,10430 Samobor,VJEROVNICI,Željko Konicija, OIB 57975370088, Maksimirsko Naselje Iii. 4,10000 Zagreb,Krunoslav Kovač, OIB 54432256951, Ulica Sviba 14,10431 Strmec,CGS društvo s ograničenom odgovornošću za graditeljstvo i trgovinu, OIB 61903164619, Miramarska 24,10000 Zagreb,Neven Alujević, OIB 97779120132, Gošanj 6,21311 Podstrana,Tomislav Slavina, OIB 88471934966, Ulica Jurja Dijanića 2,10430 Samobor,Miroslav Škalac, OIB 42314450114, Sokovčak 6,10430 Mala Rakovica,BARES društvo s ograničenom odgovornošću za trgovinu i usluge, OIB 31922838619, Kneza Branimira 4A,10432 Lug Samoborski</izvorni_sadrzaj>
    <derivirana_varijabla naziv="DomainObject.Predmet.StrankaWithAdressOIB_1">VITELON TELEKOMUNIKACIJE d.o.o., OIB 52811216197, Milana Langa 2,10430 Samobor,VJEROVNICI,Željko Konicija, OIB 57975370088, Maksimirsko Naselje Iii. 4,10000 Zagreb,Krunoslav Kovač, OIB 54432256951, Ulica Sviba 14,10431 Strmec,CGS društvo s ograničenom odgovornošću za graditeljstvo i trgovinu, OIB 61903164619, Miramarska 24,10000 Zagreb,Neven Alujević, OIB 97779120132, Gošanj 6,21311 Podstrana,Tomislav Slavina, OIB 88471934966, Ulica Jurja Dijanića 2,10430 Samobor,Miroslav Škalac, OIB 42314450114, Sokovčak 6,10430 Mala Rakovica,BARES društvo s ograničenom odgovornošću za trgovinu i usluge, OIB 31922838619, Kneza Branimira 4A,10432 Lug Samoborski</derivirana_varijabla>
  </DomainObject.Predmet.StrankaWithAdressOIB>
  <DomainObject.Predmet.StrankaNazivFormated>
    <izvorni_sadrzaj>VITELON TELEKOMUNIKACIJE d.o.o.,VJEROVNICI,Željko Konicija,Krunoslav Kovač,CGS društvo s ograničenom odgovornošću za graditeljstvo i trgovinu,Neven Alujević,Tomislav Slavina,Miroslav Škalac,BARES društvo s ograničenom odgovornošću za trgovinu i usluge</izvorni_sadrzaj>
    <derivirana_varijabla naziv="DomainObject.Predmet.StrankaNazivFormated_1">VITELON TELEKOMUNIKACIJE d.o.o.,VJEROVNICI,Željko Konicija,Krunoslav Kovač,CGS društvo s ograničenom odgovornošću za graditeljstvo i trgovinu,Neven Alujević,Tomislav Slavina,Miroslav Škalac,BARES društvo s ograničenom odgovornošću za trgovinu i usluge</derivirana_varijabla>
  </DomainObject.Predmet.StrankaNazivFormated>
  <DomainObject.Predmet.StrankaNazivFormatedOIB>
    <izvorni_sadrzaj>VITELON TELEKOMUNIKACIJE d.o.o., OIB 52811216197,VJEROVNICI,Željko Konicija, OIB 57975370088,Krunoslav Kovač, OIB 54432256951,CGS društvo s ograničenom odgovornošću za graditeljstvo i trgovinu, OIB 61903164619,Neven Alujević, OIB 97779120132,Tomislav Slavina, OIB 88471934966,Miroslav Škalac, OIB 42314450114,BARES društvo s ograničenom odgovornošću za trgovinu i usluge, OIB 31922838619</izvorni_sadrzaj>
    <derivirana_varijabla naziv="DomainObject.Predmet.StrankaNazivFormatedOIB_1">VITELON TELEKOMUNIKACIJE d.o.o., OIB 52811216197,VJEROVNICI,Željko Konicija, OIB 57975370088,Krunoslav Kovač, OIB 54432256951,CGS društvo s ograničenom odgovornošću za graditeljstvo i trgovinu, OIB 61903164619,Neven Alujević, OIB 97779120132,Tomislav Slavina, OIB 88471934966,Miroslav Škalac, OIB 42314450114,BARES društvo s ograničenom odgovornošću za trgovinu i usluge, OIB 31922838619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</izvorni_sadrzaj>
    <derivirana_varijabla naziv="DomainObject.Predmet.StrankaListFormated_1"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</derivirana_varijabla>
  </DomainObject.Predmet.StrankaListFormated>
  <DomainObject.Predmet.StrankaListFormatedOIB>
    <izvorni_sadrzaj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  <item>Neven Alujević, OIB 97779120132</item>
      <item>Tomislav Slavina, OIB 88471934966</item>
      <item>Miroslav Škalac, OIB 42314450114</item>
      <item>BARES društvo s ograničenom odgovornošću za trgovinu i usluge, OIB 31922838619</item>
    </izvorni_sadrzaj>
    <derivirana_varijabla naziv="DomainObject.Predmet.StrankaListFormatedOIB_1"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  <item>Neven Alujević, OIB 97779120132</item>
      <item>Tomislav Slavina, OIB 88471934966</item>
      <item>Miroslav Škalac, OIB 42314450114</item>
      <item>BARES društvo s ograničenom odgovornošću za trgovinu i usluge, OIB 31922838619</item>
    </derivirana_varijabla>
  </DomainObject.Predmet.StrankaListFormatedOIB>
  <DomainObject.Predmet.StrankaListFormatedWithAdress>
    <izvorni_sadrzaj>
      <item>VITELON TELEKOMUNIKACIJE d.o.o., Milana Langa 2, 10430 Samobor</item>
      <item>VJEROVNICI</item>
      <item>Željko Konicija, Maksimirsko Naselje Iii. 4, 10000 Zagreb</item>
      <item>Krunoslav Kovač, Ulica Sviba 14, 10431 Strmec</item>
      <item>CGS društvo s ograničenom odgovornošću za graditeljstvo i trgovinu, Miramarska 24, 10000 Zagreb</item>
      <item>Neven Alujević, Gošanj 6, 21311 Podstrana</item>
      <item>Tomislav Slavina, Ulica Jurja Dijanića 2, 10430 Samobor</item>
      <item>Miroslav Škalac, Sokovčak 6, 10430 Mala Rakovica</item>
      <item>BARES društvo s ograničenom odgovornošću za trgovinu i usluge, Kneza Branimira 4A, 10432 Lug Samoborski</item>
    </izvorni_sadrzaj>
    <derivirana_varijabla naziv="DomainObject.Predmet.StrankaListFormatedWithAdress_1">
      <item>VITELON TELEKOMUNIKACIJE d.o.o., Milana Langa 2, 10430 Samobor</item>
      <item>VJEROVNICI</item>
      <item>Željko Konicija, Maksimirsko Naselje Iii. 4, 10000 Zagreb</item>
      <item>Krunoslav Kovač, Ulica Sviba 14, 10431 Strmec</item>
      <item>CGS društvo s ograničenom odgovornošću za graditeljstvo i trgovinu, Miramarska 24, 10000 Zagreb</item>
      <item>Neven Alujević, Gošanj 6, 21311 Podstrana</item>
      <item>Tomislav Slavina, Ulica Jurja Dijanića 2, 10430 Samobor</item>
      <item>Miroslav Škalac, Sokovčak 6, 10430 Mala Rakovica</item>
      <item>BARES društvo s ograničenom odgovornošću za trgovinu i usluge, Kneza Branimira 4A, 10432 Lug Samoborski</item>
    </derivirana_varijabla>
  </DomainObject.Predmet.StrankaListFormatedWithAdress>
  <DomainObject.Predmet.StrankaListFormatedWithAdressOIB>
    <izvorni_sadrzaj>
      <item>VITELON TELEKOMUNIKACIJE d.o.o., OIB 52811216197, Milana Langa 2, 10430 Samobor</item>
      <item>VJEROVNICI</item>
      <item>Željko Konicija, OIB 57975370088, Maksimirsko Naselje Iii. 4, 10000 Zagreb</item>
      <item>Krunoslav Kovač, OIB 54432256951, Ulica Sviba 14, 10431 Strmec</item>
      <item>CGS društvo s ograničenom odgovornošću za graditeljstvo i trgovinu, OIB 61903164619, Miramarska 24, 10000 Zagreb</item>
      <item>Neven Alujević, OIB 97779120132, Gošanj 6, 21311 Podstrana</item>
      <item>Tomislav Slavina, OIB 88471934966, Ulica Jurja Dijanića 2, 10430 Samobor</item>
      <item>Miroslav Škalac, OIB 42314450114, Sokovčak 6, 10430 Mala Rakovica</item>
      <item>BARES društvo s ograničenom odgovornošću za trgovinu i usluge, OIB 31922838619, Kneza Branimira 4A, 10432 Lug Samoborski</item>
    </izvorni_sadrzaj>
    <derivirana_varijabla naziv="DomainObject.Predmet.StrankaListFormatedWithAdressOIB_1">
      <item>VITELON TELEKOMUNIKACIJE d.o.o., OIB 52811216197, Milana Langa 2, 10430 Samobor</item>
      <item>VJEROVNICI</item>
      <item>Željko Konicija, OIB 57975370088, Maksimirsko Naselje Iii. 4, 10000 Zagreb</item>
      <item>Krunoslav Kovač, OIB 54432256951, Ulica Sviba 14, 10431 Strmec</item>
      <item>CGS društvo s ograničenom odgovornošću za graditeljstvo i trgovinu, OIB 61903164619, Miramarska 24, 10000 Zagreb</item>
      <item>Neven Alujević, OIB 97779120132, Gošanj 6, 21311 Podstrana</item>
      <item>Tomislav Slavina, OIB 88471934966, Ulica Jurja Dijanića 2, 10430 Samobor</item>
      <item>Miroslav Škalac, OIB 42314450114, Sokovčak 6, 10430 Mala Rakovica</item>
      <item>BARES društvo s ograničenom odgovornošću za trgovinu i usluge, OIB 31922838619, Kneza Branimira 4A, 10432 Lug Samoborski</item>
    </derivirana_varijabla>
  </DomainObject.Predmet.StrankaListFormatedWithAdressOIB>
  <DomainObject.Predmet.StrankaListNazivFormated>
    <izvorni_sadrzaj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</izvorni_sadrzaj>
    <derivirana_varijabla naziv="DomainObject.Predmet.StrankaListNazivFormated_1"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</derivirana_varijabla>
  </DomainObject.Predmet.StrankaListNazivFormated>
  <DomainObject.Predmet.StrankaListNazivFormatedOIB>
    <izvorni_sadrzaj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  <item>Neven Alujević, OIB 97779120132</item>
      <item>Tomislav Slavina, OIB 88471934966</item>
      <item>Miroslav Škalac, OIB 42314450114</item>
      <item>BARES društvo s ograničenom odgovornošću za trgovinu i usluge, OIB 31922838619</item>
    </izvorni_sadrzaj>
    <derivirana_varijabla naziv="DomainObject.Predmet.StrankaListNazivFormatedOIB_1"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  <item>Neven Alujević, OIB 97779120132</item>
      <item>Tomislav Slavina, OIB 88471934966</item>
      <item>Miroslav Škalac, OIB 42314450114</item>
      <item>BARES društvo s ograničenom odgovornošću za trgovinu i usluge, OIB 31922838619</item>
    </derivirana_varijabla>
  </DomainObject.Predmet.StrankaListNazivFormatedOIB>
  <DomainObject.Predmet.ProtuStrankaListFormated>
    <izvorni_sadrzaj>
      <item>VITELON TELEKOMUNIKACIJE d.o.o.</item>
    </izvorni_sadrzaj>
    <derivirana_varijabla naziv="DomainObject.Predmet.ProtuStrankaListFormated_1">
      <item>VITELON TELEKOMUNIKACIJE d.o.o.</item>
    </derivirana_varijabla>
  </DomainObject.Predmet.ProtuStrankaListFormated>
  <DomainObject.Predmet.ProtuStrankaListFormatedOIB>
    <izvorni_sadrzaj>
      <item>VITELON TELEKOMUNIKACIJE d.o.o., OIB 52811216197</item>
    </izvorni_sadrzaj>
    <derivirana_varijabla naziv="DomainObject.Predmet.ProtuStrankaListFormatedOIB_1">
      <item>VITELON TELEKOMUNIKACIJE d.o.o., OIB 52811216197</item>
    </derivirana_varijabla>
  </DomainObject.Predmet.ProtuStrankaListFormatedOIB>
  <DomainObject.Predmet.ProtuStrankaListFormatedWithAdress>
    <izvorni_sadrzaj>
      <item>VITELON TELEKOMUNIKACIJE d.o.o., Milana Langa 2, 10430 Samobor</item>
    </izvorni_sadrzaj>
    <derivirana_varijabla naziv="DomainObject.Predmet.ProtuStrankaListFormatedWithAdress_1">
      <item>VITELON TELEKOMUNIKACIJE d.o.o., Milana Langa 2, 10430 Samobor</item>
    </derivirana_varijabla>
  </DomainObject.Predmet.ProtuStrankaListFormatedWithAdress>
  <DomainObject.Predmet.ProtuStrankaListFormatedWithAdressOIB>
    <izvorni_sadrzaj>
      <item>VITELON TELEKOMUNIKACIJE d.o.o., OIB 52811216197, Milana Langa 2, 10430 Samobor</item>
    </izvorni_sadrzaj>
    <derivirana_varijabla naziv="DomainObject.Predmet.ProtuStrankaListFormatedWithAdressOIB_1">
      <item>VITELON TELEKOMUNIKACIJE d.o.o., OIB 52811216197, Milana Langa 2, 10430 Samobor</item>
    </derivirana_varijabla>
  </DomainObject.Predmet.ProtuStrankaListFormatedWithAdressOIB>
  <DomainObject.Predmet.ProtuStrankaListNazivFormated>
    <izvorni_sadrzaj>
      <item>VITELON TELEKOMUNIKACIJE d.o.o.</item>
    </izvorni_sadrzaj>
    <derivirana_varijabla naziv="DomainObject.Predmet.ProtuStrankaListNazivFormated_1">
      <item>VITELON TELEKOMUNIKACIJE d.o.o.</item>
    </derivirana_varijabla>
  </DomainObject.Predmet.ProtuStrankaListNazivFormated>
  <DomainObject.Predmet.ProtuStrankaListNazivFormatedOIB>
    <izvorni_sadrzaj>
      <item>VITELON TELEKOMUNIKACIJE d.o.o., OIB 52811216197</item>
    </izvorni_sadrzaj>
    <derivirana_varijabla naziv="DomainObject.Predmet.ProtuStrankaListNazivFormatedOIB_1">
      <item>VITELON TELEKOMUNIKACIJE d.o.o., OIB 52811216197</item>
    </derivirana_varijabla>
  </DomainObject.Predmet.ProtuStrankaListNazivFormatedOIB>
  <DomainObject.Predmet.OstaliListFormated>
    <izvorni_sadrzaj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  <item>Mirko Erdelja</item>
      <item>Damir Katić</item>
    </izvorni_sadrzaj>
    <derivirana_varijabla naziv="DomainObject.Predmet.OstaliListFormated_1"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  <item>Mirko Erdelja</item>
      <item>Damir Katić</item>
    </derivirana_varijabla>
  </DomainObject.Predmet.OstaliListFormated>
  <DomainObject.Predmet.OstaliListFormatedOIB>
    <izvorni_sadrzaj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  <item>Mirko Erdelja, OIB 74159035562</item>
      <item>Damir Katić, OIB 77039325465</item>
    </izvorni_sadrzaj>
    <derivirana_varijabla naziv="DomainObject.Predmet.OstaliListFormatedOIB_1"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  <item>Mirko Erdelja, OIB 74159035562</item>
      <item>Damir Katić, OIB 77039325465</item>
    </derivirana_varijabla>
  </DomainObject.Predmet.OstaliListFormatedOIB>
  <DomainObject.Predmet.OstaliListFormatedWithAdress>
    <izvorni_sadrzaj>
      <item>OD-ZEČEVIĆ I DR., SELSKA CESTA 3/1, 10000 Zagreb</item>
      <item>Anamaria Ivanković, Britanski trg 10, 10000 Zagreb</item>
      <item>FINA, 10000 Zagreb</item>
      <item>MF-POREZNA UPRAVA, BOŠKOVIĆEVA 5, 10000 Zagreb</item>
      <item>MINISTARSTVO PRAVOSUĐA, DEŽMANOVA 6, 10000 Zagreb</item>
      <item>ŽDO-GRAĐANSKO UPRAVNI ODJEL, 10410 Velika Gorica</item>
      <item>H-ABDUCO društvo s ograničenom odgovornošću za usluge, Slavonska avenija 6A, 10000 Zagreb</item>
      <item>Mirko Erdelja, Hrvatskih Branitelja 50, 10434 Strmec</item>
      <item>Damir Katić, Drniška 22, 10000 Zagreb</item>
    </izvorni_sadrzaj>
    <derivirana_varijabla naziv="DomainObject.Predmet.OstaliListFormatedWithAdress_1">
      <item>OD-ZEČEVIĆ I DR., SELSKA CESTA 3/1, 10000 Zagreb</item>
      <item>Anamaria Ivanković, Britanski trg 10, 10000 Zagreb</item>
      <item>FINA, 10000 Zagreb</item>
      <item>MF-POREZNA UPRAVA, BOŠKOVIĆEVA 5, 10000 Zagreb</item>
      <item>MINISTARSTVO PRAVOSUĐA, DEŽMANOVA 6, 10000 Zagreb</item>
      <item>ŽDO-GRAĐANSKO UPRAVNI ODJEL, 10410 Velika Gorica</item>
      <item>H-ABDUCO društvo s ograničenom odgovornošću za usluge, Slavonska avenija 6A, 10000 Zagreb</item>
      <item>Mirko Erdelja, Hrvatskih Branitelja 50, 10434 Strmec</item>
      <item>Damir Katić, Drniška 22, 10000 Zagreb</item>
    </derivirana_varijabla>
  </DomainObject.Predmet.OstaliListFormatedWithAdress>
  <DomainObject.Predmet.OstaliListFormatedWithAdressOIB>
    <izvorni_sadrzaj>
      <item>OD-ZEČEVIĆ I DR., OIB 83197849837, SELSKA CESTA 3/1, 10000 Zagreb</item>
      <item>Anamaria Ivanković, OIB 26902318451, Britanski trg 10, 10000 Zagreb</item>
      <item>FINA, 10000 Zagreb</item>
      <item>MF-POREZNA UPRAVA, OIB 18683136487, BOŠKOVIĆEVA 5, 10000 Zagreb</item>
      <item>MINISTARSTVO PRAVOSUĐA, DEŽMANOVA 6, 10000 Zagreb</item>
      <item>ŽDO-GRAĐANSKO UPRAVNI ODJEL, 10410 Velika Gorica</item>
      <item>H-ABDUCO društvo s ograničenom odgovornošću za usluge, OIB 13667298928, Slavonska avenija 6A, 10000 Zagreb</item>
      <item>Mirko Erdelja, OIB 74159035562, Hrvatskih Branitelja 50, 10434 Strmec</item>
      <item>Damir Katić, OIB 77039325465, Drniška 22, 10000 Zagreb</item>
    </izvorni_sadrzaj>
    <derivirana_varijabla naziv="DomainObject.Predmet.OstaliListFormatedWithAdressOIB_1">
      <item>OD-ZEČEVIĆ I DR., OIB 83197849837, SELSKA CESTA 3/1, 10000 Zagreb</item>
      <item>Anamaria Ivanković, OIB 26902318451, Britanski trg 10, 10000 Zagreb</item>
      <item>FINA, 10000 Zagreb</item>
      <item>MF-POREZNA UPRAVA, OIB 18683136487, BOŠKOVIĆEVA 5, 10000 Zagreb</item>
      <item>MINISTARSTVO PRAVOSUĐA, DEŽMANOVA 6, 10000 Zagreb</item>
      <item>ŽDO-GRAĐANSKO UPRAVNI ODJEL, 10410 Velika Gorica</item>
      <item>H-ABDUCO društvo s ograničenom odgovornošću za usluge, OIB 13667298928, Slavonska avenija 6A, 10000 Zagreb</item>
      <item>Mirko Erdelja, OIB 74159035562, Hrvatskih Branitelja 50, 10434 Strmec</item>
      <item>Damir Katić, OIB 77039325465, Drniška 22, 10000 Zagreb</item>
    </derivirana_varijabla>
  </DomainObject.Predmet.OstaliListFormatedWithAdressOIB>
  <DomainObject.Predmet.OstaliListNazivFormated>
    <izvorni_sadrzaj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  <item>Mirko Erdelja</item>
      <item>Damir Katić</item>
    </izvorni_sadrzaj>
    <derivirana_varijabla naziv="DomainObject.Predmet.OstaliListNazivFormated_1"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  <item>Mirko Erdelja</item>
      <item>Damir Katić</item>
    </derivirana_varijabla>
  </DomainObject.Predmet.OstaliListNazivFormated>
  <DomainObject.Predmet.OstaliListNazivFormatedOIB>
    <izvorni_sadrzaj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  <item>Mirko Erdelja, OIB 74159035562</item>
      <item>Damir Katić, OIB 77039325465</item>
    </izvorni_sadrzaj>
    <derivirana_varijabla naziv="DomainObject.Predmet.OstaliListNazivFormatedOIB_1"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  <item>Mirko Erdelja, OIB 74159035562</item>
      <item>Damir Katić, OIB 77039325465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VITELON TELEKOMUNIKACIJE d.o.o. i dr.</izvorni_sadrzaj>
    <derivirana_varijabla naziv="DomainObject.Predmet.StrankaIDrugi_1">VITELON TELEKOMUNIKACIJE d.o.o. i dr.</derivirana_varijabla>
  </DomainObject.Predmet.StrankaIDrugi>
  <DomainObject.Predmet.ProtustrankaIDrugi>
    <izvorni_sadrzaj>VITELON TELEKOMUNIKACIJE d.o.o.</izvorni_sadrzaj>
    <derivirana_varijabla naziv="DomainObject.Predmet.ProtustrankaIDrugi_1">VITELON TELEKOMUNIKACIJE d.o.o.</derivirana_varijabla>
  </DomainObject.Predmet.ProtustrankaIDrugi>
  <DomainObject.Predmet.StrankaIDrugiAdressOIB>
    <izvorni_sadrzaj>VITELON TELEKOMUNIKACIJE d.o.o., OIB 52811216197, Milana Langa 2, 10430 Samobor i dr.</izvorni_sadrzaj>
    <derivirana_varijabla naziv="DomainObject.Predmet.StrankaIDrugiAdressOIB_1">VITELON TELEKOMUNIKACIJE d.o.o., OIB 52811216197, Milana Langa 2, 10430 Samobor i dr.</derivirana_varijabla>
  </DomainObject.Predmet.StrankaIDrugiAdressOIB>
  <DomainObject.Predmet.ProtustrankaIDrugiAdressOIB>
    <izvorni_sadrzaj>VITELON TELEKOMUNIKACIJE d.o.o., OIB 52811216197, Milana Langa 2, 10430 Samobor</izvorni_sadrzaj>
    <derivirana_varijabla naziv="DomainObject.Predmet.ProtustrankaIDrugiAdressOIB_1">VITELON TELEKOMUNIKACIJE d.o.o., OIB 52811216197, Milana Langa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VITELON TELEKOMUNIKACIJE d.o.o.</item>
      <item>VITELON TELEKOMUNIKACIJE d.o.o.</item>
      <item>OD-ZEČEVIĆ I DR.</item>
      <item>Anamaria Ivanković</item>
      <item>FINA</item>
      <item>MF-POREZNA UPRAVA</item>
      <item>MINISTARSTVO PRAVOSUĐA</item>
      <item>ŽDO-GRAĐANSKO UPRAVNI ODJEL</item>
      <item>VJEROVNICI</item>
      <item>H-ABDUCO društvo s ograničenom odgovornošću za usluge</item>
      <item>Željko Konicija</item>
      <item>Krunoslav Kovač</item>
      <item>CGS društvo s ograničenom odgovornošću za graditeljstvo i trgovinu</item>
      <item>Neven Alujević</item>
      <item>Mirko Erdelja</item>
      <item>Damir Katić</item>
      <item>Tomislav Slavina</item>
      <item>Miroslav Škalac</item>
      <item>BARES društvo s ograničenom odgovornošću za trgovinu i usluge</item>
    </izvorni_sadrzaj>
    <derivirana_varijabla naziv="DomainObject.Predmet.SudioniciListNaziv_1">
      <item>VITELON TELEKOMUNIKACIJE d.o.o.</item>
      <item>VITELON TELEKOMUNIKACIJE d.o.o.</item>
      <item>OD-ZEČEVIĆ I DR.</item>
      <item>Anamaria Ivanković</item>
      <item>FINA</item>
      <item>MF-POREZNA UPRAVA</item>
      <item>MINISTARSTVO PRAVOSUĐA</item>
      <item>ŽDO-GRAĐANSKO UPRAVNI ODJEL</item>
      <item>VJEROVNICI</item>
      <item>H-ABDUCO društvo s ograničenom odgovornošću za usluge</item>
      <item>Željko Konicija</item>
      <item>Krunoslav Kovač</item>
      <item>CGS društvo s ograničenom odgovornošću za graditeljstvo i trgovinu</item>
      <item>Neven Alujević</item>
      <item>Mirko Erdelja</item>
      <item>Damir Katić</item>
      <item>Tomislav Slavina</item>
      <item>Miroslav Škalac</item>
      <item>BARES društvo s ograničenom odgovornošću za trgovinu i usluge</item>
    </derivirana_varijabla>
  </DomainObject.Predmet.SudioniciListNaziv>
  <DomainObject.Predmet.SudioniciListAdressOIB>
    <izvorni_sadrzaj>
      <item>VITELON TELEKOMUNIKACIJE d.o.o., OIB 52811216197, Milana Langa 2,10430 Samobor</item>
      <item>VITELON TELEKOMUNIKACIJE d.o.o., OIB 52811216197, Milana Langa 2,10430 Samobor</item>
      <item>OD-ZEČEVIĆ I DR., OIB 83197849837, SELSKA CESTA 3/1,10000 Zagreb</item>
      <item>Anamaria Ivanković, OIB 26902318451, Britanski trg 10,10000 Zagreb</item>
      <item>FINA, 10000 Zagreb</item>
      <item>MF-POREZNA UPRAVA, OIB 18683136487, BOŠKOVIĆEVA 5,10000 Zagreb</item>
      <item>MINISTARSTVO PRAVOSUĐA, DEŽMANOVA 6,10000 Zagreb</item>
      <item>ŽDO-GRAĐANSKO UPRAVNI ODJEL, 10410 Velika Gorica</item>
      <item>VJEROVNICI</item>
      <item>H-ABDUCO društvo s ograničenom odgovornošću za usluge, OIB 13667298928, Slavonska avenija 6A,10000 Zagreb</item>
      <item>Željko Konicija, OIB 57975370088, Maksimirsko Naselje Iii. 4,10000 Zagreb</item>
      <item>Krunoslav Kovač, OIB 54432256951, Ulica Sviba 14,10431 Strmec</item>
      <item>CGS društvo s ograničenom odgovornošću za graditeljstvo i trgovinu, OIB 61903164619, Miramarska 24,10000 Zagreb</item>
      <item>Neven Alujević, OIB 97779120132, Gošanj 6,21311 Podstrana</item>
      <item>Mirko Erdelja, OIB 74159035562, Hrvatskih Branitelja 50,10434 Strmec</item>
      <item>Damir Katić, OIB 77039325465, Drniška 22,10000 Zagreb</item>
      <item>Tomislav Slavina, OIB 88471934966, Ulica Jurja Dijanića 2,10430 Samobor</item>
      <item>Miroslav Škalac, OIB 42314450114, Sokovčak 6,10430 Mala Rakovica</item>
      <item>BARES društvo s ograničenom odgovornošću za trgovinu i usluge, OIB 31922838619, Kneza Branimira 4A,10432 Lug Samoborski</item>
    </izvorni_sadrzaj>
    <derivirana_varijabla naziv="DomainObject.Predmet.SudioniciListAdressOIB_1">
      <item>VITELON TELEKOMUNIKACIJE d.o.o., OIB 52811216197, Milana Langa 2,10430 Samobor</item>
      <item>VITELON TELEKOMUNIKACIJE d.o.o., OIB 52811216197, Milana Langa 2,10430 Samobor</item>
      <item>OD-ZEČEVIĆ I DR., OIB 83197849837, SELSKA CESTA 3/1,10000 Zagreb</item>
      <item>Anamaria Ivanković, OIB 26902318451, Britanski trg 10,10000 Zagreb</item>
      <item>FINA, 10000 Zagreb</item>
      <item>MF-POREZNA UPRAVA, OIB 18683136487, BOŠKOVIĆEVA 5,10000 Zagreb</item>
      <item>MINISTARSTVO PRAVOSUĐA, DEŽMANOVA 6,10000 Zagreb</item>
      <item>ŽDO-GRAĐANSKO UPRAVNI ODJEL, 10410 Velika Gorica</item>
      <item>VJEROVNICI</item>
      <item>H-ABDUCO društvo s ograničenom odgovornošću za usluge, OIB 13667298928, Slavonska avenija 6A,10000 Zagreb</item>
      <item>Željko Konicija, OIB 57975370088, Maksimirsko Naselje Iii. 4,10000 Zagreb</item>
      <item>Krunoslav Kovač, OIB 54432256951, Ulica Sviba 14,10431 Strmec</item>
      <item>CGS društvo s ograničenom odgovornošću za graditeljstvo i trgovinu, OIB 61903164619, Miramarska 24,10000 Zagreb</item>
      <item>Neven Alujević, OIB 97779120132, Gošanj 6,21311 Podstrana</item>
      <item>Mirko Erdelja, OIB 74159035562, Hrvatskih Branitelja 50,10434 Strmec</item>
      <item>Damir Katić, OIB 77039325465, Drniška 22,10000 Zagreb</item>
      <item>Tomislav Slavina, OIB 88471934966, Ulica Jurja Dijanića 2,10430 Samobor</item>
      <item>Miroslav Škalac, OIB 42314450114, Sokovčak 6,10430 Mala Rakovica</item>
      <item>BARES društvo s ograničenom odgovornošću za trgovinu i usluge, OIB 31922838619, Kneza Branimira 4A,10432 Lug Samoborski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52811216197</item>
      <item>, OIB 52811216197</item>
      <item>, OIB 83197849837</item>
      <item>, OIB 26902318451</item>
      <item>, OIB null</item>
      <item>, OIB 18683136487</item>
      <item>, OIB null</item>
      <item>, OIB null</item>
      <item>, OIB null</item>
      <item>, OIB 13667298928</item>
      <item>, OIB 57975370088</item>
      <item>, OIB 54432256951</item>
      <item>, OIB 61903164619</item>
      <item>, OIB 97779120132</item>
      <item>, OIB 74159035562</item>
      <item>, OIB 77039325465</item>
      <item>, OIB 88471934966</item>
      <item>, OIB 42314450114</item>
      <item>, OIB 31922838619</item>
    </izvorni_sadrzaj>
    <derivirana_varijabla naziv="DomainObject.Predmet.SudioniciListNazivOIB_1">
      <item>, OIB 52811216197</item>
      <item>, OIB 52811216197</item>
      <item>, OIB 83197849837</item>
      <item>, OIB 26902318451</item>
      <item>, OIB null</item>
      <item>, OIB 18683136487</item>
      <item>, OIB null</item>
      <item>, OIB null</item>
      <item>, OIB null</item>
      <item>, OIB 13667298928</item>
      <item>, OIB 57975370088</item>
      <item>, OIB 54432256951</item>
      <item>, OIB 61903164619</item>
      <item>, OIB 97779120132</item>
      <item>, OIB 74159035562</item>
      <item>, OIB 77039325465</item>
      <item>, OIB 88471934966</item>
      <item>, OIB 42314450114</item>
      <item>, OIB 31922838619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324</properties:Words>
  <properties:Characters>1695</properties:Characters>
  <properties:Lines>57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2017-05-05T08:01:00Z</dcterms:created>
  <dc:creator>Nada Kraljić</dc:creator>
  <cp:lastModifiedBy>Vinka Mihalinčić</cp:lastModifiedBy>
  <cp:lastPrinted>2016-11-28T12:09:00Z</cp:lastPrinted>
  <dcterms:modified xmlns:xsi="http://www.w3.org/2001/XMLSchema-instance" xsi:type="dcterms:W3CDTF">2017-05-05T08:09:00Z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