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ba6f" w14:paraId="ea0ba6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1B7D2F">
        <w:t>31</w:t>
      </w:r>
      <w:r w:rsidR="00C53302">
        <w:t>3</w:t>
      </w:r>
      <w:r w:rsidR="00BA373A">
        <w:t>/</w:t>
      </w:r>
      <w:r w:rsidR="00E028F7">
        <w:t>17</w:t>
      </w:r>
      <w:r w:rsidR="001B7D2F">
        <w:t>-</w:t>
      </w:r>
      <w:r w:rsidR="00C53302">
        <w:t>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028F7">
        <w:t xml:space="preserve">Financijske agencije Regionalni centar Zagreb Podružnica Zagreb, Trg svibanjskih žrtava 1995. 1, za pokretanje skraćenog stečajnog postupka  nad dužnikom </w:t>
      </w:r>
      <w:r w:rsidR="00C53302">
        <w:t>Nuga Best &amp; Pavliuk d.o.o. za usluge i trgovinu, Zagreb, Gradiška ulica 4, MBS: 080967738, OIB: 18855072282</w:t>
      </w:r>
      <w:r w:rsidR="00231648">
        <w:t xml:space="preserve">, dana </w:t>
      </w:r>
      <w:r w:rsidR="00EF634D">
        <w:t>4</w:t>
      </w:r>
      <w:r w:rsidR="001E5A25">
        <w:t xml:space="preserve">. </w:t>
      </w:r>
      <w:r w:rsidR="00EF634D">
        <w:t>travnj</w:t>
      </w:r>
      <w:r w:rsidR="001E5A25">
        <w:t>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C53302">
        <w:t>Nuga Best &amp; Pavliuk d.o.o. za usluge i trgovinu, Zagreb, Gradiška ulica 4, MBS: 080967738, OIB: 18855072282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506E97" w:rsidR="0074665E" w:rsidRPr="00506E97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C53302">
        <w:t>Siniša Rajnović</w:t>
      </w:r>
      <w:r w:rsidR="00506E97" w:rsidRPr="00B03FBD">
        <w:t xml:space="preserve">, </w:t>
      </w:r>
      <w:r w:rsidR="00C53302">
        <w:t>Virovitica, Milanovac, Sv. Trojstva 87</w:t>
      </w:r>
      <w:r w:rsidR="00506E97" w:rsidRPr="00B03FBD">
        <w:t xml:space="preserve">, OIB </w:t>
      </w:r>
      <w:r w:rsidR="00C53302">
        <w:t>86217384445</w:t>
      </w:r>
      <w:r w:rsidR="00506E97">
        <w:t xml:space="preserve">. </w:t>
      </w:r>
    </w:p>
    <w:p w:rsidRDefault="00506E97" w:rsidP="00506E97" w:rsidR="00506E97" w:rsidRPr="00506E97">
      <w:pPr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53302">
        <w:t>Nuga Best &amp; Pavliuk d.o.o. za usluge i trgovinu, Zagreb, Gradiška ulica 4, MBS: 080967738, OIB: 18855072282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E028F7">
        <w:t>2</w:t>
      </w:r>
      <w:r w:rsidR="00C53302">
        <w:t>1</w:t>
      </w:r>
      <w:r w:rsidR="00B33F3C">
        <w:t xml:space="preserve">. </w:t>
      </w:r>
      <w:r w:rsidR="00506E97">
        <w:t>studenoga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C53302">
        <w:t>Nuga Best &amp; Pavliuk d.o.o. za usluge i trgovinu, Zagreb, Gradiška ulica 4, MBS: 080967738, OIB: 18855072282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506E97">
        <w:t>13</w:t>
      </w:r>
      <w:r w:rsidR="00E028F7">
        <w:t>. veljače 2017</w:t>
      </w:r>
      <w:r>
        <w:t>. objavio oglas na mrežnoj stranici e-Oglasna p</w:t>
      </w:r>
      <w:r w:rsidR="000A0A90">
        <w:t>loča sudova pod posl. brojem St-</w:t>
      </w:r>
      <w:r w:rsidR="00BC17FF">
        <w:t>31</w:t>
      </w:r>
      <w:r w:rsidR="00C53302">
        <w:t>3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B241EC">
        <w:t>31</w:t>
      </w:r>
      <w:r w:rsidR="00C53302">
        <w:t>3</w:t>
      </w:r>
      <w:r w:rsidR="00E028F7">
        <w:t>/17</w:t>
      </w:r>
      <w:r w:rsidR="006D22B1">
        <w:t>-</w:t>
      </w:r>
      <w:r w:rsidR="00C53302">
        <w:t>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506E97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06E97">
        <w:t>4</w:t>
      </w:r>
      <w:r w:rsidR="001E5A25">
        <w:t xml:space="preserve">. </w:t>
      </w:r>
      <w:r w:rsidR="00506E97">
        <w:t>travnj</w:t>
      </w:r>
      <w:r w:rsidR="00E028F7">
        <w:t>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6B097D" w:rsidP="0040522B" w:rsidR="0040522B">
      <w:pPr>
        <w:pStyle w:val="Tijeloteksta"/>
        <w:jc w:val="left"/>
      </w:pPr>
      <w:r>
        <w:t>Maja Videnović</w:t>
      </w:r>
      <w:r w:rsidR="0040522B">
        <w:t xml:space="preserve">                                                                   </w:t>
      </w:r>
      <w:r>
        <w:t xml:space="preserve">      </w:t>
      </w:r>
      <w:r w:rsidR="00E97025">
        <w:t xml:space="preserve">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  <w:r w:rsidR="00506E97">
        <w:t xml:space="preserve">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E028F7">
        <w:t xml:space="preserve">odmah i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06E97">
        <w:t>2</w:t>
      </w:r>
      <w:r w:rsidR="00E028F7">
        <w:t>/</w:t>
      </w:r>
      <w:r w:rsidR="00506E97">
        <w:t>6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B7D2F"/>
    <w:rsid w:val="001E5A25"/>
    <w:rsid w:val="00231648"/>
    <w:rsid w:val="00235111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06E97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09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241EC"/>
    <w:rsid w:val="00B33F3C"/>
    <w:rsid w:val="00B37C1E"/>
    <w:rsid w:val="00B46765"/>
    <w:rsid w:val="00B82754"/>
    <w:rsid w:val="00B87BDD"/>
    <w:rsid w:val="00BA1A5C"/>
    <w:rsid w:val="00BA373A"/>
    <w:rsid w:val="00BC17FF"/>
    <w:rsid w:val="00BE259C"/>
    <w:rsid w:val="00C1697B"/>
    <w:rsid w:val="00C3368F"/>
    <w:rsid w:val="00C53302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D5AA1"/>
    <w:rsid w:val="00EE3FB4"/>
    <w:rsid w:val="00EF634D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5A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5A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A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A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5A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5A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A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A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Nuga Best &amp; Pavliuk d.o.o.</izvorni_sadrzaj>
    <derivirana_varijabla naziv="DomainObject.Predmet.ProtustrankaFormated_1">  Nuga Best &amp; Pavliuk d.o.o.</derivirana_varijabla>
  </DomainObject.Predmet.ProtustrankaFormated>
  <DomainObject.Predmet.ProtustrankaFormatedOIB>
    <izvorni_sadrzaj>  Nuga Best &amp; Pavliuk d.o.o., OIB 18855072282</izvorni_sadrzaj>
    <derivirana_varijabla naziv="DomainObject.Predmet.ProtustrankaFormatedOIB_1">  Nuga Best &amp; Pavliuk d.o.o., OIB 18855072282</derivirana_varijabla>
  </DomainObject.Predmet.ProtustrankaFormatedOIB>
  <DomainObject.Predmet.ProtustrankaFormatedWithAdress>
    <izvorni_sadrzaj> Nuga Best &amp; Pavliuk d.o.o., Gradiška ulica 4, 10000 Zagreb</izvorni_sadrzaj>
    <derivirana_varijabla naziv="DomainObject.Predmet.ProtustrankaFormatedWithAdress_1"> Nuga Best &amp; Pavliuk d.o.o., Gradiška ulica 4, 10000 Zagreb</derivirana_varijabla>
  </DomainObject.Predmet.ProtustrankaFormatedWithAdress>
  <DomainObject.Predmet.ProtustrankaFormatedWithAdressOIB>
    <izvorni_sadrzaj> Nuga Best &amp; Pavliuk d.o.o., OIB 18855072282, Gradiška ulica 4, 10000 Zagreb</izvorni_sadrzaj>
    <derivirana_varijabla naziv="DomainObject.Predmet.ProtustrankaFormatedWithAdressOIB_1"> Nuga Best &amp; Pavliuk d.o.o., OIB 18855072282, Gradiška ulica 4, 10000 Zagreb</derivirana_varijabla>
  </DomainObject.Predmet.ProtustrankaFormatedWithAdressOIB>
  <DomainObject.Predmet.ProtustrankaWithAdress>
    <izvorni_sadrzaj>Nuga Best &amp; Pavliuk d.o.o. Gradiška ulica 4, 10000 Zagreb</izvorni_sadrzaj>
    <derivirana_varijabla naziv="DomainObject.Predmet.ProtustrankaWithAdress_1">Nuga Best &amp; Pavliuk d.o.o. Gradiška ulica 4, 10000 Zagreb</derivirana_varijabla>
  </DomainObject.Predmet.ProtustrankaWithAdress>
  <DomainObject.Predmet.ProtustrankaWithAdressOIB>
    <izvorni_sadrzaj>Nuga Best &amp; Pavliuk d.o.o., OIB 18855072282, Gradiška ulica 4, 10000 Zagreb</izvorni_sadrzaj>
    <derivirana_varijabla naziv="DomainObject.Predmet.ProtustrankaWithAdressOIB_1">Nuga Best &amp; Pavliuk d.o.o., OIB 18855072282, Gradiška ulica 4, 10000 Zagreb</derivirana_varijabla>
  </DomainObject.Predmet.ProtustrankaWithAdressOIB>
  <DomainObject.Predmet.ProtustrankaNazivFormated>
    <izvorni_sadrzaj>Nuga Best &amp; Pavliuk d.o.o.</izvorni_sadrzaj>
    <derivirana_varijabla naziv="DomainObject.Predmet.ProtustrankaNazivFormated_1">Nuga Best &amp; Pavliuk d.o.o.</derivirana_varijabla>
  </DomainObject.Predmet.ProtustrankaNazivFormated>
  <DomainObject.Predmet.ProtustrankaNazivFormatedOIB>
    <izvorni_sadrzaj>Nuga Best &amp; Pavliuk d.o.o., OIB 18855072282</izvorni_sadrzaj>
    <derivirana_varijabla naziv="DomainObject.Predmet.ProtustrankaNazivFormatedOIB_1">Nuga Best &amp; Pavliuk d.o.o., OIB 18855072282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Nuga Best &amp; Pavliuk d.o.o.</item>
    </izvorni_sadrzaj>
    <derivirana_varijabla naziv="DomainObject.Predmet.ProtuStrankaListFormated_1">
      <item>Nuga Best &amp; Pavliuk d.o.o.</item>
    </derivirana_varijabla>
  </DomainObject.Predmet.ProtuStrankaListFormated>
  <DomainObject.Predmet.ProtuStrankaListFormatedOIB>
    <izvorni_sadrzaj>
      <item>Nuga Best &amp; Pavliuk d.o.o., OIB 18855072282</item>
    </izvorni_sadrzaj>
    <derivirana_varijabla naziv="DomainObject.Predmet.ProtuStrankaListFormatedOIB_1">
      <item>Nuga Best &amp; Pavliuk d.o.o., OIB 18855072282</item>
    </derivirana_varijabla>
  </DomainObject.Predmet.ProtuStrankaListFormatedOIB>
  <DomainObject.Predmet.ProtuStrankaListFormatedWithAdress>
    <izvorni_sadrzaj>
      <item>Nuga Best &amp; Pavliuk d.o.o., Gradiška ulica 4, 10000 Zagreb</item>
    </izvorni_sadrzaj>
    <derivirana_varijabla naziv="DomainObject.Predmet.ProtuStrankaListFormatedWithAdress_1">
      <item>Nuga Best &amp; Pavliuk d.o.o., Gradiška ulica 4, 10000 Zagreb</item>
    </derivirana_varijabla>
  </DomainObject.Predmet.ProtuStrankaListFormatedWithAdress>
  <DomainObject.Predmet.ProtuStrankaListFormatedWithAdressOIB>
    <izvorni_sadrzaj>
      <item>Nuga Best &amp; Pavliuk d.o.o., OIB 18855072282, Gradiška ulica 4, 10000 Zagreb</item>
    </izvorni_sadrzaj>
    <derivirana_varijabla naziv="DomainObject.Predmet.ProtuStrankaListFormatedWithAdressOIB_1">
      <item>Nuga Best &amp; Pavliuk d.o.o., OIB 18855072282, Gradiška ulica 4, 10000 Zagreb</item>
    </derivirana_varijabla>
  </DomainObject.Predmet.ProtuStrankaListFormatedWithAdressOIB>
  <DomainObject.Predmet.ProtuStrankaListNazivFormated>
    <izvorni_sadrzaj>
      <item>Nuga Best &amp; Pavliuk d.o.o.</item>
    </izvorni_sadrzaj>
    <derivirana_varijabla naziv="DomainObject.Predmet.ProtuStrankaListNazivFormated_1">
      <item>Nuga Best &amp; Pavliuk d.o.o.</item>
    </derivirana_varijabla>
  </DomainObject.Predmet.ProtuStrankaListNazivFormated>
  <DomainObject.Predmet.ProtuStrankaListNazivFormatedOIB>
    <izvorni_sadrzaj>
      <item>Nuga Best &amp; Pavliuk d.o.o., OIB 18855072282</item>
    </izvorni_sadrzaj>
    <derivirana_varijabla naziv="DomainObject.Predmet.ProtuStrankaListNazivFormatedOIB_1">
      <item>Nuga Best &amp; Pavliuk d.o.o., OIB 18855072282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Nuga Best &amp; Pavliuk d.o.o.</izvorni_sadrzaj>
    <derivirana_varijabla naziv="DomainObject.Predmet.ProtustrankaIDrugi_1">Nuga Best &amp; Pavliuk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Nuga Best &amp; Pavliuk d.o.o., OIB 18855072282, Gradiška ulica 4, 10000 Zagreb</izvorni_sadrzaj>
    <derivirana_varijabla naziv="DomainObject.Predmet.ProtustrankaIDrugiAdressOIB_1">Nuga Best &amp; Pavliuk d.o.o., OIB 18855072282, Gradiška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Nuga Best &amp; Pavliuk d.o.o.</item>
      <item>FINA Regionalni centar Zagreb</item>
    </izvorni_sadrzaj>
    <derivirana_varijabla naziv="DomainObject.Predmet.SudioniciListNaziv_1">
      <item>Nuga Best &amp; Pavliuk d.o.o.</item>
      <item>FINA Regionalni centar Zagreb</item>
    </derivirana_varijabla>
  </DomainObject.Predmet.SudioniciListNaziv>
  <DomainObject.Predmet.SudioniciListAdressOIB>
    <izvorni_sadrzaj>
      <item>Nuga Best &amp; Pavliuk d.o.o., OIB 18855072282, Gradiška ulica 4,10000 Zagreb</item>
      <item>FINA Regionalni centar Zagreb, OIB 85821130368, Trg svibanjskih žrtava 1995. 1,10000 Zagreb</item>
    </izvorni_sadrzaj>
    <derivirana_varijabla naziv="DomainObject.Predmet.SudioniciListAdressOIB_1">
      <item>Nuga Best &amp; Pavliuk d.o.o., OIB 18855072282, Gradiška ulica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18855072282</item>
      <item>, OIB 85821130368</item>
    </izvorni_sadrzaj>
    <derivirana_varijabla naziv="DomainObject.Predmet.SudioniciListNazivOIB_1">
      <item>, OIB 18855072282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C539B-E240-45D8-AE94-1960BA8CE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2286</properties:Characters>
  <properties:Lines>86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2017-04-03T11:57:00Z</dcterms:created>
  <dc:creator>korisnik</dc:creator>
  <cp:lastModifiedBy>Maja Videnović</cp:lastModifiedBy>
  <cp:lastPrinted>2017-04-03T11:41:00Z</cp:lastPrinted>
  <dcterms:modified xmlns:xsi="http://www.w3.org/2001/XMLSchema-instance" xsi:type="dcterms:W3CDTF">2017-04-04T05:44:00Z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