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4ca9" w14:paraId="9e24ca9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2B68B6">
        <w:t>4</w:t>
      </w:r>
      <w:r w:rsidR="00E12641">
        <w:t>2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E12641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C055E9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E-202, </w:t>
      </w:r>
      <w:r w:rsidRPr="00103A86">
        <w:t>PARKIRNO MJESTO</w:t>
      </w:r>
      <w:r>
        <w:t xml:space="preserve"> - P 95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E12641">
        <w:rPr>
          <w:b/>
          <w:u w:val="single"/>
        </w:rPr>
        <w:t>2</w:t>
      </w:r>
      <w:r w:rsidR="00C055E9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E12641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B2A75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7B2A75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2A75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2641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2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St-5/2018-140</izvorni_sadrzaj>
    <derivirana_varijabla naziv="DomainObject.PredzadnjaOdlukaIzPredmeta.Oznaka_1">St-5/2018-140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2019-01-02T13:27:00Z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