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d708" w14:paraId="e82d708" w:rsidRDefault="00D81BB1" w:rsidP="00855896" w:rsidR="0085589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896" w:rsidP="00855896" w:rsidR="00855896"/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B90EAB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276343">
      <w:r>
        <w:t xml:space="preserve">35000 Slavonski </w:t>
      </w:r>
      <w:r w:rsidRPr="005170B4">
        <w:t xml:space="preserve">Brod  </w:t>
      </w:r>
      <w:r w:rsidR="001455B4" w:rsidRPr="00CF2062">
        <w:rPr>
          <w:b/>
        </w:rPr>
        <w:t xml:space="preserve">                                                   </w:t>
      </w:r>
      <w:r w:rsidR="00D5670A" w:rsidRPr="00CF2062">
        <w:rPr>
          <w:b/>
        </w:rPr>
        <w:t xml:space="preserve">       </w:t>
      </w:r>
      <w:r w:rsidR="00165EA1" w:rsidRPr="00CF2062">
        <w:rPr>
          <w:b/>
        </w:rPr>
        <w:t xml:space="preserve">  </w:t>
      </w:r>
      <w:r w:rsidR="00922815" w:rsidRPr="00CF2062">
        <w:rPr>
          <w:b/>
        </w:rPr>
        <w:t xml:space="preserve">   </w:t>
      </w:r>
      <w:r w:rsidR="00165EA1" w:rsidRPr="00CF2062">
        <w:rPr>
          <w:b/>
        </w:rPr>
        <w:t xml:space="preserve"> </w:t>
      </w:r>
      <w:r w:rsidR="001455B4" w:rsidRPr="00276343">
        <w:t>Broj: St-</w:t>
      </w:r>
      <w:r w:rsidR="00AB53C1">
        <w:t>7</w:t>
      </w:r>
      <w:r w:rsidR="0071707B" w:rsidRPr="00276343">
        <w:t>/2011</w:t>
      </w:r>
      <w:r w:rsidR="001E7D8A">
        <w:t>-301</w:t>
      </w:r>
    </w:p>
    <w:p w:rsidRDefault="003E2828" w:rsidR="003E2828" w:rsidRPr="00CF2062">
      <w:pPr>
        <w:rPr>
          <w:b/>
        </w:rPr>
      </w:pPr>
    </w:p>
    <w:p w:rsidRDefault="00AC1C66" w:rsidR="00AC1C66" w:rsidRPr="00CF2062">
      <w:pPr>
        <w:rPr>
          <w:b/>
        </w:rPr>
      </w:pPr>
    </w:p>
    <w:p w:rsidRDefault="00AC1C66" w:rsidP="00AC1C66" w:rsidR="00AC1C66" w:rsidRPr="00EA294B">
      <w:pPr>
        <w:jc w:val="center"/>
      </w:pPr>
      <w:r w:rsidRPr="00EA294B">
        <w:t>R E P U B L I K A    H R V A T S K A</w:t>
      </w:r>
    </w:p>
    <w:p w:rsidRDefault="001455B4" w:rsidP="001455B4" w:rsidR="001455B4" w:rsidRPr="00EA294B">
      <w:pPr>
        <w:jc w:val="center"/>
      </w:pPr>
      <w:r w:rsidRPr="00EA294B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B90EAB">
        <w:t>U SLAVONSKOM BRODU</w:t>
      </w:r>
      <w:r>
        <w:t>, po stečajnom sucu Vesni Vukelić, u postupku stečaja nad dužniko</w:t>
      </w:r>
      <w:r w:rsidR="00D43D12">
        <w:t xml:space="preserve">m </w:t>
      </w:r>
      <w:r w:rsidR="00161449">
        <w:t>NOVOGRADNJA d.d</w:t>
      </w:r>
      <w:r w:rsidR="00E73D74">
        <w:t xml:space="preserve">,u stečaju </w:t>
      </w:r>
      <w:r w:rsidR="00161449">
        <w:t>Slavonski Brod</w:t>
      </w:r>
      <w:r>
        <w:t xml:space="preserve">, nakon unovčenja </w:t>
      </w:r>
      <w:r w:rsidR="00161449">
        <w:t>nekretnine</w:t>
      </w:r>
      <w:r w:rsidR="00E73D74">
        <w:t xml:space="preserve"> stečajnog dužnika na kojoj</w:t>
      </w:r>
      <w:r>
        <w:t xml:space="preserve"> postoje razlučna prava, </w:t>
      </w:r>
      <w:r w:rsidR="007D73DD">
        <w:t xml:space="preserve">po održanom ročištu za diobu kupovnine, </w:t>
      </w:r>
      <w:r>
        <w:t xml:space="preserve">odlučujući o </w:t>
      </w:r>
      <w:r w:rsidR="00273407">
        <w:t>namirenju vjerovnika</w:t>
      </w:r>
      <w:r>
        <w:t xml:space="preserve">, dana </w:t>
      </w:r>
      <w:r w:rsidR="005749E0">
        <w:t>14</w:t>
      </w:r>
      <w:r w:rsidR="001E7D8A">
        <w:t>.ožujka 2017</w:t>
      </w:r>
      <w:r>
        <w:t>.</w:t>
      </w:r>
    </w:p>
    <w:p w:rsidRDefault="001455B4" w:rsidR="001455B4"/>
    <w:p w:rsidRDefault="001455B4" w:rsidP="001455B4" w:rsidR="00291F6A">
      <w:pPr>
        <w:jc w:val="center"/>
      </w:pPr>
      <w:r w:rsidRPr="00EA294B">
        <w:t>r i j e š i o    j e</w:t>
      </w:r>
    </w:p>
    <w:p w:rsidRDefault="003E2828" w:rsidP="001455B4" w:rsidR="003E2828" w:rsidRPr="00EA294B">
      <w:pPr>
        <w:jc w:val="center"/>
      </w:pPr>
    </w:p>
    <w:p w:rsidRDefault="001455B4" w:rsidR="001455B4"/>
    <w:p w:rsidRDefault="001455B4" w:rsidP="00276B50" w:rsidR="00276B50">
      <w:pPr>
        <w:jc w:val="both"/>
      </w:pPr>
      <w:r>
        <w:tab/>
      </w:r>
      <w:r w:rsidRPr="00935D89">
        <w:rPr>
          <w:b/>
        </w:rPr>
        <w:t>I -</w:t>
      </w:r>
      <w:r>
        <w:t xml:space="preserve"> I</w:t>
      </w:r>
      <w:r w:rsidR="00182306">
        <w:t xml:space="preserve">z iznosa </w:t>
      </w:r>
      <w:r w:rsidR="009A24E5">
        <w:t>kupovni</w:t>
      </w:r>
      <w:r w:rsidR="00F173D6">
        <w:t>ne ostvarene</w:t>
      </w:r>
      <w:r w:rsidR="00AA09EB">
        <w:t xml:space="preserve"> prodajom nekretnina</w:t>
      </w:r>
      <w:r w:rsidR="003E2DE3">
        <w:t xml:space="preserve"> </w:t>
      </w:r>
      <w:r w:rsidR="004E1727">
        <w:t xml:space="preserve">stečajnog dužnika </w:t>
      </w:r>
    </w:p>
    <w:p w:rsidRDefault="00AA09EB" w:rsidP="005D0184" w:rsidR="005D0184">
      <w:pPr>
        <w:ind w:firstLine="720"/>
        <w:jc w:val="both"/>
      </w:pPr>
      <w:r>
        <w:t>upisanih</w:t>
      </w:r>
      <w:r w:rsidR="005D0184">
        <w:t xml:space="preserve"> u zk.ul.</w:t>
      </w:r>
      <w:r w:rsidR="001E7D8A">
        <w:t>8398</w:t>
      </w:r>
      <w:r w:rsidR="00161449">
        <w:t xml:space="preserve"> k.o </w:t>
      </w:r>
      <w:r w:rsidR="001E7D8A">
        <w:t>Slav.Brod (Poslovno trg.centar)</w:t>
      </w:r>
      <w:r w:rsidR="00161449">
        <w:t xml:space="preserve"> </w:t>
      </w:r>
    </w:p>
    <w:p w:rsidRDefault="00796C09" w:rsidP="005D0184" w:rsidR="00796C09">
      <w:pPr>
        <w:ind w:firstLine="720"/>
        <w:jc w:val="both"/>
      </w:pPr>
    </w:p>
    <w:p w:rsidRDefault="00796C09" w:rsidP="005D0184" w:rsidR="00796C09">
      <w:pPr>
        <w:ind w:firstLine="720"/>
        <w:jc w:val="both"/>
      </w:pPr>
      <w:r>
        <w:t xml:space="preserve">u iznosu </w:t>
      </w:r>
      <w:r w:rsidR="001E7D8A">
        <w:t>505.000</w:t>
      </w:r>
      <w:r w:rsidR="00CF2062">
        <w:t>,00</w:t>
      </w:r>
      <w:r>
        <w:t xml:space="preserve"> kn</w:t>
      </w:r>
    </w:p>
    <w:p w:rsidRDefault="003E1A8E" w:rsidP="0050134C" w:rsidR="009A24E5">
      <w:pPr>
        <w:jc w:val="both"/>
      </w:pPr>
      <w:r>
        <w:tab/>
        <w:t xml:space="preserve">     </w:t>
      </w:r>
      <w:r w:rsidR="009A24E5">
        <w:t>namiruje se:</w:t>
      </w:r>
    </w:p>
    <w:p w:rsidRDefault="009A24E5" w:rsidP="0050134C" w:rsidR="009A24E5">
      <w:pPr>
        <w:jc w:val="both"/>
      </w:pPr>
    </w:p>
    <w:p w:rsidRDefault="00182306" w:rsidP="0050134C" w:rsidR="003D3B27" w:rsidRPr="00DD7B01">
      <w:pPr>
        <w:jc w:val="both"/>
        <w:rPr>
          <w:b/>
        </w:rPr>
      </w:pPr>
      <w:r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9A24E5">
      <w:pPr>
        <w:jc w:val="both"/>
      </w:pPr>
      <w:r>
        <w:t>Stečajna masa stečajnog dužnika</w:t>
      </w:r>
    </w:p>
    <w:p w:rsidRDefault="00DD7B01" w:rsidP="00DD7B01" w:rsidR="00DD7B01">
      <w:pPr>
        <w:jc w:val="both"/>
      </w:pPr>
      <w:r w:rsidRPr="009A24E5">
        <w:rPr>
          <w:b/>
        </w:rPr>
        <w:t xml:space="preserve">                                                                     </w:t>
      </w:r>
    </w:p>
    <w:p w:rsidRDefault="00161449" w:rsidP="009A24E5" w:rsidR="002B21BD">
      <w:pPr>
        <w:jc w:val="both"/>
        <w:rPr>
          <w:b/>
          <w:u w:val="single"/>
        </w:rPr>
      </w:pPr>
      <w:r>
        <w:rPr>
          <w:u w:val="single"/>
        </w:rPr>
        <w:t>Stvarni t</w:t>
      </w:r>
      <w:r w:rsidR="00C63991" w:rsidRPr="0076754E">
        <w:rPr>
          <w:u w:val="single"/>
        </w:rPr>
        <w:t xml:space="preserve">roškovi </w:t>
      </w:r>
      <w:r w:rsidR="00DD7B01" w:rsidRPr="0076754E">
        <w:rPr>
          <w:u w:val="single"/>
        </w:rPr>
        <w:t xml:space="preserve">unovčenja </w:t>
      </w:r>
      <w:r w:rsidR="00C63991" w:rsidRPr="0076754E">
        <w:rPr>
          <w:u w:val="single"/>
        </w:rPr>
        <w:t xml:space="preserve"> po čl. </w:t>
      </w:r>
      <w:smartTag w:element="metricconverter" w:uri="urn:schemas-microsoft-com:office:smarttags">
        <w:smartTagPr>
          <w:attr w:val="170 st" w:name="ProductID"/>
        </w:smartTagPr>
        <w:r w:rsidR="00C63991" w:rsidRPr="0076754E">
          <w:rPr>
            <w:u w:val="single"/>
          </w:rPr>
          <w:t xml:space="preserve">170 </w:t>
        </w:r>
        <w:r w:rsidR="00DD7B01" w:rsidRPr="0076754E">
          <w:rPr>
            <w:u w:val="single"/>
          </w:rPr>
          <w:t>st</w:t>
        </w:r>
      </w:smartTag>
      <w:r w:rsidR="00DD7B01" w:rsidRPr="0076754E">
        <w:rPr>
          <w:u w:val="single"/>
        </w:rPr>
        <w:t xml:space="preserve">. 2 </w:t>
      </w:r>
      <w:r w:rsidR="00C63991" w:rsidRPr="0076754E">
        <w:rPr>
          <w:u w:val="single"/>
        </w:rPr>
        <w:t xml:space="preserve">SZ-a  </w:t>
      </w:r>
      <w:r w:rsidR="008C3456">
        <w:rPr>
          <w:u w:val="single"/>
        </w:rPr>
        <w:t xml:space="preserve"> </w:t>
      </w:r>
      <w:r w:rsidR="00EA294B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</w:t>
      </w:r>
      <w:r w:rsidR="00BE5420">
        <w:rPr>
          <w:b/>
          <w:u w:val="single"/>
        </w:rPr>
        <w:t xml:space="preserve">                     364.910,45</w:t>
      </w:r>
      <w:r w:rsidR="00796C09" w:rsidRPr="0076754E">
        <w:rPr>
          <w:b/>
          <w:u w:val="single"/>
        </w:rPr>
        <w:t xml:space="preserve"> </w:t>
      </w:r>
      <w:r w:rsidR="00C63991" w:rsidRPr="0076754E">
        <w:rPr>
          <w:b/>
          <w:u w:val="single"/>
        </w:rPr>
        <w:t>kn</w:t>
      </w:r>
    </w:p>
    <w:p w:rsidRDefault="002B21BD" w:rsidP="009A24E5" w:rsidR="002B21BD">
      <w:pPr>
        <w:jc w:val="both"/>
        <w:rPr>
          <w:b/>
        </w:rPr>
      </w:pPr>
    </w:p>
    <w:p w:rsidRDefault="00616879" w:rsidP="0050134C" w:rsidR="003D3B27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15590C" w:rsidP="0050134C" w:rsidR="009A24E5">
      <w:pPr>
        <w:jc w:val="both"/>
      </w:pPr>
      <w:r>
        <w:rPr>
          <w:b/>
        </w:rPr>
        <w:t xml:space="preserve"> </w:t>
      </w:r>
      <w:r>
        <w:rPr>
          <w:b/>
        </w:rPr>
        <w:tab/>
        <w:t>-</w:t>
      </w:r>
      <w:r>
        <w:t xml:space="preserve"> </w:t>
      </w:r>
      <w:r w:rsidR="00C63991">
        <w:t xml:space="preserve">Razlučni vjerovnik </w:t>
      </w:r>
      <w:r w:rsidR="00EA294B">
        <w:t>RH Ministarstvo financija</w:t>
      </w:r>
      <w:r w:rsidR="009A24E5">
        <w:t>, te</w:t>
      </w:r>
      <w:r w:rsidR="000802BF">
        <w:t xml:space="preserve">meljem </w:t>
      </w:r>
      <w:r w:rsidR="00BE5420">
        <w:t xml:space="preserve">založnog prava </w:t>
      </w:r>
      <w:r>
        <w:t>upisano</w:t>
      </w:r>
      <w:r w:rsidR="00AA09EB">
        <w:t>g</w:t>
      </w:r>
      <w:r>
        <w:t xml:space="preserve"> pod br. Z-2248/07 od 7.3.2007.u svim podulošcima osim u PU 34, 35, 41 i 44, u iznosu </w:t>
      </w:r>
      <w:r w:rsidRPr="0015590C">
        <w:rPr>
          <w:b/>
        </w:rPr>
        <w:t>133.497,93 kn</w:t>
      </w:r>
      <w:r>
        <w:t>.</w:t>
      </w:r>
    </w:p>
    <w:p w:rsidRDefault="0015590C" w:rsidP="0050134C" w:rsidR="0015590C">
      <w:pPr>
        <w:jc w:val="both"/>
      </w:pPr>
    </w:p>
    <w:p w:rsidRDefault="0015590C" w:rsidP="004E1727" w:rsidR="009A24E5" w:rsidRPr="0015590C">
      <w:pPr>
        <w:numPr>
          <w:ilvl w:val="0"/>
          <w:numId w:val="17"/>
        </w:numPr>
        <w:jc w:val="both"/>
        <w:rPr>
          <w:b/>
        </w:rPr>
      </w:pPr>
      <w:r>
        <w:t xml:space="preserve">Branka Pavelić iz Slav.Broda, Požeška 2 temeljem založnog prava upisanog pod br. Z-101/00 od 13.1.2000. u podulošcima, 34, 35, 41 i 44 u iznosu </w:t>
      </w:r>
      <w:r w:rsidRPr="0015590C">
        <w:rPr>
          <w:b/>
        </w:rPr>
        <w:t>6.591,62 kn</w:t>
      </w:r>
      <w:r>
        <w:t>.</w:t>
      </w:r>
      <w:r w:rsidR="009A24E5">
        <w:tab/>
      </w:r>
      <w:r w:rsidR="009A24E5">
        <w:tab/>
      </w:r>
      <w:r w:rsidR="009A24E5">
        <w:tab/>
      </w:r>
      <w:r w:rsidR="009A24E5">
        <w:tab/>
      </w:r>
      <w:r w:rsidR="009A24E5">
        <w:tab/>
      </w:r>
      <w:r w:rsidR="009A24E5">
        <w:tab/>
      </w:r>
      <w:r w:rsidR="009A24E5">
        <w:tab/>
      </w:r>
      <w:r w:rsidR="009A24E5">
        <w:tab/>
      </w:r>
      <w:r w:rsidR="009A24E5" w:rsidRPr="0015590C">
        <w:rPr>
          <w:b/>
        </w:rPr>
        <w:t xml:space="preserve">  </w:t>
      </w:r>
    </w:p>
    <w:p w:rsidRDefault="00D647EF" w:rsidP="004E1727" w:rsidR="00D647EF" w:rsidRPr="009A24E5">
      <w:pPr>
        <w:rPr>
          <w:b/>
        </w:rPr>
      </w:pPr>
    </w:p>
    <w:p w:rsidRDefault="0051076A" w:rsidP="00EA294B" w:rsidR="0015590C">
      <w:pPr>
        <w:jc w:val="both"/>
      </w:pPr>
      <w:r>
        <w:tab/>
      </w:r>
      <w:r w:rsidRPr="0051076A">
        <w:rPr>
          <w:b/>
        </w:rPr>
        <w:t>II –</w:t>
      </w:r>
      <w:r>
        <w:t xml:space="preserve"> Ovakvom rasp</w:t>
      </w:r>
      <w:r w:rsidR="0076754E">
        <w:t>o</w:t>
      </w:r>
      <w:r>
        <w:t>djelom</w:t>
      </w:r>
      <w:r w:rsidR="0015590C">
        <w:t xml:space="preserve"> ostaju nenamireni slijedeći</w:t>
      </w:r>
      <w:r>
        <w:t xml:space="preserve"> </w:t>
      </w:r>
      <w:r w:rsidR="00EA294B">
        <w:t>razlučni vjerovni</w:t>
      </w:r>
      <w:r w:rsidR="0015590C">
        <w:t>ci:</w:t>
      </w:r>
    </w:p>
    <w:p w:rsidRDefault="00EA294B" w:rsidP="0015590C" w:rsidR="0015590C">
      <w:pPr>
        <w:numPr>
          <w:ilvl w:val="0"/>
          <w:numId w:val="17"/>
        </w:numPr>
        <w:jc w:val="both"/>
      </w:pPr>
      <w:r>
        <w:t xml:space="preserve"> </w:t>
      </w:r>
      <w:r w:rsidR="0051076A">
        <w:t xml:space="preserve">RH Ministarstvo financija Porezna uprava za </w:t>
      </w:r>
      <w:r>
        <w:t xml:space="preserve">ostatak </w:t>
      </w:r>
      <w:r w:rsidR="00266BA4">
        <w:t xml:space="preserve">do punog </w:t>
      </w:r>
      <w:r w:rsidR="0051076A">
        <w:t xml:space="preserve">tražbine osigurane založnim pravom upisanim pod </w:t>
      </w:r>
      <w:r w:rsidR="0015590C">
        <w:t xml:space="preserve">br. Z-2248/07 </w:t>
      </w:r>
      <w:r>
        <w:t xml:space="preserve">u iznosu </w:t>
      </w:r>
      <w:r w:rsidR="0029303B">
        <w:t>15,</w:t>
      </w:r>
      <w:r w:rsidR="0015590C">
        <w:t>070.082,40</w:t>
      </w:r>
      <w:r>
        <w:t xml:space="preserve"> kn</w:t>
      </w:r>
      <w:r w:rsidR="0015590C">
        <w:t>,</w:t>
      </w:r>
    </w:p>
    <w:p w:rsidRDefault="0015590C" w:rsidP="0015590C" w:rsidR="00EA294B">
      <w:pPr>
        <w:numPr>
          <w:ilvl w:val="0"/>
          <w:numId w:val="17"/>
        </w:numPr>
        <w:jc w:val="both"/>
      </w:pPr>
      <w:r>
        <w:t>Branka Pavelić iz Slav.Broda za ostatak</w:t>
      </w:r>
      <w:r w:rsidR="009C0A2D">
        <w:t xml:space="preserve"> do punog iznosa </w:t>
      </w:r>
      <w:r>
        <w:t xml:space="preserve"> tražbine osigurane založnim pravom upisanim pod br. Z-101/00</w:t>
      </w:r>
      <w:r w:rsidR="009C0A2D">
        <w:t>.</w:t>
      </w:r>
      <w:r w:rsidR="0029303B">
        <w:t xml:space="preserve"> </w:t>
      </w:r>
    </w:p>
    <w:p w:rsidRDefault="005749E0" w:rsidP="0093496E" w:rsidR="00EE5AA7" w:rsidRPr="008E16C6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-2-</w:t>
      </w:r>
      <w:r w:rsidR="00523701">
        <w:rPr>
          <w:b/>
        </w:rPr>
        <w:t xml:space="preserve">   </w:t>
      </w:r>
    </w:p>
    <w:p w:rsidRDefault="00C11313" w:rsidP="00C11313" w:rsidR="0011551F">
      <w:pPr>
        <w:ind w:left="360"/>
        <w:jc w:val="both"/>
      </w:pPr>
      <w:r>
        <w:t xml:space="preserve">         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5D58AD" w:rsidP="0050134C" w:rsidR="00B33C32">
      <w:pPr>
        <w:jc w:val="both"/>
      </w:pPr>
      <w:r>
        <w:tab/>
      </w:r>
      <w:r w:rsidR="00EA294B">
        <w:rPr>
          <w:b/>
        </w:rPr>
        <w:t>III</w:t>
      </w:r>
      <w:r w:rsidR="00F66EC6" w:rsidRPr="0022090C">
        <w:rPr>
          <w:b/>
        </w:rPr>
        <w:t xml:space="preserve"> -</w:t>
      </w:r>
      <w:r w:rsidR="00F66EC6">
        <w:t xml:space="preserve"> </w:t>
      </w:r>
      <w:r>
        <w:t>Isplata po navedenoj raspodjeli ima se izvršiti nakon pravomoćnosti ovoga rješenja.</w:t>
      </w:r>
    </w:p>
    <w:p w:rsidRDefault="00086536" w:rsidP="00EE5AA7" w:rsidR="0050134C">
      <w:pPr>
        <w:jc w:val="both"/>
      </w:pPr>
      <w:r>
        <w:tab/>
      </w:r>
      <w:r w:rsidR="00FA3061">
        <w:tab/>
      </w:r>
    </w:p>
    <w:p w:rsidRDefault="0050134C" w:rsidP="0050134C" w:rsidR="00E35C50" w:rsidRPr="0050134C">
      <w:pPr>
        <w:jc w:val="center"/>
        <w:rPr>
          <w:b/>
        </w:rPr>
      </w:pPr>
      <w:r w:rsidRPr="00EA294B">
        <w:t>Obrazloženje</w:t>
      </w:r>
    </w:p>
    <w:p w:rsidRDefault="0050134C" w:rsidR="0050134C"/>
    <w:p w:rsidRDefault="00086536" w:rsidP="00A774F9" w:rsidR="00251755">
      <w:pPr>
        <w:jc w:val="both"/>
      </w:pPr>
      <w:r>
        <w:tab/>
      </w:r>
      <w:r w:rsidR="00266BA4">
        <w:t>Nekretnine navedene</w:t>
      </w:r>
      <w:r w:rsidR="00EE5AA7">
        <w:t xml:space="preserve"> u izreci ovog rje</w:t>
      </w:r>
      <w:r w:rsidR="009C0A2D">
        <w:t>šenja unovčene su</w:t>
      </w:r>
      <w:r w:rsidR="00EE5AA7">
        <w:t xml:space="preserve"> </w:t>
      </w:r>
      <w:r w:rsidR="0001289C">
        <w:t xml:space="preserve"> kao dio stečajne mase dužnika</w:t>
      </w:r>
      <w:r w:rsidR="00DA3D2B">
        <w:t xml:space="preserve"> </w:t>
      </w:r>
      <w:r w:rsidR="0029303B">
        <w:t>NOVOGRADNJA d.d,u stečaju Slav.Brod</w:t>
      </w:r>
      <w:r w:rsidR="00251755">
        <w:t xml:space="preserve"> na </w:t>
      </w:r>
      <w:r>
        <w:t xml:space="preserve"> </w:t>
      </w:r>
      <w:r w:rsidR="00251755">
        <w:t xml:space="preserve">ročištu za </w:t>
      </w:r>
      <w:r w:rsidR="00561548">
        <w:t xml:space="preserve">javnu dražbu, za iznos </w:t>
      </w:r>
      <w:r w:rsidR="00251755">
        <w:t xml:space="preserve"> od </w:t>
      </w:r>
      <w:r w:rsidR="009C0A2D">
        <w:t>505.000,00</w:t>
      </w:r>
      <w:r w:rsidR="008C3545">
        <w:t xml:space="preserve"> kn</w:t>
      </w:r>
      <w:r w:rsidR="00E151A1">
        <w:t xml:space="preserve">. </w:t>
      </w:r>
      <w:r w:rsidR="00251755">
        <w:t>Nakon što je rješenje o dos</w:t>
      </w:r>
      <w:r w:rsidR="0093496E">
        <w:t xml:space="preserve">udi postalo pravomoćno, te kupac u cijelosti uplatio </w:t>
      </w:r>
      <w:r w:rsidR="00AB7116">
        <w:t>kupovnin</w:t>
      </w:r>
      <w:r w:rsidR="008C3545">
        <w:t>u</w:t>
      </w:r>
      <w:r w:rsidR="00266BA4">
        <w:t xml:space="preserve"> s</w:t>
      </w:r>
      <w:r w:rsidR="00251755">
        <w:t>ud je održao ročište u svrhu namirenja tražbina</w:t>
      </w:r>
      <w:r w:rsidR="00F173D6">
        <w:t xml:space="preserve"> osiguranih</w:t>
      </w:r>
      <w:r w:rsidR="00243774">
        <w:t xml:space="preserve"> založnim pravima</w:t>
      </w:r>
      <w:r w:rsidR="00251755">
        <w:t>.</w:t>
      </w:r>
    </w:p>
    <w:p w:rsidRDefault="008C3545" w:rsidP="00A774F9" w:rsidR="00032ACA">
      <w:pPr>
        <w:jc w:val="both"/>
      </w:pPr>
      <w:r>
        <w:tab/>
        <w:t xml:space="preserve">Na ročištu od </w:t>
      </w:r>
      <w:r w:rsidR="009C0A2D">
        <w:t>6.ožujka 2017</w:t>
      </w:r>
      <w:r>
        <w:t xml:space="preserve">.razlučni vjerovnik </w:t>
      </w:r>
      <w:r w:rsidR="00E151A1">
        <w:t>RH Ministarstvo financija PU</w:t>
      </w:r>
      <w:r>
        <w:t xml:space="preserve"> </w:t>
      </w:r>
      <w:r w:rsidR="009C0A2D">
        <w:t xml:space="preserve">putem zak.zastupnika </w:t>
      </w:r>
      <w:r>
        <w:t>podnio je zahtjev za isplatu svoje tražbine osigurane založnim pravom upisanim u zemljišnim knjigama pod br. Z-</w:t>
      </w:r>
      <w:r w:rsidR="0029303B">
        <w:t>2248/07 od 7.3.2007</w:t>
      </w:r>
      <w:r>
        <w:t xml:space="preserve"> u ukupnom iznosu od </w:t>
      </w:r>
      <w:r w:rsidR="009C0A2D">
        <w:t>15,203.580,33</w:t>
      </w:r>
      <w:r w:rsidR="00E151A1">
        <w:t xml:space="preserve"> kn</w:t>
      </w:r>
      <w:r w:rsidR="00266BA4">
        <w:t xml:space="preserve"> jer s</w:t>
      </w:r>
      <w:r w:rsidR="009C0A2D">
        <w:t xml:space="preserve">matra da </w:t>
      </w:r>
      <w:r w:rsidR="00266BA4">
        <w:t>RH</w:t>
      </w:r>
      <w:r w:rsidR="009C0A2D">
        <w:t xml:space="preserve"> ima prvenstveno pravo na namirenje iz ostvarene kupovnine obzirom da je založno pravo koje je upisano u zemljišnim knjigama prije njihovog, prestalo nakon donošenje pravomoćnog rješenja o obustavi ovrhe posl.br. Ovr-900/06-15 od 20.ožujka 2008.</w:t>
      </w:r>
    </w:p>
    <w:p w:rsidRDefault="00334513" w:rsidP="00E151A1" w:rsidR="0029303B">
      <w:pPr>
        <w:jc w:val="both"/>
      </w:pPr>
      <w:r>
        <w:tab/>
        <w:t>Stečajni upra</w:t>
      </w:r>
      <w:r w:rsidR="00266BA4">
        <w:t xml:space="preserve">vitelj Milan Nakić na ročištu </w:t>
      </w:r>
      <w:r>
        <w:t xml:space="preserve"> predložio</w:t>
      </w:r>
      <w:r w:rsidR="00266BA4">
        <w:t xml:space="preserve"> je </w:t>
      </w:r>
      <w:r>
        <w:t xml:space="preserve"> da se prije namirenja razlučnih vjerovnika iz kupovnine izdvoji u stečajnu masu ukupno 364.910,45 kn na ime troškova unovčenja koji se odnose na razmjerni iznos njegove nagrade od 64.930,00 kn obračunate u skladu s Uredbom o kriterijima i načinu obračuna i plaćanju nagrade stečajnim upraviteljima, troškov</w:t>
      </w:r>
      <w:r w:rsidR="00266BA4">
        <w:t>e</w:t>
      </w:r>
      <w:r>
        <w:t xml:space="preserve"> police osiguranja  bivšeg steč.upravitelja u iznosu od 959,40 kn, </w:t>
      </w:r>
      <w:r w:rsidR="00266BA4">
        <w:t>naknade za članarinu</w:t>
      </w:r>
      <w:r>
        <w:t xml:space="preserve"> SKDD u iznosu 5.714,17 kn</w:t>
      </w:r>
      <w:r w:rsidR="00266BA4">
        <w:t>, naknade za</w:t>
      </w:r>
      <w:r w:rsidR="00111386">
        <w:t xml:space="preserve"> knjigovodstvene usluge</w:t>
      </w:r>
      <w:r>
        <w:t xml:space="preserve"> 3.016,88 kn, te cjelokupni iznos komunalnih naknada koji izravno terete unovčene nekretnine </w:t>
      </w:r>
      <w:r w:rsidR="00266BA4">
        <w:t xml:space="preserve">od </w:t>
      </w:r>
      <w:r>
        <w:t xml:space="preserve"> 290.290,00 kn. Obrazložio je da su navedeni iznosi obračunati u razmjernom dijelu u odnosu na ukupnu vrijednost stečajne mase i to u visini 10,66%, te je  priložio dokaz za svaki trošak i izračun razmjernog dijela.</w:t>
      </w:r>
      <w:r w:rsidR="00251755">
        <w:tab/>
      </w:r>
    </w:p>
    <w:p w:rsidRDefault="00251755" w:rsidP="00A774F9" w:rsidR="00334513">
      <w:pPr>
        <w:jc w:val="both"/>
      </w:pPr>
      <w:r>
        <w:tab/>
        <w:t xml:space="preserve">U tijeku dokaznog postupka </w:t>
      </w:r>
      <w:r w:rsidR="00266BA4">
        <w:t>s</w:t>
      </w:r>
      <w:r>
        <w:t>ud je izvršio uvid u spis i priložene isprave, a posebice zeml</w:t>
      </w:r>
      <w:r w:rsidR="0029303B">
        <w:t>jišno knjižni izvadak z</w:t>
      </w:r>
      <w:r w:rsidR="00334513">
        <w:t>a prodane</w:t>
      </w:r>
      <w:r w:rsidR="0029303B">
        <w:t xml:space="preserve"> nekretn</w:t>
      </w:r>
      <w:r w:rsidR="00334513">
        <w:t>ine</w:t>
      </w:r>
      <w:r w:rsidR="002C40E3">
        <w:t>, zatim</w:t>
      </w:r>
      <w:r w:rsidR="00E151A1">
        <w:t xml:space="preserve"> rješenje o ovrsi Općinskog suda u </w:t>
      </w:r>
      <w:r w:rsidR="0029303B">
        <w:t>Slav.Brodu br. Ovr-485/07 od 1.3.2007</w:t>
      </w:r>
      <w:r w:rsidR="00E151A1">
        <w:t>.</w:t>
      </w:r>
      <w:r w:rsidR="00334513">
        <w:t>, podnesak ovrhovoditelja Sead Mujić d.o.o Slav.Brodod 5.ožujka 2008. i pravomoćno rješenje o obustavi ovrhe posl.br. Ovr-900/06-15 od 20.ožujka 2008.</w:t>
      </w:r>
    </w:p>
    <w:p w:rsidRDefault="00251755" w:rsidP="00A774F9" w:rsidR="00B975FE">
      <w:pPr>
        <w:jc w:val="both"/>
      </w:pPr>
      <w:r>
        <w:tab/>
      </w:r>
      <w:r w:rsidR="00B975FE">
        <w:t>Odredbom</w:t>
      </w:r>
      <w:r>
        <w:t xml:space="preserve"> čl. 164a st. 3 Stečajnog zakona </w:t>
      </w:r>
      <w:r w:rsidR="0001289C">
        <w:tab/>
        <w:t xml:space="preserve"> (NN br</w:t>
      </w:r>
      <w:r>
        <w:t>. 44/96, 29/99, 129/00, 123/03,</w:t>
      </w:r>
      <w:r w:rsidR="0001289C">
        <w:t xml:space="preserve"> 82/06,</w:t>
      </w:r>
      <w:r>
        <w:t xml:space="preserve"> 116/10, 25/12, 133/12</w:t>
      </w:r>
      <w:r w:rsidR="0001289C">
        <w:t xml:space="preserve"> d</w:t>
      </w:r>
      <w:r w:rsidR="0025072E">
        <w:t xml:space="preserve">alje SZ) </w:t>
      </w:r>
      <w:r>
        <w:t xml:space="preserve">propisano </w:t>
      </w:r>
      <w:r w:rsidR="00B975FE">
        <w:t xml:space="preserve">je </w:t>
      </w:r>
      <w:r>
        <w:t>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pr</w:t>
      </w:r>
      <w:r w:rsidR="00B975FE">
        <w:t>avilima ovršnog postupka i 3.preostali iznos predati stečajnom upravitelju za namirenje stečajnih vjerovnika.</w:t>
      </w:r>
    </w:p>
    <w:p w:rsidRDefault="0051414F" w:rsidP="0051414F" w:rsidR="00EB780B">
      <w:pPr>
        <w:jc w:val="both"/>
      </w:pPr>
      <w:r>
        <w:tab/>
      </w:r>
      <w:r w:rsidR="00B975FE">
        <w:t>Slijedom cit.zakonske odredbe</w:t>
      </w:r>
      <w:r w:rsidR="00251755">
        <w:t xml:space="preserve"> Sud  </w:t>
      </w:r>
      <w:r w:rsidR="00B975FE">
        <w:t xml:space="preserve">je </w:t>
      </w:r>
      <w:r w:rsidR="00251755">
        <w:t xml:space="preserve">iz </w:t>
      </w:r>
      <w:r w:rsidR="00B975FE">
        <w:t xml:space="preserve">iznosa ostvarenog prodajom, </w:t>
      </w:r>
      <w:r w:rsidR="00251755">
        <w:t xml:space="preserve">najprije </w:t>
      </w:r>
      <w:r>
        <w:t xml:space="preserve">izdvojio </w:t>
      </w:r>
      <w:r w:rsidR="00334513">
        <w:t>stvarne troškove unovčenja prema pravilima iz čl. 170 st. 2 SZ-a od ukupno 364,910,45 kn, te je u cijelosti prihvatio obračun troš</w:t>
      </w:r>
      <w:r w:rsidR="00EB780B">
        <w:t>kova koji</w:t>
      </w:r>
      <w:r w:rsidR="00334513">
        <w:t xml:space="preserve"> je sačinio stečajni upravitelj jer se isti temelji na </w:t>
      </w:r>
      <w:r w:rsidR="00EB780B">
        <w:t>razmjernom iznosu troškova koji su nastali radi cjelokupne stečajne mase u visini 10,66%, kao i troškov</w:t>
      </w:r>
      <w:r w:rsidR="002C40E3">
        <w:t>a koji izravno terete nekretnine</w:t>
      </w:r>
      <w:r w:rsidR="00EB780B">
        <w:t xml:space="preserve">, dok je predloženi iznos razmjernog dijela nagrade obračunat pravilno u skladu s čl. </w:t>
      </w:r>
      <w:r>
        <w:t xml:space="preserve"> 7 Uredbe o kriterijima i načinu obračuna i plaćanju nagrade stečajnim upraviteljima (NN br.105/15)</w:t>
      </w:r>
      <w:r w:rsidR="00EB780B">
        <w:t>.</w:t>
      </w:r>
      <w:r>
        <w:t xml:space="preserve">, pa je odlučeno </w:t>
      </w:r>
      <w:r w:rsidR="00E151A1">
        <w:t xml:space="preserve"> kao pod I A) rješenja</w:t>
      </w:r>
      <w:r w:rsidR="00673CEE">
        <w:t xml:space="preserve"> na</w:t>
      </w:r>
      <w:r w:rsidR="00EB780B">
        <w:t xml:space="preserve"> temelju odredbe čl. 170 st.</w:t>
      </w:r>
      <w:r w:rsidR="00673CEE">
        <w:t xml:space="preserve"> 2 SZ-a</w:t>
      </w:r>
      <w:r w:rsidR="00E151A1">
        <w:t>.</w:t>
      </w:r>
    </w:p>
    <w:p w:rsidRDefault="005749E0" w:rsidP="0051414F" w:rsidR="005749E0">
      <w:pPr>
        <w:jc w:val="both"/>
      </w:pPr>
    </w:p>
    <w:p w:rsidRDefault="00E463F9" w:rsidP="0051414F" w:rsidR="005749E0">
      <w:pPr>
        <w:jc w:val="both"/>
      </w:pPr>
      <w:r>
        <w:t xml:space="preserve"> </w:t>
      </w:r>
    </w:p>
    <w:p w:rsidRDefault="005749E0" w:rsidP="0051414F" w:rsidR="005749E0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-3-</w:t>
      </w:r>
    </w:p>
    <w:p w:rsidRDefault="005749E0" w:rsidP="0051414F" w:rsidR="005749E0">
      <w:pPr>
        <w:jc w:val="both"/>
      </w:pPr>
    </w:p>
    <w:p w:rsidRDefault="00E56C0F" w:rsidP="00A774F9" w:rsidR="00EB780B">
      <w:pPr>
        <w:jc w:val="both"/>
      </w:pPr>
      <w:r>
        <w:tab/>
        <w:t>Odredbom čl. 107</w:t>
      </w:r>
      <w:r w:rsidR="004326AD">
        <w:t xml:space="preserve"> st. 1 i 3 </w:t>
      </w:r>
      <w:r w:rsidR="00774E08">
        <w:t xml:space="preserve">Ovršnog zakona (NN br. </w:t>
      </w:r>
      <w:r>
        <w:t>88/05-pročišćeni tekst i 67/08</w:t>
      </w:r>
      <w:r w:rsidR="00774E08">
        <w:t>, dalje OZ),</w:t>
      </w:r>
      <w:r>
        <w:t xml:space="preserve"> </w:t>
      </w:r>
      <w:r w:rsidR="004326AD">
        <w:t xml:space="preserve">propisano je da se nakon </w:t>
      </w:r>
      <w:r w:rsidR="00CD3F81">
        <w:t xml:space="preserve">namirenja tražbina iz </w:t>
      </w:r>
      <w:r>
        <w:t>čl. 106</w:t>
      </w:r>
      <w:r w:rsidR="00B975FE">
        <w:t xml:space="preserve"> OZ-a, namiruju </w:t>
      </w:r>
      <w:r w:rsidR="00CD3F81">
        <w:t xml:space="preserve"> tražbine osigurane založnim pravom i to </w:t>
      </w:r>
      <w:r w:rsidR="00243774">
        <w:t xml:space="preserve">prema redoslijedu </w:t>
      </w:r>
      <w:r w:rsidR="00CD3F81">
        <w:t xml:space="preserve"> st</w:t>
      </w:r>
      <w:r w:rsidR="00CC7008">
        <w:t>jecanja</w:t>
      </w:r>
      <w:r w:rsidR="00CD3F81">
        <w:t xml:space="preserve"> založnog prava</w:t>
      </w:r>
      <w:r w:rsidR="00EB780B">
        <w:t>.</w:t>
      </w:r>
    </w:p>
    <w:p w:rsidRDefault="00EB780B" w:rsidP="00A774F9" w:rsidR="00EB780B">
      <w:pPr>
        <w:jc w:val="both"/>
      </w:pPr>
      <w:r>
        <w:tab/>
        <w:t xml:space="preserve">Uvidom u zemljišne knjige za prodane nekretnine utvrđeno je da je trg.društvo Sead Mujkić d.o.o prvi po redoslijedu stjecanja založnog prava upisanog pod br. Z-925/03 od 21.veljače 2003. Međutim, iz priloženog pravomoćnog rješenja Općinskog suda u Slav.Brodu posl.br. Ovr.900/06-15 od 20.ožujka 2008. utvrđeno je da je založno pravo u odnosu na ovog razlučnog vjerovnika prestalo jer je tražbina namirena u cijelosti zbog čega je ovrha obustavljena te je određeno brisanje zabilježbe iz zemljišnih knjiga koje do danas nije provedeno. Kako je time vjerovniku </w:t>
      </w:r>
      <w:r w:rsidR="003821F0">
        <w:t>prvom</w:t>
      </w:r>
      <w:r>
        <w:t xml:space="preserve"> u redoslijedu stjecanja založnog prava</w:t>
      </w:r>
      <w:r w:rsidR="003821F0">
        <w:t xml:space="preserve">, to pravo prestalo namirenjem, a drugi po redoslijedu je RH Ministarstvo financija PU, osim u dijelu poduloška 34, 35, 41 i 44 gdje prvenstveno pravo na namirenje ima razlučna vjerovnica Branka Pavelić koja je založno pravo stekla upisom </w:t>
      </w:r>
      <w:r w:rsidR="007D6C06">
        <w:t>zaloga pod br. Z-101/00 od 13.siječnja 2000., to je sud utvrdio da prvenstveno pravo namirenja  iz ostvarene kupovnine ima RH Ministarstvo financija PU, dok isto to pravo ima i razlučna vjerovnica Branka Pavelić u odnosu na suvlasničke</w:t>
      </w:r>
      <w:r w:rsidR="00266BA4">
        <w:t xml:space="preserve"> dijelove nekretnine upisane u poduloške</w:t>
      </w:r>
      <w:r w:rsidR="007D6C06">
        <w:t xml:space="preserve"> 34,35, 41 i 44 k.o Slav.Brod.</w:t>
      </w:r>
    </w:p>
    <w:p w:rsidRDefault="007D6C06" w:rsidP="00A774F9" w:rsidR="00EB780B">
      <w:pPr>
        <w:jc w:val="both"/>
      </w:pPr>
      <w:r>
        <w:tab/>
        <w:t xml:space="preserve">Ostatak kupovnine </w:t>
      </w:r>
      <w:r w:rsidR="00695603">
        <w:t>raspol</w:t>
      </w:r>
      <w:r>
        <w:t xml:space="preserve">oživ za namirenje razlučnih vjerovnika iznosi 140.089,55 kn, dok </w:t>
      </w:r>
      <w:r w:rsidR="002E1F3C">
        <w:t xml:space="preserve">je </w:t>
      </w:r>
      <w:r>
        <w:t>ukupna površina unovčenih poslovnih prostora 1855,17m2, a kupoprodajna cijena po 1m2,   272,21 kn</w:t>
      </w:r>
      <w:r w:rsidR="002E1F3C">
        <w:t xml:space="preserve">. Kako razlučna vjerovnica Branka Pavelić ima položaj razlučnog vjerovnika na 87,29m2 to istoj pripada 4,707% od ukupno raspoloživog iznosa za podjelu, odnosno 6.591,62 kn, dok ostatak od 95,294% pripada razlučnom vjerovniku RH Ministarstvo financija za ukupnu površinu od 1767,88m2 unovčenog poslovnog prostora, odnosno 133.497,93 kn,  </w:t>
      </w:r>
      <w:r w:rsidR="00266BA4">
        <w:t>pa je iz tih razloga</w:t>
      </w:r>
      <w:r w:rsidR="002E1F3C">
        <w:t xml:space="preserve"> valjalo odlučiti kao pod I B) izreke ovog rješenja.</w:t>
      </w:r>
    </w:p>
    <w:p w:rsidRDefault="00A325B0" w:rsidP="00A774F9" w:rsidR="003E2828">
      <w:pPr>
        <w:jc w:val="both"/>
      </w:pPr>
      <w:r>
        <w:tab/>
        <w:t xml:space="preserve">Ovakvom raspodjelom </w:t>
      </w:r>
      <w:r w:rsidR="008A199B">
        <w:t>razlučni vjerovni</w:t>
      </w:r>
      <w:r w:rsidR="002E1F3C">
        <w:t>ci</w:t>
      </w:r>
      <w:r w:rsidR="008A199B">
        <w:t xml:space="preserve"> </w:t>
      </w:r>
      <w:r w:rsidR="00E56C0F">
        <w:t xml:space="preserve">namiruje se samo djelomice jer </w:t>
      </w:r>
      <w:r w:rsidR="002E1F3C">
        <w:t>ostaju</w:t>
      </w:r>
      <w:r w:rsidR="008A199B">
        <w:t xml:space="preserve"> nenamiren</w:t>
      </w:r>
      <w:r w:rsidR="002E1F3C">
        <w:t>i</w:t>
      </w:r>
      <w:r w:rsidR="008A199B">
        <w:t xml:space="preserve"> za </w:t>
      </w:r>
      <w:r w:rsidR="002E1F3C">
        <w:t>razliku do punog iznosa tražbina</w:t>
      </w:r>
      <w:r w:rsidR="00266BA4">
        <w:t xml:space="preserve"> osiguranih</w:t>
      </w:r>
      <w:r w:rsidR="008A199B">
        <w:t xml:space="preserve"> založnim pravom</w:t>
      </w:r>
      <w:r w:rsidR="00E151A1">
        <w:t xml:space="preserve">, pa je </w:t>
      </w:r>
      <w:r w:rsidR="00E56C0F">
        <w:t>riješeno</w:t>
      </w:r>
      <w:r w:rsidR="00E151A1">
        <w:t xml:space="preserve"> kao pod toč. II.</w:t>
      </w:r>
    </w:p>
    <w:p w:rsidRDefault="003501B4" w:rsidP="00CD3F81" w:rsidR="00CD3F81">
      <w:pPr>
        <w:jc w:val="both"/>
      </w:pPr>
      <w:r>
        <w:tab/>
        <w:t>Isplata prema ovom rješenju ima se obaviti po pravomoćnosti rješenj</w:t>
      </w:r>
      <w:r w:rsidR="00E151A1">
        <w:t>a,</w:t>
      </w:r>
      <w:r w:rsidR="00772D2E">
        <w:t xml:space="preserve"> temeljem čl. 118 st. 6 OZ-a, pa </w:t>
      </w:r>
      <w:r w:rsidR="00E151A1">
        <w:t xml:space="preserve"> je odlučeno kao pod toč.III</w:t>
      </w:r>
      <w:r w:rsidR="00772D2E">
        <w:t>.</w:t>
      </w:r>
      <w:r w:rsidR="00D71F70">
        <w:tab/>
      </w:r>
    </w:p>
    <w:p w:rsidRDefault="0050134C" w:rsidR="0050134C"/>
    <w:p w:rsidRDefault="0050134C" w:rsidR="00A774F9">
      <w:r>
        <w:tab/>
      </w:r>
      <w:r>
        <w:tab/>
      </w:r>
      <w:r w:rsidR="00D71F70">
        <w:tab/>
      </w:r>
      <w:r w:rsidR="00A774F9">
        <w:t xml:space="preserve">U Slav.Brodu, </w:t>
      </w:r>
      <w:r w:rsidR="002E1F3C">
        <w:t>14</w:t>
      </w:r>
      <w:r w:rsidR="001E7D8A">
        <w:t>.ožujka 2017</w:t>
      </w:r>
      <w:r w:rsidR="00E151A1">
        <w:t>.</w:t>
      </w:r>
      <w:r w:rsidR="00A774F9">
        <w:t>g.</w:t>
      </w:r>
    </w:p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>
        <w:t>STEČAJNI SUDAC:</w:t>
      </w:r>
    </w:p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 w:rsidR="00466818">
        <w:t xml:space="preserve">    </w:t>
      </w:r>
      <w:r w:rsidR="00E151A1">
        <w:t xml:space="preserve">Vesna Vukelić </w:t>
      </w:r>
      <w:r w:rsidR="009E4EC3">
        <w:t>v.r.</w:t>
      </w:r>
    </w:p>
    <w:p w:rsidRDefault="009E4EC3" w:rsidR="009E4E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9E4EC3" w:rsidR="009E4E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Anica Ižaković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A774F9" w:rsidP="00E20B85" w:rsidR="00B51408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</w:t>
      </w:r>
      <w:r w:rsidR="00B51408">
        <w:rPr>
          <w:sz w:val="20"/>
          <w:szCs w:val="20"/>
        </w:rPr>
        <w:t xml:space="preserve">ravo na namirenje iz kupovnine </w:t>
      </w:r>
      <w:r w:rsidR="00E20B85" w:rsidRPr="00481CF0">
        <w:rPr>
          <w:sz w:val="20"/>
          <w:szCs w:val="20"/>
        </w:rPr>
        <w:t xml:space="preserve">u roku od 8 dana </w:t>
      </w:r>
    </w:p>
    <w:p w:rsidRDefault="00E20B85" w:rsidP="00E20B85" w:rsidR="00B51408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od dana </w:t>
      </w:r>
      <w:r>
        <w:rPr>
          <w:sz w:val="20"/>
          <w:szCs w:val="20"/>
        </w:rPr>
        <w:t>objave rješenja</w:t>
      </w:r>
      <w:r w:rsidR="00B51408">
        <w:rPr>
          <w:sz w:val="20"/>
          <w:szCs w:val="20"/>
        </w:rPr>
        <w:t xml:space="preserve"> </w:t>
      </w:r>
      <w:r>
        <w:rPr>
          <w:sz w:val="20"/>
          <w:szCs w:val="20"/>
        </w:rPr>
        <w:t>na e-</w:t>
      </w:r>
      <w:r w:rsidR="00DE1E07">
        <w:rPr>
          <w:sz w:val="20"/>
          <w:szCs w:val="20"/>
        </w:rPr>
        <w:t>O</w:t>
      </w:r>
      <w:r>
        <w:rPr>
          <w:sz w:val="20"/>
          <w:szCs w:val="20"/>
        </w:rPr>
        <w:t xml:space="preserve">glasnoj ploči suda s tim da rok za </w:t>
      </w:r>
    </w:p>
    <w:p w:rsidRDefault="00E20B85" w:rsidP="00E20B85" w:rsidR="00E20B85">
      <w:pPr>
        <w:jc w:val="both"/>
        <w:rPr>
          <w:sz w:val="20"/>
          <w:szCs w:val="20"/>
        </w:rPr>
      </w:pPr>
      <w:r>
        <w:rPr>
          <w:sz w:val="20"/>
          <w:szCs w:val="20"/>
        </w:rPr>
        <w:t>žalbu počinje teći</w:t>
      </w:r>
      <w:r w:rsidR="00B51408">
        <w:rPr>
          <w:sz w:val="20"/>
          <w:szCs w:val="20"/>
        </w:rPr>
        <w:t xml:space="preserve"> </w:t>
      </w:r>
      <w:r>
        <w:rPr>
          <w:sz w:val="20"/>
          <w:szCs w:val="20"/>
        </w:rPr>
        <w:t>protekom osmog dana od dana objave</w:t>
      </w:r>
      <w:r w:rsidR="002200FD">
        <w:rPr>
          <w:sz w:val="20"/>
          <w:szCs w:val="20"/>
        </w:rPr>
        <w:t>.</w:t>
      </w:r>
      <w:r w:rsidR="00B51408">
        <w:rPr>
          <w:sz w:val="20"/>
          <w:szCs w:val="20"/>
        </w:rPr>
        <w:t xml:space="preserve"> </w:t>
      </w:r>
      <w:r w:rsidRPr="00481CF0">
        <w:rPr>
          <w:sz w:val="20"/>
          <w:szCs w:val="20"/>
        </w:rPr>
        <w:t>Žalba se podnosi</w:t>
      </w:r>
    </w:p>
    <w:p w:rsidRDefault="00E20B85" w:rsidP="00E20B85" w:rsidR="00E20B85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 Visokom trgovačkom</w:t>
      </w:r>
      <w:r>
        <w:rPr>
          <w:sz w:val="20"/>
          <w:szCs w:val="20"/>
        </w:rPr>
        <w:t xml:space="preserve"> </w:t>
      </w:r>
      <w:r w:rsidRPr="00481CF0">
        <w:rPr>
          <w:sz w:val="20"/>
          <w:szCs w:val="20"/>
        </w:rPr>
        <w:t>sudu RH Zagreb u tri primjerka putem ovog Suda.</w:t>
      </w:r>
    </w:p>
    <w:p w:rsidRDefault="00A774F9" w:rsidR="00A774F9"/>
    <w:p w:rsidRDefault="003501B4" w:rsidR="00A774F9">
      <w:r>
        <w:t xml:space="preserve">Dostaviti putem </w:t>
      </w:r>
      <w:r w:rsidR="00246747">
        <w:t>mrežne stanice e-Oglasna</w:t>
      </w:r>
      <w:r>
        <w:t xml:space="preserve"> plo</w:t>
      </w:r>
      <w:r w:rsidR="00246747">
        <w:t>ča</w:t>
      </w:r>
    </w:p>
    <w:p w:rsidRDefault="003501B4" w:rsidR="00BD63AD">
      <w:r>
        <w:t xml:space="preserve">- </w:t>
      </w:r>
      <w:r w:rsidR="00A774F9">
        <w:t>steč.upravitelju</w:t>
      </w:r>
    </w:p>
    <w:p w:rsidRDefault="002E1F3C" w:rsidR="00795197">
      <w:r>
        <w:t>Razlučni vjerovnici</w:t>
      </w:r>
      <w:r w:rsidR="00795197">
        <w:t>:</w:t>
      </w:r>
    </w:p>
    <w:p w:rsidRDefault="00795197" w:rsidP="003B4652" w:rsidR="00DB078C">
      <w:pPr>
        <w:ind w:left="360"/>
      </w:pPr>
      <w:r>
        <w:t xml:space="preserve">- </w:t>
      </w:r>
      <w:r w:rsidR="00DB078C">
        <w:t xml:space="preserve"> MF PU Slav.Brod</w:t>
      </w:r>
      <w:r w:rsidR="003501B4">
        <w:t>, putem ŽDO Građ.upravni odjel Slav.Brod</w:t>
      </w:r>
    </w:p>
    <w:p w:rsidRDefault="002E1F3C" w:rsidP="003B4652" w:rsidR="002E1F3C">
      <w:pPr>
        <w:ind w:left="360"/>
      </w:pPr>
      <w:r>
        <w:t>- Branka Pavelić, Slav.Brod</w:t>
      </w:r>
    </w:p>
    <w:p w:rsidRDefault="00772D2E" w:rsidP="003B4652" w:rsidR="00772D2E">
      <w:pPr>
        <w:ind w:left="360"/>
      </w:pPr>
    </w:p>
    <w:p w:rsidRDefault="00772D2E" w:rsidP="003B4652" w:rsidR="00772D2E">
      <w:pPr>
        <w:ind w:left="360"/>
      </w:pPr>
      <w:r>
        <w:t>Računovodstvu Trgovačkog suda, nakon pravomoćnosti</w:t>
      </w:r>
    </w:p>
    <w:sectPr w:rsidR="00772D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B706C4"/>
    <w:multiLevelType w:val="hybridMultilevel"/>
    <w:tmpl w:val="B848507A"/>
    <w:lvl w:tplc="3278982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A3B26FF"/>
    <w:multiLevelType w:val="hybridMultilevel"/>
    <w:tmpl w:val="76DEB85A"/>
    <w:lvl w:tplc="E582603C" w:ilvl="0">
      <w:start w:val="37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1C258B"/>
    <w:multiLevelType w:val="hybridMultilevel"/>
    <w:tmpl w:val="9DA2CA98"/>
    <w:lvl w:tplc="ED36CDB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9"/>
  </w:num>
  <w:num w:numId="5">
    <w:abstractNumId w:val="0"/>
  </w:num>
  <w:num w:numId="6">
    <w:abstractNumId w:val="3"/>
  </w:num>
  <w:num w:numId="7">
    <w:abstractNumId w:val="11"/>
  </w:num>
  <w:num w:numId="8">
    <w:abstractNumId w:val="1"/>
  </w:num>
  <w:num w:numId="9">
    <w:abstractNumId w:val="12"/>
  </w:num>
  <w:num w:numId="10">
    <w:abstractNumId w:val="16"/>
  </w:num>
  <w:num w:numId="11">
    <w:abstractNumId w:val="10"/>
  </w:num>
  <w:num w:numId="12">
    <w:abstractNumId w:val="5"/>
  </w:num>
  <w:num w:numId="13">
    <w:abstractNumId w:val="13"/>
  </w:num>
  <w:num w:numId="14">
    <w:abstractNumId w:val="8"/>
  </w:num>
  <w:num w:numId="15">
    <w:abstractNumId w:val="4"/>
  </w:num>
  <w:num w:numId="16">
    <w:abstractNumId w:val="14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32ACA"/>
    <w:rsid w:val="00040424"/>
    <w:rsid w:val="000802BF"/>
    <w:rsid w:val="000830DC"/>
    <w:rsid w:val="000861C7"/>
    <w:rsid w:val="00086536"/>
    <w:rsid w:val="00087BD5"/>
    <w:rsid w:val="00092622"/>
    <w:rsid w:val="00097C95"/>
    <w:rsid w:val="000B7867"/>
    <w:rsid w:val="000C0397"/>
    <w:rsid w:val="000C7DB6"/>
    <w:rsid w:val="000D1AA3"/>
    <w:rsid w:val="000E003C"/>
    <w:rsid w:val="000E04D3"/>
    <w:rsid w:val="000E35CA"/>
    <w:rsid w:val="00101B7C"/>
    <w:rsid w:val="00111386"/>
    <w:rsid w:val="0011551F"/>
    <w:rsid w:val="00133B9D"/>
    <w:rsid w:val="00142D4C"/>
    <w:rsid w:val="001455B4"/>
    <w:rsid w:val="00146CD7"/>
    <w:rsid w:val="0015026C"/>
    <w:rsid w:val="0015590C"/>
    <w:rsid w:val="00161449"/>
    <w:rsid w:val="0016299E"/>
    <w:rsid w:val="00165EA1"/>
    <w:rsid w:val="00182306"/>
    <w:rsid w:val="001E7D8A"/>
    <w:rsid w:val="00204C4C"/>
    <w:rsid w:val="0020517F"/>
    <w:rsid w:val="00206438"/>
    <w:rsid w:val="002200FD"/>
    <w:rsid w:val="0022090C"/>
    <w:rsid w:val="00243774"/>
    <w:rsid w:val="00243F7F"/>
    <w:rsid w:val="00246747"/>
    <w:rsid w:val="0025072E"/>
    <w:rsid w:val="00251755"/>
    <w:rsid w:val="002550DE"/>
    <w:rsid w:val="002631C9"/>
    <w:rsid w:val="00266BA4"/>
    <w:rsid w:val="00273407"/>
    <w:rsid w:val="00276343"/>
    <w:rsid w:val="00276B50"/>
    <w:rsid w:val="00290341"/>
    <w:rsid w:val="00291F6A"/>
    <w:rsid w:val="0029303B"/>
    <w:rsid w:val="002B21BD"/>
    <w:rsid w:val="002C40E3"/>
    <w:rsid w:val="002E1F3C"/>
    <w:rsid w:val="002F0FAE"/>
    <w:rsid w:val="00310F87"/>
    <w:rsid w:val="00321292"/>
    <w:rsid w:val="00334513"/>
    <w:rsid w:val="003501B4"/>
    <w:rsid w:val="003771DB"/>
    <w:rsid w:val="003821F0"/>
    <w:rsid w:val="003A0D16"/>
    <w:rsid w:val="003A6308"/>
    <w:rsid w:val="003B1183"/>
    <w:rsid w:val="003B4652"/>
    <w:rsid w:val="003C0FD1"/>
    <w:rsid w:val="003D3B27"/>
    <w:rsid w:val="003D6B51"/>
    <w:rsid w:val="003E1A8E"/>
    <w:rsid w:val="003E2828"/>
    <w:rsid w:val="003E2DE3"/>
    <w:rsid w:val="003F75D5"/>
    <w:rsid w:val="0041047C"/>
    <w:rsid w:val="00413C42"/>
    <w:rsid w:val="004326AD"/>
    <w:rsid w:val="00454DEA"/>
    <w:rsid w:val="00466818"/>
    <w:rsid w:val="00471E39"/>
    <w:rsid w:val="004A0DFD"/>
    <w:rsid w:val="004A249A"/>
    <w:rsid w:val="004B245B"/>
    <w:rsid w:val="004D0AB7"/>
    <w:rsid w:val="004E1727"/>
    <w:rsid w:val="004F07E6"/>
    <w:rsid w:val="0050134C"/>
    <w:rsid w:val="00501B7B"/>
    <w:rsid w:val="00504E4A"/>
    <w:rsid w:val="0051076A"/>
    <w:rsid w:val="0051414F"/>
    <w:rsid w:val="005170B4"/>
    <w:rsid w:val="00523701"/>
    <w:rsid w:val="00527253"/>
    <w:rsid w:val="00527732"/>
    <w:rsid w:val="00560046"/>
    <w:rsid w:val="00561548"/>
    <w:rsid w:val="005749E0"/>
    <w:rsid w:val="00576D82"/>
    <w:rsid w:val="005845BA"/>
    <w:rsid w:val="005D0184"/>
    <w:rsid w:val="005D313E"/>
    <w:rsid w:val="005D58AD"/>
    <w:rsid w:val="005E7339"/>
    <w:rsid w:val="005F5F84"/>
    <w:rsid w:val="00616879"/>
    <w:rsid w:val="0063188D"/>
    <w:rsid w:val="00653B74"/>
    <w:rsid w:val="00673CEE"/>
    <w:rsid w:val="00685942"/>
    <w:rsid w:val="00695603"/>
    <w:rsid w:val="006B4C37"/>
    <w:rsid w:val="006C574F"/>
    <w:rsid w:val="006D04B9"/>
    <w:rsid w:val="006E210E"/>
    <w:rsid w:val="006F37BA"/>
    <w:rsid w:val="007166AA"/>
    <w:rsid w:val="0071707B"/>
    <w:rsid w:val="00717F23"/>
    <w:rsid w:val="00725181"/>
    <w:rsid w:val="00734AD1"/>
    <w:rsid w:val="00754E88"/>
    <w:rsid w:val="00764E21"/>
    <w:rsid w:val="00766E95"/>
    <w:rsid w:val="0076754E"/>
    <w:rsid w:val="00772D2E"/>
    <w:rsid w:val="00774E08"/>
    <w:rsid w:val="00774E18"/>
    <w:rsid w:val="00776CC7"/>
    <w:rsid w:val="00784E98"/>
    <w:rsid w:val="0078685A"/>
    <w:rsid w:val="00795197"/>
    <w:rsid w:val="00796C09"/>
    <w:rsid w:val="007A1B8A"/>
    <w:rsid w:val="007A4A6B"/>
    <w:rsid w:val="007D6C06"/>
    <w:rsid w:val="007D73DD"/>
    <w:rsid w:val="007E0D0A"/>
    <w:rsid w:val="007E4D75"/>
    <w:rsid w:val="00812ADB"/>
    <w:rsid w:val="00814FF7"/>
    <w:rsid w:val="00817EAD"/>
    <w:rsid w:val="0085395C"/>
    <w:rsid w:val="00855896"/>
    <w:rsid w:val="0085605A"/>
    <w:rsid w:val="0088677A"/>
    <w:rsid w:val="008A199B"/>
    <w:rsid w:val="008C0335"/>
    <w:rsid w:val="008C23EB"/>
    <w:rsid w:val="008C3456"/>
    <w:rsid w:val="008C3545"/>
    <w:rsid w:val="008D6146"/>
    <w:rsid w:val="008E7DDD"/>
    <w:rsid w:val="00902A73"/>
    <w:rsid w:val="00905E31"/>
    <w:rsid w:val="00922815"/>
    <w:rsid w:val="00923BD1"/>
    <w:rsid w:val="0093496E"/>
    <w:rsid w:val="00935430"/>
    <w:rsid w:val="009357BB"/>
    <w:rsid w:val="00935D89"/>
    <w:rsid w:val="00941B30"/>
    <w:rsid w:val="00943D2A"/>
    <w:rsid w:val="00954486"/>
    <w:rsid w:val="0096263A"/>
    <w:rsid w:val="00983E18"/>
    <w:rsid w:val="0098608D"/>
    <w:rsid w:val="009861AB"/>
    <w:rsid w:val="009A052A"/>
    <w:rsid w:val="009A24E5"/>
    <w:rsid w:val="009C0A2D"/>
    <w:rsid w:val="009D4757"/>
    <w:rsid w:val="009D4B39"/>
    <w:rsid w:val="009D54FE"/>
    <w:rsid w:val="009E4EC3"/>
    <w:rsid w:val="009F425B"/>
    <w:rsid w:val="009F6717"/>
    <w:rsid w:val="00A06480"/>
    <w:rsid w:val="00A1142E"/>
    <w:rsid w:val="00A15188"/>
    <w:rsid w:val="00A325B0"/>
    <w:rsid w:val="00A47F2C"/>
    <w:rsid w:val="00A66C96"/>
    <w:rsid w:val="00A774F9"/>
    <w:rsid w:val="00A851EB"/>
    <w:rsid w:val="00A85C4B"/>
    <w:rsid w:val="00A87754"/>
    <w:rsid w:val="00A945E5"/>
    <w:rsid w:val="00AA09EB"/>
    <w:rsid w:val="00AB53C1"/>
    <w:rsid w:val="00AB7116"/>
    <w:rsid w:val="00AC1C66"/>
    <w:rsid w:val="00AD2C66"/>
    <w:rsid w:val="00AF68EB"/>
    <w:rsid w:val="00B0238C"/>
    <w:rsid w:val="00B33C32"/>
    <w:rsid w:val="00B43F22"/>
    <w:rsid w:val="00B45D6A"/>
    <w:rsid w:val="00B50303"/>
    <w:rsid w:val="00B51408"/>
    <w:rsid w:val="00B80AE8"/>
    <w:rsid w:val="00B8753A"/>
    <w:rsid w:val="00B9027D"/>
    <w:rsid w:val="00B90EAB"/>
    <w:rsid w:val="00B97598"/>
    <w:rsid w:val="00B975FE"/>
    <w:rsid w:val="00BA7FB2"/>
    <w:rsid w:val="00BD63AD"/>
    <w:rsid w:val="00BD7756"/>
    <w:rsid w:val="00BE5420"/>
    <w:rsid w:val="00BF2024"/>
    <w:rsid w:val="00BF4569"/>
    <w:rsid w:val="00C079DE"/>
    <w:rsid w:val="00C11313"/>
    <w:rsid w:val="00C23514"/>
    <w:rsid w:val="00C51400"/>
    <w:rsid w:val="00C53C91"/>
    <w:rsid w:val="00C63991"/>
    <w:rsid w:val="00CC7008"/>
    <w:rsid w:val="00CD0743"/>
    <w:rsid w:val="00CD0E83"/>
    <w:rsid w:val="00CD3F81"/>
    <w:rsid w:val="00CE61C2"/>
    <w:rsid w:val="00CF2062"/>
    <w:rsid w:val="00D116F0"/>
    <w:rsid w:val="00D2068B"/>
    <w:rsid w:val="00D37000"/>
    <w:rsid w:val="00D4332F"/>
    <w:rsid w:val="00D43D12"/>
    <w:rsid w:val="00D5670A"/>
    <w:rsid w:val="00D618B2"/>
    <w:rsid w:val="00D647EF"/>
    <w:rsid w:val="00D67585"/>
    <w:rsid w:val="00D71F70"/>
    <w:rsid w:val="00D81BB1"/>
    <w:rsid w:val="00DA3D2B"/>
    <w:rsid w:val="00DB078C"/>
    <w:rsid w:val="00DB6A5A"/>
    <w:rsid w:val="00DD6F4C"/>
    <w:rsid w:val="00DD7B01"/>
    <w:rsid w:val="00DE159E"/>
    <w:rsid w:val="00DE1E07"/>
    <w:rsid w:val="00DE3A4F"/>
    <w:rsid w:val="00E151A1"/>
    <w:rsid w:val="00E16FF3"/>
    <w:rsid w:val="00E173CC"/>
    <w:rsid w:val="00E20B85"/>
    <w:rsid w:val="00E22529"/>
    <w:rsid w:val="00E258B3"/>
    <w:rsid w:val="00E25F3C"/>
    <w:rsid w:val="00E33042"/>
    <w:rsid w:val="00E35C50"/>
    <w:rsid w:val="00E463F9"/>
    <w:rsid w:val="00E56C0F"/>
    <w:rsid w:val="00E6561E"/>
    <w:rsid w:val="00E67A7F"/>
    <w:rsid w:val="00E73D74"/>
    <w:rsid w:val="00E75A4E"/>
    <w:rsid w:val="00EA294B"/>
    <w:rsid w:val="00EB38FF"/>
    <w:rsid w:val="00EB780B"/>
    <w:rsid w:val="00EE2494"/>
    <w:rsid w:val="00EE5AA7"/>
    <w:rsid w:val="00F173D6"/>
    <w:rsid w:val="00F307B6"/>
    <w:rsid w:val="00F34831"/>
    <w:rsid w:val="00F61DF3"/>
    <w:rsid w:val="00F6251D"/>
    <w:rsid w:val="00F65A72"/>
    <w:rsid w:val="00F66EC6"/>
    <w:rsid w:val="00FA2FA1"/>
    <w:rsid w:val="00FA3061"/>
    <w:rsid w:val="00FC17B7"/>
    <w:rsid w:val="00FC4205"/>
    <w:rsid w:val="00FF07A6"/>
    <w:rsid w:val="00FF489C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4E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4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4E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4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1204</properties:Words>
  <properties:Characters>6724</properties:Characters>
  <properties:Lines>148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2017-03-14T07:46:00Z</dcterms:created>
  <dc:creator>Korisnik</dc:creator>
  <cp:lastModifiedBy>wsadmin</cp:lastModifiedBy>
  <cp:lastPrinted>2017-03-14T07:44:00Z</cp:lastPrinted>
  <dcterms:modified xmlns:xsi="http://www.w3.org/2001/XMLSchema-instance" xsi:type="dcterms:W3CDTF">2017-03-14T07:48:00Z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