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2370" w14:paraId="5d52370" w:rsidRDefault="00AE649C" w:rsidP="00C74FB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74FB5" w:rsidP="00C74FB5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74FB5" w:rsidP="00C74FB5" w:rsidR="00C74FB5" w:rsidRPr="00B76F3C">
      <w:pPr>
        <w:pStyle w:val="SudNaziv"/>
      </w:pPr>
      <w:r>
        <w:t>TRGOVAČKI SUD U VARAŽDINU</w:t>
      </w:r>
    </w:p>
    <w:p w:rsidRDefault="00C74FB5" w:rsidP="00C74FB5" w:rsidR="00C74FB5">
      <w:pPr>
        <w:spacing w:after="0"/>
        <w:rPr>
          <w:bCs/>
        </w:rPr>
      </w:pPr>
      <w:r>
        <w:rPr>
          <w:bCs/>
        </w:rPr>
        <w:t xml:space="preserve"> </w:t>
      </w:r>
    </w:p>
    <w:p w:rsidRDefault="00C74FB5" w:rsidP="00C74FB5" w:rsidR="00C74FB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74FB5" w:rsidP="00C74FB5" w:rsidR="00C74FB5">
      <w:pPr>
        <w:spacing w:after="0"/>
        <w:jc w:val="center"/>
      </w:pPr>
      <w:r>
        <w:t>REPUBLIKA HRVATSKA</w:t>
      </w:r>
    </w:p>
    <w:p w:rsidRDefault="00C74FB5" w:rsidP="00C74FB5" w:rsidR="00C74FB5">
      <w:pPr>
        <w:spacing w:after="0"/>
        <w:jc w:val="center"/>
      </w:pPr>
    </w:p>
    <w:p w:rsidRDefault="00C74FB5" w:rsidP="00C74FB5" w:rsidR="00C74FB5">
      <w:pPr>
        <w:spacing w:after="0"/>
        <w:jc w:val="center"/>
      </w:pPr>
      <w:r>
        <w:t>R J E Š E NJ E</w:t>
      </w:r>
    </w:p>
    <w:p w:rsidRDefault="00C74FB5" w:rsidP="00C74FB5" w:rsidR="00C74FB5">
      <w:pPr>
        <w:spacing w:after="0"/>
      </w:pPr>
    </w:p>
    <w:p w:rsidRDefault="00C74FB5" w:rsidP="00C74FB5" w:rsidR="00C74FB5">
      <w:pPr>
        <w:spacing w:after="0"/>
        <w:jc w:val="both"/>
      </w:pPr>
      <w:r>
        <w:tab/>
        <w:t>Trgovački sud u Varaždinu, po sucu toga suda Mariji Levanić-Škerbić, kao stečajnom sucu, u stečajnom postupku nad Stečajnom masom bivšeg stečajnog dužnika MAGIC TELEKOM d.o.o. "u stečaju", Ludbreg, Koprivnička 17/c, OIB:97534364877, 3. lipnja 2016. godine,</w:t>
      </w:r>
    </w:p>
    <w:p w:rsidRDefault="00C74FB5" w:rsidP="00C74FB5" w:rsidR="00C74FB5">
      <w:pPr>
        <w:spacing w:after="0"/>
        <w:jc w:val="center"/>
      </w:pPr>
      <w:r>
        <w:t>r i j e š i o   j e</w:t>
      </w:r>
    </w:p>
    <w:p w:rsidRDefault="00C74FB5" w:rsidP="00C74FB5" w:rsidR="00C74FB5">
      <w:pPr>
        <w:spacing w:after="0"/>
        <w:jc w:val="both"/>
      </w:pPr>
    </w:p>
    <w:p w:rsidRDefault="00C74FB5" w:rsidP="00C74FB5" w:rsidR="00C74FB5">
      <w:pPr>
        <w:spacing w:after="0"/>
        <w:ind w:hanging="705" w:left="705"/>
        <w:jc w:val="both"/>
      </w:pPr>
      <w:r>
        <w:rPr>
          <w:b/>
        </w:rPr>
        <w:t>I</w:t>
      </w:r>
      <w:r>
        <w:tab/>
        <w:t>U ovom stečajnom postupku zakazuje se skupština vjerovnika-izvještajno ročište, kod ovoga suda, soba 223/II, za dan</w:t>
      </w:r>
    </w:p>
    <w:p w:rsidRDefault="00C74FB5" w:rsidP="00C74FB5" w:rsidR="00C74FB5">
      <w:pPr>
        <w:spacing w:after="0"/>
        <w:ind w:hanging="705" w:left="705"/>
        <w:jc w:val="center"/>
        <w:rPr>
          <w:u w:val="single"/>
        </w:rPr>
      </w:pPr>
    </w:p>
    <w:p w:rsidRDefault="00C74FB5" w:rsidP="00C74FB5" w:rsidR="00C74FB5">
      <w:pPr>
        <w:spacing w:after="0"/>
        <w:ind w:hanging="705" w:left="705"/>
        <w:jc w:val="center"/>
      </w:pPr>
      <w:r>
        <w:rPr>
          <w:u w:val="single"/>
        </w:rPr>
        <w:t>29. lipnja 2016.  u 12,30 sati</w:t>
      </w:r>
      <w:r>
        <w:t>.</w:t>
      </w:r>
    </w:p>
    <w:p w:rsidRDefault="00C74FB5" w:rsidP="00C74FB5" w:rsidR="00C74FB5">
      <w:pPr>
        <w:spacing w:after="0"/>
        <w:ind w:hanging="705" w:left="705"/>
        <w:jc w:val="both"/>
      </w:pPr>
    </w:p>
    <w:p w:rsidRDefault="00C74FB5" w:rsidP="00C74FB5" w:rsidR="00C74FB5">
      <w:pPr>
        <w:spacing w:after="0"/>
        <w:ind w:hanging="705" w:left="705"/>
        <w:jc w:val="both"/>
      </w:pPr>
      <w:r>
        <w:rPr>
          <w:b/>
        </w:rPr>
        <w:t>II</w:t>
      </w:r>
      <w:r>
        <w:tab/>
        <w:t>Za ovu sjednicu skupštine vjerovnika predviđa se sljedeći</w:t>
      </w:r>
    </w:p>
    <w:p w:rsidRDefault="00C74FB5" w:rsidP="00C74FB5" w:rsidR="00C74FB5">
      <w:pPr>
        <w:spacing w:after="0"/>
        <w:ind w:hanging="705" w:left="705"/>
        <w:jc w:val="both"/>
      </w:pPr>
    </w:p>
    <w:p w:rsidRDefault="00C74FB5" w:rsidP="00C74FB5" w:rsidR="00C74FB5">
      <w:pPr>
        <w:spacing w:after="0"/>
        <w:ind w:hanging="705" w:left="705"/>
        <w:jc w:val="center"/>
      </w:pPr>
      <w:r>
        <w:t>d n e v n i   r e d:</w:t>
      </w:r>
    </w:p>
    <w:p w:rsidRDefault="00C74FB5" w:rsidP="00C74FB5" w:rsidR="00C74FB5">
      <w:pPr>
        <w:spacing w:after="0"/>
        <w:ind w:hanging="705" w:left="705"/>
      </w:pPr>
    </w:p>
    <w:p w:rsidRDefault="00C74FB5" w:rsidP="00C74FB5" w:rsidR="00C74FB5">
      <w:pPr>
        <w:numPr>
          <w:ilvl w:val="0"/>
          <w:numId w:val="47"/>
        </w:numPr>
        <w:spacing w:after="0"/>
      </w:pPr>
      <w:r>
        <w:t>Iznošenje izvješća stečajnog upravitelja o dosadašnjem tijeku postupka i stanju stečajne mase</w:t>
      </w:r>
    </w:p>
    <w:p w:rsidRDefault="00C74FB5" w:rsidP="00C74FB5" w:rsidR="00C74FB5">
      <w:pPr>
        <w:numPr>
          <w:ilvl w:val="0"/>
          <w:numId w:val="47"/>
        </w:numPr>
        <w:spacing w:after="0"/>
      </w:pPr>
      <w:r>
        <w:t>Donošenje odluka relevantnih za okončanje naknadne diobe.</w:t>
      </w:r>
    </w:p>
    <w:p w:rsidRDefault="00C74FB5" w:rsidP="00C74FB5" w:rsidR="00C74FB5">
      <w:pPr>
        <w:spacing w:after="0"/>
      </w:pPr>
    </w:p>
    <w:p w:rsidRDefault="00C74FB5" w:rsidP="00C74FB5" w:rsidR="00C74FB5">
      <w:pPr>
        <w:spacing w:after="0"/>
        <w:ind w:hanging="705" w:left="705"/>
      </w:pPr>
      <w:r>
        <w:rPr>
          <w:b/>
        </w:rPr>
        <w:t>III</w:t>
      </w:r>
      <w:r>
        <w:tab/>
        <w:t xml:space="preserve">Stečajni vjerovnici se na ovu sjednicu skupštine vjerovnika pozivaju oglasom koji se objavljuje na mrežnoj stranici e-Oglasna ploča sudova. </w:t>
      </w:r>
    </w:p>
    <w:p w:rsidRDefault="00C74FB5" w:rsidP="00C74FB5" w:rsidR="00C74FB5">
      <w:pPr>
        <w:spacing w:after="0"/>
        <w:ind w:hanging="705" w:left="705"/>
      </w:pPr>
    </w:p>
    <w:p w:rsidRDefault="00C74FB5" w:rsidP="00C74FB5" w:rsidR="00C74FB5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  <w:t>U Varaždinu 3. lipnja 2016. g.</w:t>
      </w:r>
    </w:p>
    <w:p w:rsidRDefault="00C74FB5" w:rsidP="00C74FB5" w:rsidR="00C74FB5">
      <w:pPr>
        <w:spacing w:after="0"/>
        <w:ind w:hanging="705" w:left="705"/>
      </w:pPr>
    </w:p>
    <w:p w:rsidRDefault="00C74FB5" w:rsidP="00C74FB5" w:rsidR="00C74FB5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C74FB5" w:rsidP="00C74FB5" w:rsidR="00C74FB5">
      <w:pPr>
        <w:spacing w:after="0"/>
        <w:ind w:hanging="705" w:left="705"/>
      </w:pPr>
    </w:p>
    <w:p w:rsidRDefault="00C74FB5" w:rsidP="00C74FB5" w:rsidR="00C74FB5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C74FB5" w:rsidP="00C74FB5" w:rsidR="00C74FB5">
      <w:pPr>
        <w:spacing w:after="0"/>
        <w:ind w:hanging="705" w:left="705"/>
      </w:pPr>
    </w:p>
    <w:p w:rsidRDefault="00C74FB5" w:rsidP="00C74FB5" w:rsidR="00C74FB5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74FB5" w:rsidP="00C74FB5" w:rsidR="00C74FB5">
      <w:pPr>
        <w:spacing w:after="0"/>
        <w:ind w:hanging="705" w:left="705"/>
      </w:pPr>
    </w:p>
    <w:p w:rsidRDefault="00C74FB5" w:rsidP="00C74FB5" w:rsidR="00C74FB5">
      <w:pPr>
        <w:spacing w:after="0"/>
        <w:ind w:hanging="705" w:left="705"/>
      </w:pPr>
      <w:r>
        <w:t>Pouka o pravnom lijeku:</w:t>
      </w:r>
    </w:p>
    <w:p w:rsidRDefault="00C74FB5" w:rsidP="00C74FB5" w:rsidR="00C74FB5">
      <w:pPr>
        <w:spacing w:after="0"/>
        <w:jc w:val="both"/>
      </w:pPr>
      <w:r>
        <w:tab/>
        <w:t xml:space="preserve">Protiv ovog rješenja žalba nije dopuštena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ZPP). </w:t>
      </w:r>
    </w:p>
    <w:p w:rsidRDefault="00C74FB5" w:rsidP="00C74FB5" w:rsidR="00C74FB5">
      <w:pPr>
        <w:spacing w:after="0"/>
      </w:pPr>
    </w:p>
    <w:p w:rsidRDefault="00C74FB5" w:rsidP="00C74FB5" w:rsidR="00C74FB5">
      <w:pPr>
        <w:spacing w:after="0"/>
      </w:pPr>
      <w:r>
        <w:t>DNA:  -     stečajni upravitelj-Ivo Žiža, putem e-</w:t>
      </w:r>
      <w:proofErr w:type="spellStart"/>
      <w:r>
        <w:t>maila</w:t>
      </w:r>
      <w:proofErr w:type="spellEnd"/>
      <w:r>
        <w:t>.</w:t>
      </w:r>
    </w:p>
    <w:p w:rsidRDefault="00C74FB5" w:rsidP="00C74FB5" w:rsidR="00C74FB5">
      <w:pPr>
        <w:numPr>
          <w:ilvl w:val="0"/>
          <w:numId w:val="48"/>
        </w:numPr>
        <w:spacing w:after="0"/>
      </w:pPr>
      <w:r>
        <w:t xml:space="preserve">pun. stečajnog vjerovnika Hrvatsko društvo skladatelja, Pavle </w:t>
      </w:r>
      <w:proofErr w:type="spellStart"/>
      <w:r>
        <w:t>Fellner</w:t>
      </w:r>
      <w:proofErr w:type="spellEnd"/>
      <w:r>
        <w:t xml:space="preserve">, odvjetnik u Zagrebu, </w:t>
      </w:r>
      <w:proofErr w:type="spellStart"/>
      <w:r>
        <w:t>Jurišićeva</w:t>
      </w:r>
      <w:proofErr w:type="spellEnd"/>
      <w:r>
        <w:t xml:space="preserve"> 1a</w:t>
      </w:r>
    </w:p>
    <w:p w:rsidRDefault="00C74FB5" w:rsidP="00C74FB5" w:rsidR="00C74FB5">
      <w:pPr>
        <w:numPr>
          <w:ilvl w:val="0"/>
          <w:numId w:val="48"/>
        </w:numPr>
        <w:spacing w:after="0"/>
      </w:pPr>
      <w:r>
        <w:t>e-Oglasna ploča.</w:t>
      </w:r>
    </w:p>
    <w:p w:rsidRDefault="00EA1C6D" w:rsidP="00C74FB5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FB5" w:rsidR="008333A9">
    <w:pPr>
      <w:pStyle w:val="Zaglavlje"/>
    </w:pPr>
    <w:r>
      <w:rPr>
        <w:rStyle w:val="PozadinaSvijetloCrvena"/>
        <w:shd w:fill="auto" w:color="auto" w:val="clear"/>
      </w:rPr>
      <w:t>Poslovni broj: 7 St-274/15-30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F21DD6"/>
    <w:multiLevelType w:val="hybridMultilevel"/>
    <w:tmpl w:val="3E76C658"/>
    <w:lvl w:tplc="914447EA" w:ilvl="0">
      <w:start w:val="1"/>
      <w:numFmt w:val="decimal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C484A"/>
    <w:multiLevelType w:val="hybridMultilevel"/>
    <w:tmpl w:val="75E43F82"/>
    <w:lvl w:tplc="6FCED1A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FB5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72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St-274/2015-30</izvorni_sadrzaj>
    <derivirana_varijabla naziv="DomainObject.Oznaka_1">St-274/2015-30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ponovno otv. st. postupka radi naknade diobe
St-296/12</izvorni_sadrzaj>
    <derivirana_varijabla naziv="DomainObject.Predmet.Opis_1">Prijedlog za ponovno otv. st. postupka radi naknade diobe
St-296/12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MAGIC TELEKOM - društvo s ograničenom odgovornošću za projektiranje, proizvodnju, građenje, usluge i trgovinu</izvorni_sadrzaj>
    <derivirana_varijabla naziv="DomainObject.Predmet.StrankaFormated_1">  MAGIC TELEKOM - društvo s ograničenom odgovornošću za projektiranje, proizvodnju, građenje, usluge i trgovinu</derivirana_varijabla>
  </DomainObject.Predmet.StrankaFormated>
  <DomainObject.Predmet.StrankaFormatedOIB>
    <izvorni_sadrzaj>  MAGIC TELEKOM - društvo s ograničenom odgovornošću za projektiranje, proizvodnju, građenje, usluge i trgovinu, OIB 97534364877</izvorni_sadrzaj>
    <derivirana_varijabla naziv="DomainObject.Predmet.StrankaFormatedOIB_1">  MAGIC TELEKOM - društvo s ograničenom odgovornošću za projektiranje, proizvodnju, građenje, usluge i trgovinu, OIB 97534364877</derivirana_varijabla>
  </DomainObject.Predmet.StrankaFormatedOIB>
  <DomainObject.Predmet.StrankaFormatedWithAdress>
    <izvorni_sadrzaj> MAGIC TELEKOM - društvo s ograničenom odgovornošću za projektiranje, proizvodnju, građenje, usluge i trgovinu, Koprivnička 17/c, Ludbreg</izvorni_sadrzaj>
    <derivirana_varijabla naziv="DomainObject.Predmet.StrankaFormatedWithAdress_1"> MAGIC TELEKOM - društvo s ograničenom odgovornošću za projektiranje, proizvodnju, građenje, usluge i trgovinu, Koprivnička 17/c, Ludbreg</derivirana_varijabla>
  </DomainObject.Predmet.StrankaFormatedWithAdress>
  <DomainObject.Predmet.StrankaFormatedWithAdressOIB>
    <izvorni_sadrzaj> MAGIC TELEKOM - društvo s ograničenom odgovornošću za projektiranje, proizvodnju, građenje, usluge i trgovinu, OIB 97534364877, Koprivnička 17/c, Ludbreg</izvorni_sadrzaj>
    <derivirana_varijabla naziv="DomainObject.Predmet.StrankaFormatedWithAdressOIB_1"> MAGIC TELEKOM - društvo s ograničenom odgovornošću za projektiranje, proizvodnju, građenje, usluge i trgovinu, OIB 97534364877, Koprivnička 17/c, Ludbreg</derivirana_varijabla>
  </DomainObject.Predmet.StrankaFormatedWithAdressOIB>
  <DomainObject.Predmet.StrankaWithAdress>
    <izvorni_sadrzaj>MAGIC TELEKOM - društvo s ograničenom odgovornošću za projektiranje, proizvodnju, građenje, usluge i trgovinu Koprivnička 17/c,Ludbreg</izvorni_sadrzaj>
    <derivirana_varijabla naziv="DomainObject.Predmet.StrankaWithAdress_1">MAGIC TELEKOM - društvo s ograničenom odgovornošću za projektiranje, proizvodnju, građenje, usluge i trgovinu Koprivnička 17/c,Ludbreg</derivirana_varijabla>
  </DomainObject.Predmet.StrankaWithAdress>
  <DomainObject.Predmet.StrankaWithAdressOIB>
    <izvorni_sadrzaj>MAGIC TELEKOM - društvo s ograničenom odgovornošću za projektiranje, proizvodnju, građenje, usluge i trgovinu, OIB 97534364877, Koprivnička 17/c,Ludbreg</izvorni_sadrzaj>
    <derivirana_varijabla naziv="DomainObject.Predmet.StrankaWithAdressOIB_1">MAGIC TELEKOM - društvo s ograničenom odgovornošću za projektiranje, proizvodnju, građenje, usluge i trgovinu, OIB 97534364877, Koprivnička 17/c,Ludbreg</derivirana_varijabla>
  </DomainObject.Predmet.StrankaWithAdressOIB>
  <DomainObject.Predmet.StrankaNazivFormated>
    <izvorni_sadrzaj>MAGIC TELEKOM - društvo s ograničenom odgovornošću za projektiranje, proizvodnju, građenje, usluge i trgovinu</izvorni_sadrzaj>
    <derivirana_varijabla naziv="DomainObject.Predmet.StrankaNazivFormated_1">MAGIC TELEKOM - društvo s ograničenom odgovornošću za projektiranje, proizvodnju, građenje, usluge i trgovinu</derivirana_varijabla>
  </DomainObject.Predmet.StrankaNazivFormated>
  <DomainObject.Predmet.StrankaNazivFormatedOIB>
    <izvorni_sadrzaj>MAGIC TELEKOM - društvo s ograničenom odgovornošću za projektiranje, proizvodnju, građenje, usluge i trgovinu, OIB 97534364877</izvorni_sadrzaj>
    <derivirana_varijabla naziv="DomainObject.Predmet.StrankaNazivFormatedOIB_1">MAGIC TELEKOM - društvo s ograničenom odgovornošću za projektiranje, proizvodnju, građenje, usluge i trgovinu, OIB 97534364877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MAGIC TELEKOM - društvo s ograničenom odgovornošću za projektiranje, proizvodnju, građenje, usluge i trgovinu</item>
    </izvorni_sadrzaj>
    <derivirana_varijabla naziv="DomainObject.Predmet.StrankaListFormated_1">
      <item>MAGIC TELEKOM - društvo s ograničenom odgovornošću za projektiranje, proizvodnju, građenje, usluge i trgovinu</item>
    </derivirana_varijabla>
  </DomainObject.Predmet.StrankaListFormated>
  <DomainObject.Predmet.StrankaListFormatedOIB>
    <izvorni_sadrzaj>
      <item>MAGIC TELEKOM - društvo s ograničenom odgovornošću za projektiranje, proizvodnju, građenje, usluge i trgovinu, OIB 97534364877</item>
    </izvorni_sadrzaj>
    <derivirana_varijabla naziv="DomainObject.Predmet.StrankaListFormatedOIB_1">
      <item>MAGIC TELEKOM - društvo s ograničenom odgovornošću za projektiranje, proizvodnju, građenje, usluge i trgovinu, OIB 97534364877</item>
    </derivirana_varijabla>
  </DomainObject.Predmet.StrankaListFormatedOIB>
  <DomainObject.Predmet.StrankaListFormatedWithAdress>
    <izvorni_sadrzaj>
      <item>MAGIC TELEKOM - društvo s ograničenom odgovornošću za projektiranje, proizvodnju, građenje, usluge i trgovinu, Koprivnička 17/c, Ludbreg</item>
    </izvorni_sadrzaj>
    <derivirana_varijabla naziv="DomainObject.Predmet.StrankaListFormatedWithAdress_1">
      <item>MAGIC TELEKOM - društvo s ograničenom odgovornošću za projektiranje, proizvodnju, građenje, usluge i trgovinu, Koprivnička 17/c, Ludbreg</item>
    </derivirana_varijabla>
  </DomainObject.Predmet.StrankaListFormatedWithAdress>
  <DomainObject.Predmet.StrankaListFormatedWithAdressOIB>
    <izvorni_sadrzaj>
      <item>MAGIC TELEKOM - društvo s ograničenom odgovornošću za projektiranje, proizvodnju, građenje, usluge i trgovinu, OIB 97534364877, Koprivnička 17/c, Ludbreg</item>
    </izvorni_sadrzaj>
    <derivirana_varijabla naziv="DomainObject.Predmet.StrankaListFormatedWithAdressOIB_1">
      <item>MAGIC TELEKOM - društvo s ograničenom odgovornošću za projektiranje, proizvodnju, građenje, usluge i trgovinu, OIB 97534364877, Koprivnička 17/c, Ludbreg</item>
    </derivirana_varijabla>
  </DomainObject.Predmet.StrankaListFormatedWithAdressOIB>
  <DomainObject.Predmet.StrankaListNazivFormated>
    <izvorni_sadrzaj>
      <item>MAGIC TELEKOM - društvo s ograničenom odgovornošću za projektiranje, proizvodnju, građenje, usluge i trgovinu</item>
    </izvorni_sadrzaj>
    <derivirana_varijabla naziv="DomainObject.Predmet.StrankaListNazivFormated_1">
      <item>MAGIC TELEKOM - društvo s ograničenom odgovornošću za projektiranje, proizvodnju, građenje, usluge i trgovinu</item>
    </derivirana_varijabla>
  </DomainObject.Predmet.StrankaListNazivFormated>
  <DomainObject.Predmet.StrankaListNazivFormatedOIB>
    <izvorni_sadrzaj>
      <item>MAGIC TELEKOM - društvo s ograničenom odgovornošću za projektiranje, proizvodnju, građenje, usluge i trgovinu, OIB 97534364877</item>
    </izvorni_sadrzaj>
    <derivirana_varijabla naziv="DomainObject.Predmet.StrankaListNazivFormatedOIB_1">
      <item>MAGIC TELEKOM - društvo s ograničenom odgovornošću za projektiranje, proizvodnju, građenje, usluge i trgovinu, OIB 97534364877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STANISLAV MAGIĆ</item>
      <item>Bojana Marčelan,odvjetnica</item>
    </izvorni_sadrzaj>
    <derivirana_varijabla naziv="DomainObject.Predmet.OstaliListFormated_1">
      <item>STANISLAV MAGIĆ</item>
      <item>Bojana Marčelan,odvjetnica</item>
    </derivirana_varijabla>
  </DomainObject.Predmet.OstaliListFormated>
  <DomainObject.Predmet.OstaliListFormatedOIB>
    <izvorni_sadrzaj>
      <item>STANISLAV MAGIĆ</item>
      <item>Bojana Marčelan,odvjetnica</item>
    </izvorni_sadrzaj>
    <derivirana_varijabla naziv="DomainObject.Predmet.OstaliListFormatedOIB_1">
      <item>STANISLAV MAGIĆ</item>
      <item>Bojana Marčelan,odvjetnica</item>
    </derivirana_varijabla>
  </DomainObject.Predmet.OstaliListFormatedOIB>
  <DomainObject.Predmet.OstaliListFormatedWithAdress>
    <izvorni_sadrzaj>
      <item>STANISLAV MAGIĆ</item>
      <item>Bojana Marčelan,odvjetnica, Braće Radića 8 b, 42000 Varaždin</item>
    </izvorni_sadrzaj>
    <derivirana_varijabla naziv="DomainObject.Predmet.OstaliListFormatedWithAdress_1">
      <item>STANISLAV MAGIĆ</item>
      <item>Bojana Marčelan,odvjetnica, Braće Radića 8 b, 42000 Varaždin</item>
    </derivirana_varijabla>
  </DomainObject.Predmet.OstaliListFormatedWithAdress>
  <DomainObject.Predmet.OstaliListFormatedWithAdressOIB>
    <izvorni_sadrzaj>
      <item>STANISLAV MAGIĆ</item>
      <item>Bojana Marčelan,odvjetnica, Braće Radića 8 b, 42000 Varaždin</item>
    </izvorni_sadrzaj>
    <derivirana_varijabla naziv="DomainObject.Predmet.OstaliListFormatedWithAdressOIB_1">
      <item>STANISLAV MAGIĆ</item>
      <item>Bojana Marčelan,odvjetnica, Braće Radića 8 b, 42000 Varaždin</item>
    </derivirana_varijabla>
  </DomainObject.Predmet.OstaliListFormatedWithAdressOIB>
  <DomainObject.Predmet.OstaliListNazivFormated>
    <izvorni_sadrzaj>
      <item>STANISLAV MAGIĆ</item>
      <item>Bojana Marčelan,odvjetnica</item>
    </izvorni_sadrzaj>
    <derivirana_varijabla naziv="DomainObject.Predmet.OstaliListNazivFormated_1">
      <item>STANISLAV MAGIĆ</item>
      <item>Bojana Marčelan,odvjetnica</item>
    </derivirana_varijabla>
  </DomainObject.Predmet.OstaliListNazivFormated>
  <DomainObject.Predmet.OstaliListNazivFormatedOIB>
    <izvorni_sadrzaj>
      <item>STANISLAV MAGIĆ</item>
      <item>Bojana Marčelan,odvjetnica</item>
    </izvorni_sadrzaj>
    <derivirana_varijabla naziv="DomainObject.Predmet.OstaliListNazivFormatedOIB_1">
      <item>STANISLAV MAGIĆ</item>
      <item>Bojana Marčelan,odvjetnica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St-274/2015-30</izvorni_sadrzaj>
    <derivirana_varijabla naziv="DomainObject.PoslovniBrojDokumenta_1">St-274/2015-30</derivirana_varijabla>
  </DomainObject.PoslovniBrojDokumenta>
  <DomainObject.Predmet.StrankaIDrugi>
    <izvorni_sadrzaj>MAGIC TELEKOM - društvo s ograničenom odgovornošću za projektiranje, proizvodnju, građenje, usluge i trgovinu</izvorni_sadrzaj>
    <derivirana_varijabla naziv="DomainObject.Predmet.StrankaIDrugi_1">MAGIC TELEKOM - društvo s ograničenom odgovornošću za projektiranje, proizvodnju, građenje,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MAGIC TELEKOM - društvo s ograničenom odgovornošću za projektiranje, proizvodnju, građenje, usluge i trgovinu, OIB 97534364877, Koprivnička 17/c, Ludbreg</izvorni_sadrzaj>
    <derivirana_varijabla naziv="DomainObject.Predmet.StrankaIDrugiAdressOIB_1">MAGIC TELEKOM - društvo s ograničenom odgovornošću za projektiranje, proizvodnju, građenje, usluge i trgovinu, OIB 97534364877, Koprivnička 17/c,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TELEKOM - društvo s ograničenom odgovornošću za projektiranje, proizvodnju, građenje, usluge i trgovinu</item>
      <item>STANISLAV MAGIĆ</item>
      <item>Bojana Marčelan,odvjetnica</item>
    </izvorni_sadrzaj>
    <derivirana_varijabla naziv="DomainObject.Predmet.SudioniciListNaziv_1">
      <item>MAGIC TELEKOM - društvo s ograničenom odgovornošću za projektiranje, proizvodnju, građenje, usluge i trgovinu</item>
      <item>STANISLAV MAGIĆ</item>
      <item>Bojana Marčelan,odvjetnica</item>
    </derivirana_varijabla>
  </DomainObject.Predmet.SudioniciListNaziv>
  <DomainObject.Predmet.SudioniciListAdressOIB>
    <izvorni_sadrzaj>
      <item>MAGIC TELEKOM - društvo s ograničenom odgovornošću za projektiranje, proizvodnju, građenje, usluge i trgovinu, OIB 97534364877, Koprivnička 17/c,Ludbreg</item>
      <item>STANISLAV MAGIĆ</item>
      <item>Bojana Marčelan,odvjetnica, Braće Radića 8 b,42000 Varaždin</item>
    </izvorni_sadrzaj>
    <derivirana_varijabla naziv="DomainObject.Predmet.SudioniciListAdressOIB_1">
      <item>MAGIC TELEKOM - društvo s ograničenom odgovornošću za projektiranje, proizvodnju, građenje, usluge i trgovinu, OIB 97534364877, Koprivnička 17/c,Ludbreg</item>
      <item>STANISLAV MAGIĆ</item>
      <item>Bojana Marčelan,odvjetnica, Braće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41FC75-9EE1-4071-940B-64C24893D6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1066</properties:Characters>
  <properties:Lines>48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2016-06-03T12:22:00Z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St-274/2015-30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