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7811" w14:paraId="f0b7811" w:rsidRDefault="00306282" w:rsidP="00C669CE" w:rsidR="00E518F4" w:rsidRPr="0080439B">
      <w:pPr>
        <w15:collapsed w:val="false"/>
        <w:rPr>
          <w:sz w:val="22"/>
          <w:szCs w:val="22"/>
        </w:rPr>
      </w:pPr>
      <w:bookmarkStart w:name="_GoBack" w:id="0"/>
      <w:bookmarkEnd w:id="0"/>
      <w:r w:rsidRPr="0080439B"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FB8" w:rsidP="00E518F4" w:rsidR="00A67FB8">
      <w:pPr>
        <w:rPr>
          <w:sz w:val="22"/>
          <w:szCs w:val="22"/>
        </w:rPr>
      </w:pPr>
    </w:p>
    <w:p w:rsidRDefault="00A67FB8" w:rsidP="00A67FB8" w:rsidR="00A67FB8" w:rsidRPr="009371EA">
      <w:r w:rsidRPr="009371EA">
        <w:t>REPUBLIKA HRVATSKA</w:t>
      </w:r>
    </w:p>
    <w:p w:rsidRDefault="00A67FB8" w:rsidP="00A67FB8" w:rsidR="00A67FB8" w:rsidRPr="009371EA">
      <w:r w:rsidRPr="009371EA">
        <w:t xml:space="preserve">TRGOVAČKI SUD U ZAGREBU </w:t>
      </w:r>
    </w:p>
    <w:p w:rsidRDefault="00A67FB8" w:rsidP="00A67FB8" w:rsidR="00A67FB8" w:rsidRPr="009371EA">
      <w:r w:rsidRPr="009371EA">
        <w:t xml:space="preserve">Zagreb, </w:t>
      </w:r>
      <w:proofErr w:type="spellStart"/>
      <w:r w:rsidRPr="009371EA">
        <w:t>Amruševa</w:t>
      </w:r>
      <w:proofErr w:type="spellEnd"/>
      <w:r w:rsidRPr="009371EA">
        <w:t xml:space="preserve"> 2/II</w:t>
      </w:r>
    </w:p>
    <w:p w:rsidRDefault="00A67FB8" w:rsidP="00A67FB8" w:rsidR="00A67FB8" w:rsidRPr="009371EA">
      <w:r w:rsidRPr="009371EA">
        <w:t xml:space="preserve">                                                                     </w:t>
      </w:r>
      <w:r w:rsidR="008742ED">
        <w:t xml:space="preserve">                            </w:t>
      </w:r>
      <w:r w:rsidR="008742ED">
        <w:tab/>
      </w:r>
      <w:r w:rsidR="008742ED">
        <w:tab/>
        <w:t>1-</w:t>
      </w:r>
      <w:r w:rsidRPr="009371EA">
        <w:t xml:space="preserve"> St </w:t>
      </w:r>
      <w:r w:rsidR="008742ED">
        <w:t>-15/2012</w:t>
      </w:r>
    </w:p>
    <w:p w:rsidRDefault="00A67FB8" w:rsidP="00A67FB8" w:rsidR="00A67FB8" w:rsidRPr="009371EA">
      <w:pPr>
        <w:jc w:val="center"/>
      </w:pPr>
      <w:r w:rsidRPr="009371EA">
        <w:t>R  J  E  Š  E  NJ  E</w:t>
      </w:r>
    </w:p>
    <w:p w:rsidRDefault="00A67FB8" w:rsidP="00A67FB8" w:rsidR="00A67FB8" w:rsidRPr="009371EA">
      <w:pPr>
        <w:jc w:val="center"/>
      </w:pPr>
    </w:p>
    <w:p w:rsidRDefault="00A67FB8" w:rsidP="00A67FB8" w:rsidR="00A67FB8" w:rsidRPr="009371EA">
      <w:pPr>
        <w:jc w:val="both"/>
      </w:pPr>
      <w:r w:rsidRPr="009371EA">
        <w:rPr>
          <w:lang w:val="en-GB"/>
        </w:rPr>
        <w:t xml:space="preserve">TRGOVAČKI SUD U ZAGREBU </w:t>
      </w:r>
      <w:proofErr w:type="spellStart"/>
      <w:r w:rsidRPr="009371EA">
        <w:rPr>
          <w:lang w:val="en-GB"/>
        </w:rPr>
        <w:t>po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sucu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Nini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Radiću</w:t>
      </w:r>
      <w:proofErr w:type="spellEnd"/>
      <w:r w:rsidRPr="009371EA">
        <w:rPr>
          <w:lang w:val="en-GB"/>
        </w:rPr>
        <w:t xml:space="preserve">, </w:t>
      </w:r>
      <w:proofErr w:type="spellStart"/>
      <w:r w:rsidRPr="009371EA">
        <w:rPr>
          <w:lang w:val="en-GB"/>
        </w:rPr>
        <w:t>kao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stečajnom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sucu</w:t>
      </w:r>
      <w:proofErr w:type="spellEnd"/>
      <w:r w:rsidRPr="009371EA">
        <w:rPr>
          <w:lang w:val="en-GB"/>
        </w:rPr>
        <w:t xml:space="preserve"> u </w:t>
      </w:r>
      <w:proofErr w:type="spellStart"/>
      <w:r w:rsidRPr="009371EA">
        <w:rPr>
          <w:lang w:val="en-GB"/>
        </w:rPr>
        <w:t>stečajnom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postupku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nad</w:t>
      </w:r>
      <w:proofErr w:type="spellEnd"/>
      <w:r w:rsidRPr="009371EA">
        <w:rPr>
          <w:lang w:val="en-GB"/>
        </w:rPr>
        <w:t xml:space="preserve"> </w:t>
      </w:r>
      <w:proofErr w:type="spellStart"/>
      <w:r w:rsidRPr="009371EA">
        <w:rPr>
          <w:lang w:val="en-GB"/>
        </w:rPr>
        <w:t>dužnikom</w:t>
      </w:r>
      <w:proofErr w:type="spellEnd"/>
      <w:r w:rsidR="0090491B" w:rsidRPr="0090491B">
        <w:t xml:space="preserve"> </w:t>
      </w:r>
      <w:r w:rsidR="0090491B">
        <w:t xml:space="preserve">GAJ </w:t>
      </w:r>
      <w:proofErr w:type="spellStart"/>
      <w:r w:rsidR="0090491B">
        <w:t>H.S</w:t>
      </w:r>
      <w:proofErr w:type="spellEnd"/>
      <w:r w:rsidR="0090491B">
        <w:t xml:space="preserve">.-KRAPINA d.o.o. Krapina, Velika </w:t>
      </w:r>
      <w:proofErr w:type="spellStart"/>
      <w:r w:rsidR="0090491B">
        <w:t>ves</w:t>
      </w:r>
      <w:proofErr w:type="spellEnd"/>
      <w:r w:rsidR="0090491B">
        <w:t xml:space="preserve"> 111/c, MBS</w:t>
      </w:r>
      <w:proofErr w:type="gramStart"/>
      <w:r w:rsidR="0090491B">
        <w:t>:080454516</w:t>
      </w:r>
      <w:proofErr w:type="gramEnd"/>
      <w:r w:rsidR="0090491B">
        <w:t xml:space="preserve">, OIB:34008016040, </w:t>
      </w:r>
      <w:r w:rsidRPr="009371EA">
        <w:t>17. siječnja 201</w:t>
      </w:r>
      <w:r w:rsidR="006F1301">
        <w:t>9</w:t>
      </w:r>
      <w:r w:rsidRPr="009371EA">
        <w:t>. godine,</w:t>
      </w:r>
    </w:p>
    <w:p w:rsidRDefault="00A67FB8" w:rsidP="00E518F4" w:rsidR="00A67FB8" w:rsidRPr="009371EA"/>
    <w:p w:rsidRDefault="00C167AD" w:rsidP="00C167AD" w:rsidR="00C167AD" w:rsidRPr="009371EA">
      <w:pPr>
        <w:jc w:val="center"/>
        <w:rPr>
          <w:b/>
        </w:rPr>
      </w:pPr>
      <w:r w:rsidRPr="009371EA">
        <w:rPr>
          <w:b/>
        </w:rPr>
        <w:t>r   i   j   e   š   i   o     j   e</w:t>
      </w:r>
    </w:p>
    <w:p w:rsidRDefault="0028599D" w:rsidP="00C167AD" w:rsidR="0028599D" w:rsidRPr="009371EA">
      <w:pPr>
        <w:jc w:val="center"/>
        <w:rPr>
          <w:b/>
        </w:rPr>
      </w:pPr>
    </w:p>
    <w:p w:rsidRDefault="0028599D" w:rsidP="0017336C" w:rsidR="0028599D" w:rsidRPr="009371EA">
      <w:pPr>
        <w:jc w:val="both"/>
      </w:pPr>
      <w:r w:rsidRPr="009371EA">
        <w:t>I    Obustavlja se i zaključuje stečajni postupak nad dužnikom,</w:t>
      </w:r>
      <w:r w:rsidR="00BC655D" w:rsidRPr="009371EA">
        <w:t xml:space="preserve"> </w:t>
      </w:r>
      <w:r w:rsidR="006F1301">
        <w:t xml:space="preserve">GAJ </w:t>
      </w:r>
      <w:proofErr w:type="spellStart"/>
      <w:r w:rsidR="006F1301">
        <w:t>H.S</w:t>
      </w:r>
      <w:proofErr w:type="spellEnd"/>
      <w:r w:rsidR="006F1301">
        <w:t xml:space="preserve">.-KRAPINA d.o.o. Krapina, Velika </w:t>
      </w:r>
      <w:proofErr w:type="spellStart"/>
      <w:r w:rsidR="006F1301">
        <w:t>ves</w:t>
      </w:r>
      <w:proofErr w:type="spellEnd"/>
      <w:r w:rsidR="006F1301">
        <w:t xml:space="preserve"> 111/c, MBS:080454516, OIB:34008016040</w:t>
      </w:r>
      <w:r w:rsidR="00B13F74" w:rsidRPr="009371EA">
        <w:t>.</w:t>
      </w:r>
    </w:p>
    <w:p w:rsidRDefault="00F05AF3" w:rsidP="0017336C" w:rsidR="00F05AF3" w:rsidRPr="009371EA">
      <w:pPr>
        <w:jc w:val="both"/>
      </w:pPr>
    </w:p>
    <w:p w:rsidRDefault="0028599D" w:rsidP="00A0746C" w:rsidR="00C77CF1" w:rsidRPr="009371EA">
      <w:pPr>
        <w:jc w:val="both"/>
      </w:pPr>
      <w:r w:rsidRPr="009371EA">
        <w:t xml:space="preserve">II   Ovo rješenje objavit će se  na </w:t>
      </w:r>
      <w:proofErr w:type="spellStart"/>
      <w:r w:rsidR="00F05AF3" w:rsidRPr="009371EA">
        <w:t>eO</w:t>
      </w:r>
      <w:r w:rsidRPr="009371EA">
        <w:t>glasnoj</w:t>
      </w:r>
      <w:proofErr w:type="spellEnd"/>
      <w:r w:rsidRPr="009371EA">
        <w:t xml:space="preserve"> ploči Trgovačkog suda u Zagrebu, a nakon pravomoćnosti dostaviti će se sudskom registru radi brisanja dužnika iz registra  trgovačkih društava.</w:t>
      </w:r>
    </w:p>
    <w:p w:rsidRDefault="00306282" w:rsidP="00A0746C" w:rsidR="00306282" w:rsidRPr="009371EA">
      <w:pPr>
        <w:jc w:val="both"/>
      </w:pPr>
    </w:p>
    <w:p w:rsidRDefault="0028599D" w:rsidP="0028599D" w:rsidR="0028599D" w:rsidRPr="009371EA">
      <w:pPr>
        <w:jc w:val="center"/>
      </w:pPr>
      <w:r w:rsidRPr="009371EA">
        <w:t>O    b    r    a    z    l    o    ž    e    nj    e</w:t>
      </w:r>
    </w:p>
    <w:p w:rsidRDefault="00C77CF1" w:rsidP="0028599D" w:rsidR="00C77CF1" w:rsidRPr="009371EA">
      <w:pPr>
        <w:jc w:val="both"/>
      </w:pPr>
    </w:p>
    <w:p w:rsidRDefault="00B13F74" w:rsidP="00B51A29" w:rsidR="00550439">
      <w:pPr>
        <w:jc w:val="both"/>
      </w:pPr>
      <w:r w:rsidRPr="009371EA">
        <w:t xml:space="preserve">U ovom predmetu sud je </w:t>
      </w:r>
      <w:r w:rsidR="006F1301">
        <w:t>07</w:t>
      </w:r>
      <w:r w:rsidRPr="009371EA">
        <w:t xml:space="preserve">. </w:t>
      </w:r>
      <w:r w:rsidR="006F1301">
        <w:t>05</w:t>
      </w:r>
      <w:r w:rsidR="0028599D" w:rsidRPr="009371EA">
        <w:t>. 201</w:t>
      </w:r>
      <w:r w:rsidR="006F1301">
        <w:t>2</w:t>
      </w:r>
      <w:r w:rsidR="0028599D" w:rsidRPr="009371EA">
        <w:t xml:space="preserve">. godine </w:t>
      </w:r>
      <w:r w:rsidR="00F05AF3" w:rsidRPr="009371EA">
        <w:t>otvorio stečajni</w:t>
      </w:r>
      <w:r w:rsidR="0028599D" w:rsidRPr="009371EA">
        <w:t xml:space="preserve"> postupak nad predloženim dužnikom, </w:t>
      </w:r>
      <w:r w:rsidR="006F1301">
        <w:t xml:space="preserve">GAJ </w:t>
      </w:r>
      <w:proofErr w:type="spellStart"/>
      <w:r w:rsidR="006F1301">
        <w:t>H.S</w:t>
      </w:r>
      <w:proofErr w:type="spellEnd"/>
      <w:r w:rsidR="006F1301">
        <w:t xml:space="preserve">.-KRAPINA d.o.o. Krapina, Velika </w:t>
      </w:r>
      <w:proofErr w:type="spellStart"/>
      <w:r w:rsidR="006F1301">
        <w:t>ves</w:t>
      </w:r>
      <w:proofErr w:type="spellEnd"/>
      <w:r w:rsidR="006F1301">
        <w:t xml:space="preserve"> 111/c, MBS:080454516, OIB:34008016040</w:t>
      </w:r>
      <w:r w:rsidR="00837790" w:rsidRPr="009371EA">
        <w:t>.</w:t>
      </w:r>
      <w:r w:rsidR="006126F8" w:rsidRPr="009371EA">
        <w:t xml:space="preserve"> </w:t>
      </w:r>
      <w:r w:rsidR="0028599D" w:rsidRPr="009371EA">
        <w:t xml:space="preserve">Opće ispitno i izvještajno ročište održano je </w:t>
      </w:r>
      <w:r w:rsidR="0066038C">
        <w:t>20</w:t>
      </w:r>
      <w:r w:rsidR="0028599D" w:rsidRPr="009371EA">
        <w:t>.</w:t>
      </w:r>
      <w:r w:rsidR="00A67FB8" w:rsidRPr="009371EA">
        <w:t>0</w:t>
      </w:r>
      <w:r w:rsidR="0066038C">
        <w:t>6</w:t>
      </w:r>
      <w:r w:rsidR="008742ED">
        <w:t>.</w:t>
      </w:r>
      <w:r w:rsidR="0028599D" w:rsidRPr="009371EA">
        <w:t>201</w:t>
      </w:r>
      <w:r w:rsidR="0066038C">
        <w:t>2</w:t>
      </w:r>
      <w:r w:rsidR="0028599D" w:rsidRPr="009371EA">
        <w:t>. godine</w:t>
      </w:r>
      <w:r w:rsidR="00A67FB8" w:rsidRPr="009371EA">
        <w:t xml:space="preserve">, a posebno </w:t>
      </w:r>
      <w:r w:rsidR="00451DC6">
        <w:t>30</w:t>
      </w:r>
      <w:r w:rsidR="008742ED">
        <w:t>.</w:t>
      </w:r>
      <w:r w:rsidR="00451DC6">
        <w:t>01</w:t>
      </w:r>
      <w:r w:rsidR="008742ED">
        <w:t>.</w:t>
      </w:r>
      <w:r w:rsidR="00A67FB8" w:rsidRPr="009371EA">
        <w:t>201</w:t>
      </w:r>
      <w:r w:rsidR="00451DC6">
        <w:t>3</w:t>
      </w:r>
      <w:r w:rsidR="00A67FB8" w:rsidRPr="009371EA">
        <w:t>, godine</w:t>
      </w:r>
      <w:r w:rsidR="0028599D" w:rsidRPr="009371EA">
        <w:t xml:space="preserve">. </w:t>
      </w:r>
      <w:r w:rsidR="00A67FB8" w:rsidRPr="009371EA">
        <w:t xml:space="preserve">Stečajnu masu su činile nekretnine upisane u zemljišne knjige Općinskog građanskog suda u </w:t>
      </w:r>
      <w:proofErr w:type="spellStart"/>
      <w:r w:rsidR="00550439">
        <w:t>u</w:t>
      </w:r>
      <w:proofErr w:type="spellEnd"/>
      <w:r w:rsidR="00550439">
        <w:t xml:space="preserve"> zemljišne knjige Općinskog suda u Krapini, z.k.ul. 2646 i 1214, K.O. Krapina Gra</w:t>
      </w:r>
      <w:r w:rsidR="00BD4EBE">
        <w:t>d i pokretnine, osobni automobil BMW 530 D reg oznake KR 001</w:t>
      </w:r>
      <w:r w:rsidR="00681978">
        <w:t>SH</w:t>
      </w:r>
      <w:r w:rsidR="00BE505F">
        <w:t>.</w:t>
      </w:r>
    </w:p>
    <w:p w:rsidRDefault="00550439" w:rsidP="00B51A29" w:rsidR="00550439">
      <w:pPr>
        <w:jc w:val="both"/>
      </w:pPr>
    </w:p>
    <w:p w:rsidRDefault="00A67FB8" w:rsidP="00B51A29" w:rsidR="00104EBE">
      <w:pPr>
        <w:jc w:val="both"/>
      </w:pPr>
      <w:r w:rsidRPr="009371EA">
        <w:t>Vrijednost unovčenih nekretnina bila je niža od vrijednosti iznosa osiguranja upisanog na listu C</w:t>
      </w:r>
      <w:r w:rsidR="009371EA">
        <w:t xml:space="preserve"> za prvo upisan</w:t>
      </w:r>
      <w:r w:rsidR="00BE505F">
        <w:t>e</w:t>
      </w:r>
      <w:r w:rsidR="009371EA">
        <w:t xml:space="preserve"> vjerovnik</w:t>
      </w:r>
      <w:r w:rsidR="00BE505F">
        <w:t>e</w:t>
      </w:r>
      <w:r w:rsidR="009371EA">
        <w:t>.</w:t>
      </w:r>
      <w:r w:rsidRPr="009371EA">
        <w:t xml:space="preserve"> Unovčena vrijednost stečajne mase iznosila je </w:t>
      </w:r>
      <w:r w:rsidR="00531E0A">
        <w:t xml:space="preserve">296.388,75 </w:t>
      </w:r>
      <w:proofErr w:type="spellStart"/>
      <w:r w:rsidR="00531E0A">
        <w:t>kuna.</w:t>
      </w:r>
      <w:r w:rsidR="00611A2F" w:rsidRPr="009371EA">
        <w:t>T</w:t>
      </w:r>
      <w:r w:rsidR="00BE1FD8" w:rsidRPr="009371EA">
        <w:t>emeljem</w:t>
      </w:r>
      <w:proofErr w:type="spellEnd"/>
      <w:r w:rsidR="00BE1FD8" w:rsidRPr="009371EA">
        <w:t xml:space="preserve"> </w:t>
      </w:r>
      <w:r w:rsidR="008C331A" w:rsidRPr="009371EA">
        <w:t>s</w:t>
      </w:r>
      <w:r w:rsidR="00BE1FD8" w:rsidRPr="009371EA">
        <w:t>ta</w:t>
      </w:r>
      <w:r w:rsidR="00531E0A">
        <w:t>nja stečajne mase, upravitelj</w:t>
      </w:r>
      <w:r w:rsidR="00611A2F" w:rsidRPr="009371EA">
        <w:t xml:space="preserve"> </w:t>
      </w:r>
      <w:r w:rsidR="008C331A" w:rsidRPr="009371EA">
        <w:t>je predloži</w:t>
      </w:r>
      <w:r w:rsidR="00531E0A">
        <w:t>o</w:t>
      </w:r>
      <w:r w:rsidR="00BE1FD8" w:rsidRPr="009371EA">
        <w:t xml:space="preserve"> postupanje sukladno članku 203. Stečajnog zakona. </w:t>
      </w:r>
      <w:r w:rsidR="001B7471" w:rsidRPr="009371EA">
        <w:t>Na ročišt</w:t>
      </w:r>
      <w:r w:rsidR="00A0746C" w:rsidRPr="009371EA">
        <w:t xml:space="preserve">u </w:t>
      </w:r>
      <w:r w:rsidR="0028599D" w:rsidRPr="009371EA">
        <w:t xml:space="preserve">radi davanja mišljenja o prijedlogu stečajnog upravitelja </w:t>
      </w:r>
      <w:r w:rsidR="00306282" w:rsidRPr="009371EA">
        <w:t xml:space="preserve">koje je </w:t>
      </w:r>
      <w:r w:rsidR="0028599D" w:rsidRPr="009371EA">
        <w:t xml:space="preserve">održano </w:t>
      </w:r>
      <w:r w:rsidR="004723DF">
        <w:t>10</w:t>
      </w:r>
      <w:r w:rsidR="006126F8" w:rsidRPr="009371EA">
        <w:t>.</w:t>
      </w:r>
      <w:r w:rsidR="0028599D" w:rsidRPr="009371EA">
        <w:t xml:space="preserve"> </w:t>
      </w:r>
      <w:r w:rsidR="00B51A29" w:rsidRPr="009371EA">
        <w:t>12</w:t>
      </w:r>
      <w:r w:rsidR="005D486E" w:rsidRPr="009371EA">
        <w:t>.</w:t>
      </w:r>
      <w:r w:rsidR="0028599D" w:rsidRPr="009371EA">
        <w:t xml:space="preserve"> 201</w:t>
      </w:r>
      <w:r w:rsidR="004723DF">
        <w:t>8</w:t>
      </w:r>
      <w:r w:rsidR="0028599D" w:rsidRPr="009371EA">
        <w:t xml:space="preserve">. </w:t>
      </w:r>
      <w:r w:rsidR="00112A70" w:rsidRPr="009371EA">
        <w:t>g</w:t>
      </w:r>
      <w:r w:rsidR="0028599D" w:rsidRPr="009371EA">
        <w:t>odine</w:t>
      </w:r>
      <w:r w:rsidR="00112A70" w:rsidRPr="009371EA">
        <w:t xml:space="preserve">, </w:t>
      </w:r>
      <w:r w:rsidR="009371EA" w:rsidRPr="009371EA">
        <w:t>prihvaćen je prijedlog stečajnog upravitelja u cijelosti.</w:t>
      </w:r>
      <w:r w:rsidR="0028599D" w:rsidRPr="009371EA">
        <w:t xml:space="preserve"> Temeljem članka 25 Stečajnog zakona stečajni upravitelj je dužan zastupati stečajnu masu u skladu sa zakonom i nakon zaključenja stečajnog postupka</w:t>
      </w:r>
      <w:r w:rsidR="005D486E" w:rsidRPr="009371EA">
        <w:t>.</w:t>
      </w:r>
      <w:r w:rsidR="0028599D" w:rsidRPr="009371EA">
        <w:t xml:space="preserve"> Sa svim radnjama stečajnog upravitelja obaviješteni su vjerovnici u ovom postupku. Poziv za skupštinu vjerovnika javno je objavljen</w:t>
      </w:r>
      <w:r w:rsidR="00B51A29" w:rsidRPr="009371EA">
        <w:t>.</w:t>
      </w:r>
      <w:r w:rsidR="009371EA" w:rsidRPr="009371EA">
        <w:t xml:space="preserve"> Stečajni upravitelj je dostavio izvješće </w:t>
      </w:r>
      <w:r w:rsidR="00104EBE">
        <w:t xml:space="preserve">i završni račun s prilozima ( list 314 – 320 spisa ). Na ročištu je naloženo stečajnom upravitelju provjeriti stanje </w:t>
      </w:r>
      <w:r w:rsidR="00D3736A">
        <w:t>vezano za teretni automobil marke Mercedes , reg oznake KR-005 SH.  Izvješće je  dostavljeno na su</w:t>
      </w:r>
      <w:r w:rsidR="00716E6C">
        <w:t>dski spis 14. 12. 2018., godine.</w:t>
      </w:r>
    </w:p>
    <w:p w:rsidRDefault="00A83182" w:rsidP="00B51A29" w:rsidR="0028599D" w:rsidRPr="009371EA">
      <w:pPr>
        <w:jc w:val="both"/>
      </w:pPr>
      <w:r w:rsidRPr="009371EA">
        <w:t>U slučaju pronalaska imovine koja bi činila stečajnu masu stečajni upravitelj je dužan predložiti nastavak postupka i na taj način brinuti o pravima svih vjerovnika.</w:t>
      </w:r>
      <w:r w:rsidR="0028599D" w:rsidRPr="009371EA">
        <w:t xml:space="preserve"> Budući je stanje spisa razvidno i obrazloženo od strane stečajnog upravitelja, sud je po provedeno</w:t>
      </w:r>
      <w:r w:rsidR="0042441F" w:rsidRPr="009371EA">
        <w:t xml:space="preserve">m postupku  </w:t>
      </w:r>
      <w:r w:rsidR="0042441F" w:rsidRPr="009371EA">
        <w:lastRenderedPageBreak/>
        <w:t>prihvatio prijedlog</w:t>
      </w:r>
      <w:r w:rsidR="0028599D" w:rsidRPr="009371EA">
        <w:t xml:space="preserve">, jer se pokazalo da stečajna </w:t>
      </w:r>
      <w:r w:rsidR="00A0746C" w:rsidRPr="009371EA">
        <w:t>masa nije dostatna za namirenje vjerovnika i riješio kao u izreci.</w:t>
      </w:r>
    </w:p>
    <w:p w:rsidRDefault="00306282" w:rsidP="00B51A29" w:rsidR="00306282" w:rsidRPr="009371EA">
      <w:pPr>
        <w:jc w:val="both"/>
      </w:pPr>
      <w:r w:rsidRPr="009371EA">
        <w:t xml:space="preserve">U ovom predmetu primjenjuju se odredbe Stečajnog zakona NN 44/96 do 133/12. </w:t>
      </w:r>
    </w:p>
    <w:p w:rsidRDefault="008E5F78" w:rsidP="0028599D" w:rsidR="008E5F78" w:rsidRPr="009371EA">
      <w:pPr>
        <w:jc w:val="center"/>
      </w:pPr>
    </w:p>
    <w:p w:rsidRDefault="00B9773D" w:rsidP="0028599D" w:rsidR="0028599D" w:rsidRPr="009371EA">
      <w:pPr>
        <w:jc w:val="center"/>
      </w:pPr>
      <w:r w:rsidRPr="009371EA">
        <w:t xml:space="preserve"> U </w:t>
      </w:r>
      <w:r w:rsidR="00A83182" w:rsidRPr="009371EA">
        <w:t>Zagreb</w:t>
      </w:r>
      <w:r w:rsidRPr="009371EA">
        <w:t>u</w:t>
      </w:r>
      <w:r w:rsidR="00A83182" w:rsidRPr="009371EA">
        <w:t xml:space="preserve">, </w:t>
      </w:r>
      <w:r w:rsidR="009371EA" w:rsidRPr="009371EA">
        <w:t>1</w:t>
      </w:r>
      <w:r w:rsidR="00B51A29" w:rsidRPr="009371EA">
        <w:t>7</w:t>
      </w:r>
      <w:r w:rsidR="0028599D" w:rsidRPr="009371EA">
        <w:t xml:space="preserve">. </w:t>
      </w:r>
      <w:r w:rsidR="009371EA" w:rsidRPr="009371EA">
        <w:t>siječnja</w:t>
      </w:r>
      <w:r w:rsidR="0028599D" w:rsidRPr="009371EA">
        <w:t xml:space="preserve"> 201</w:t>
      </w:r>
      <w:r w:rsidR="00716E6C">
        <w:t>9</w:t>
      </w:r>
      <w:r w:rsidR="0028599D" w:rsidRPr="009371EA">
        <w:t>. godine</w:t>
      </w:r>
    </w:p>
    <w:p w:rsidRDefault="0028599D" w:rsidP="003F6921" w:rsidR="0028599D" w:rsidRPr="009371EA">
      <w:r w:rsidRPr="009371EA">
        <w:t xml:space="preserve">                                                                                      </w:t>
      </w:r>
      <w:r w:rsidR="005C4D61" w:rsidRPr="009371EA">
        <w:t xml:space="preserve">  </w:t>
      </w:r>
      <w:r w:rsidR="003F6921" w:rsidRPr="009371EA">
        <w:t xml:space="preserve">                 </w:t>
      </w:r>
      <w:r w:rsidRPr="009371EA">
        <w:t xml:space="preserve">   Stečajni sudac:</w:t>
      </w:r>
    </w:p>
    <w:p w:rsidRDefault="0028599D" w:rsidP="0028599D" w:rsidR="0028599D" w:rsidRPr="009371EA">
      <w:r w:rsidRPr="009371EA">
        <w:t xml:space="preserve">                                                                                    </w:t>
      </w:r>
      <w:r w:rsidR="00345855" w:rsidRPr="009371EA">
        <w:t xml:space="preserve">               </w:t>
      </w:r>
      <w:r w:rsidRPr="009371EA">
        <w:t xml:space="preserve">  </w:t>
      </w:r>
      <w:r w:rsidR="005C4D61" w:rsidRPr="009371EA">
        <w:t xml:space="preserve">    </w:t>
      </w:r>
      <w:r w:rsidRPr="009371EA">
        <w:t xml:space="preserve">   Nino Radić</w:t>
      </w:r>
      <w:r w:rsidR="00303FAF" w:rsidRPr="009371EA">
        <w:t xml:space="preserve"> </w:t>
      </w:r>
      <w:r w:rsidR="00F728E4" w:rsidRPr="009371EA">
        <w:t xml:space="preserve">   v.r.</w:t>
      </w:r>
    </w:p>
    <w:p w:rsidRDefault="00AD09DE" w:rsidR="00AD09DE" w:rsidRPr="009371EA"/>
    <w:p w:rsidRDefault="00B9773D" w:rsidR="00B9773D" w:rsidRPr="009371EA">
      <w:r w:rsidRPr="009371EA">
        <w:t xml:space="preserve">POUKA O PRAVNOM LIJEKU: </w:t>
      </w:r>
    </w:p>
    <w:p w:rsidRDefault="00B9773D" w:rsidP="00BE1503" w:rsidR="00760C5E">
      <w:pPr>
        <w:jc w:val="both"/>
      </w:pPr>
      <w:r w:rsidRPr="009371EA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ED29A9" w:rsidP="0028599D" w:rsidR="00ED29A9"/>
    <w:p w:rsidRDefault="00211B69" w:rsidP="00C167AD" w:rsidR="00F6159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11B69" w:rsidP="00C167AD" w:rsidR="00211B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Tatjana Slaviček </w:t>
      </w:r>
    </w:p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sectPr w:rsidR="00F615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A4B" w:rsidP="006C42D7" w:rsidR="00091A4B">
      <w:r>
        <w:separator/>
      </w:r>
    </w:p>
  </w:endnote>
  <w:endnote w:id="0" w:type="continuationSeparator">
    <w:p w:rsidRDefault="00091A4B" w:rsidP="006C42D7" w:rsidR="0009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A4B" w:rsidP="006C42D7" w:rsidR="00091A4B">
      <w:r>
        <w:separator/>
      </w:r>
    </w:p>
  </w:footnote>
  <w:footnote w:id="0" w:type="continuationSeparator">
    <w:p w:rsidRDefault="00091A4B" w:rsidP="006C42D7" w:rsidR="00091A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28921F9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66481D46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6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530F"/>
    <w:rsid w:val="000865D6"/>
    <w:rsid w:val="00086FCE"/>
    <w:rsid w:val="000908F5"/>
    <w:rsid w:val="00091A4B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35D2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04EBE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6E93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11B69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479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3B43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1DC6"/>
    <w:rsid w:val="0045278D"/>
    <w:rsid w:val="00452FC7"/>
    <w:rsid w:val="004536F2"/>
    <w:rsid w:val="0045382F"/>
    <w:rsid w:val="00457E1D"/>
    <w:rsid w:val="00460578"/>
    <w:rsid w:val="00460A25"/>
    <w:rsid w:val="00463DCE"/>
    <w:rsid w:val="0046542B"/>
    <w:rsid w:val="00466005"/>
    <w:rsid w:val="00470021"/>
    <w:rsid w:val="004708DD"/>
    <w:rsid w:val="00470C90"/>
    <w:rsid w:val="00470F5E"/>
    <w:rsid w:val="004723DF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1E0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0439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38C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197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2D7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01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6E6C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C5E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9B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2E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0491B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371EA"/>
    <w:rsid w:val="00946B22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5EA3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2EC8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67FB8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9DE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A29"/>
    <w:rsid w:val="00B51B19"/>
    <w:rsid w:val="00B533C2"/>
    <w:rsid w:val="00B5382B"/>
    <w:rsid w:val="00B53B43"/>
    <w:rsid w:val="00B55226"/>
    <w:rsid w:val="00B5727D"/>
    <w:rsid w:val="00B57719"/>
    <w:rsid w:val="00B60DB9"/>
    <w:rsid w:val="00B6295B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4EBE"/>
    <w:rsid w:val="00BD5DD8"/>
    <w:rsid w:val="00BD66F4"/>
    <w:rsid w:val="00BD6C04"/>
    <w:rsid w:val="00BE01D5"/>
    <w:rsid w:val="00BE1503"/>
    <w:rsid w:val="00BE18B4"/>
    <w:rsid w:val="00BE1FD8"/>
    <w:rsid w:val="00BE2A7E"/>
    <w:rsid w:val="00BE3662"/>
    <w:rsid w:val="00BE40CB"/>
    <w:rsid w:val="00BE40CC"/>
    <w:rsid w:val="00BE505F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9CE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55B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3736A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2FF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18F4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29A9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9C9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159F"/>
    <w:rsid w:val="00F62042"/>
    <w:rsid w:val="00F62133"/>
    <w:rsid w:val="00F623EE"/>
    <w:rsid w:val="00F63803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C4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42D7"/>
    <w:rPr>
      <w:sz w:val="24"/>
      <w:szCs w:val="24"/>
    </w:rPr>
  </w:style>
  <w:style w:styleId="Podnoje" w:type="paragraph">
    <w:name w:val="footer"/>
    <w:basedOn w:val="Normal"/>
    <w:link w:val="PodnojeChar"/>
    <w:rsid w:val="006C42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C42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B6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B6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B6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C4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42D7"/>
    <w:rPr>
      <w:sz w:val="24"/>
      <w:szCs w:val="24"/>
    </w:rPr>
  </w:style>
  <w:style w:styleId="Podnoje" w:type="paragraph">
    <w:name w:val="footer"/>
    <w:basedOn w:val="Normal"/>
    <w:link w:val="PodnojeChar"/>
    <w:rsid w:val="006C42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C42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B6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B6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B6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St-15/2012-137</izvorni_sadrzaj>
    <derivirana_varijabla naziv="DomainObject.Oznaka_1">St-15/2012-137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St-15/2012-137</izvorni_sadrzaj>
    <derivirana_varijabla naziv="DomainObject.PoslovniBrojDokumenta_1">St-15/2012-137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St-15/2012-136</izvorni_sadrzaj>
    <derivirana_varijabla naziv="DomainObject.PredzadnjaOdlukaIzPredmeta.Oznaka_1">St-15/2012-136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0A746-1D27-49C3-B10E-6FA65D6E0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465</properties:Words>
  <properties:Characters>2578</properties:Characters>
  <properties:Lines>77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2019-01-17T13:57:00Z</dcterms:created>
  <dc:creator>radicn</dc:creator>
  <cp:lastModifiedBy>Tatjana Slaviček</cp:lastModifiedBy>
  <cp:lastPrinted>2019-01-17T14:04:00Z</cp:lastPrinted>
  <dcterms:modified xmlns:xsi="http://www.w3.org/2001/XMLSchema-instance" xsi:type="dcterms:W3CDTF">2019-01-17T14:04:00Z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St-15/2012-137 / Odluka - Rješenje - otvaranje i zaključenje stečajnog postupka (čl. 132) (ZAKLJUČENJE_GAJ_HS.docx)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