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0528" w14:paraId="fcd0528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IMPRESSA d.o.o. Šibenik, 8.dalmatinske udarne brigade 40, MBS:100014801, OIB:19231590637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IMPRESSA d.o.o. Šibenik, 8.dalmatinske udarne brigade 40, MBS:100014801, OIB:19231590637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13621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6136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12,00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613621">
        <w:rPr>
          <w:rFonts w:cs="Times New Roman" w:eastAsia="Times New Roman" w:hAnsi="Times New Roman" w:ascii="Times New Roman"/>
          <w:sz w:val="24"/>
          <w:szCs w:val="24"/>
          <w:lang w:eastAsia="hr-HR"/>
        </w:rPr>
        <w:t>Ante Vukašina iz Zadra.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IMPRESSA d.o.o. Šibenik, 8.dalmatinske udarne brigade 40, MBS:100014801, OIB:19231590637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IMPRESSA d.o.o. Šibenik, 8.dalmatinske udarne brigade 40, MBS:100014801, OIB:19231590637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617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52F8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E65" w:rsidP="00345FCD" w:rsidR="00041E65">
      <w:pPr>
        <w:spacing w:lineRule="auto" w:line="240" w:after="0"/>
      </w:pPr>
      <w:r>
        <w:separator/>
      </w:r>
    </w:p>
  </w:endnote>
  <w:endnote w:id="0" w:type="continuationSeparator">
    <w:p w:rsidRDefault="00041E65" w:rsidP="00345FCD" w:rsidR="00041E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E65" w:rsidP="00345FCD" w:rsidR="00041E65">
      <w:pPr>
        <w:spacing w:lineRule="auto" w:line="240" w:after="0"/>
      </w:pPr>
      <w:r>
        <w:separator/>
      </w:r>
    </w:p>
  </w:footnote>
  <w:footnote w:id="0" w:type="continuationSeparator">
    <w:p w:rsidRDefault="00041E65" w:rsidP="00345FCD" w:rsidR="00041E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152F8">
      <w:rPr>
        <w:noProof/>
      </w:rPr>
      <w:t>2</w:t>
    </w:r>
    <w:r>
      <w:fldChar w:fldCharType="end"/>
    </w:r>
    <w:r>
      <w:t xml:space="preserve">                            </w:t>
    </w:r>
    <w:r w:rsidR="00486D95">
      <w:t xml:space="preserve">                        9 St-6</w:t>
    </w:r>
    <w:r w:rsidR="000045B0">
      <w:t>17</w:t>
    </w:r>
    <w:r>
      <w:t>/15</w:t>
    </w:r>
  </w:p>
  <w:p w:rsidRDefault="00F152F8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041E65"/>
    <w:rsid w:val="00345FCD"/>
    <w:rsid w:val="00486D95"/>
    <w:rsid w:val="00521AC7"/>
    <w:rsid w:val="00613621"/>
    <w:rsid w:val="00617318"/>
    <w:rsid w:val="0072140D"/>
    <w:rsid w:val="007F555B"/>
    <w:rsid w:val="00A95A7E"/>
    <w:rsid w:val="00AF4CA6"/>
    <w:rsid w:val="00DB713E"/>
    <w:rsid w:val="00F152F8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F15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2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152F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152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152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F15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2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152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152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152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St-617/2015</izvorni_sadrzaj>
    <derivirana_varijabla naziv="DomainObject.Predmet.OznakaBroj_1">St-617/2015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IMPRESSA d.o.o. dizajn studio</izvorni_sadrzaj>
    <derivirana_varijabla naziv="DomainObject.Predmet.ProtustrankaFormated_1">  IMPRESSA d.o.o. dizajn studio</derivirana_varijabla>
  </DomainObject.Predmet.ProtustrankaFormated>
  <DomainObject.Predmet.ProtustrankaFormatedOIB>
    <izvorni_sadrzaj>  IMPRESSA d.o.o. dizajn studio, OIB 19231590637</izvorni_sadrzaj>
    <derivirana_varijabla naziv="DomainObject.Predmet.ProtustrankaFormatedOIB_1">  IMPRESSA d.o.o. dizajn studio, OIB 19231590637</derivirana_varijabla>
  </DomainObject.Predmet.ProtustrankaFormatedOIB>
  <DomainObject.Predmet.ProtustrankaFormatedWithAdress>
    <izvorni_sadrzaj> IMPRESSA d.o.o. dizajn studio, 8. Dalmatinske udarne brigade 40 , 22000 Šibenik</izvorni_sadrzaj>
    <derivirana_varijabla naziv="DomainObject.Predmet.ProtustrankaFormatedWithAdress_1"> IMPRESSA d.o.o. dizajn studio, 8. Dalmatinske udarne brigade 40 , 22000 Šibenik</derivirana_varijabla>
  </DomainObject.Predmet.ProtustrankaFormatedWithAdress>
  <DomainObject.Predmet.ProtustrankaFormatedWithAdressOIB>
    <izvorni_sadrzaj> IMPRESSA d.o.o. dizajn studio, OIB 19231590637, 8. Dalmatinske udarne brigade 40 , 22000 Šibenik</izvorni_sadrzaj>
    <derivirana_varijabla naziv="DomainObject.Predmet.ProtustrankaFormatedWithAdressOIB_1"> IMPRESSA d.o.o. dizajn studio, OIB 19231590637, 8. Dalmatinske udarne brigade 40 , 22000 Šibenik</derivirana_varijabla>
  </DomainObject.Predmet.ProtustrankaFormatedWithAdressOIB>
  <DomainObject.Predmet.ProtustrankaWithAdress>
    <izvorni_sadrzaj>IMPRESSA d.o.o. dizajn studio 8. Dalmatinske udarne brigade 40 , 22000 Šibenik</izvorni_sadrzaj>
    <derivirana_varijabla naziv="DomainObject.Predmet.ProtustrankaWithAdress_1">IMPRESSA d.o.o. dizajn studio 8. Dalmatinske udarne brigade 40 , 22000 Šibenik</derivirana_varijabla>
  </DomainObject.Predmet.ProtustrankaWithAdress>
  <DomainObject.Predmet.ProtustrankaWithAdressOIB>
    <izvorni_sadrzaj>IMPRESSA d.o.o. dizajn studio, OIB 19231590637, 8. Dalmatinske udarne brigade 40 , 22000 Šibenik</izvorni_sadrzaj>
    <derivirana_varijabla naziv="DomainObject.Predmet.ProtustrankaWithAdressOIB_1">IMPRESSA d.o.o. dizajn studio, OIB 19231590637, 8. Dalmatinske udarne brigade 40 , 22000 Šibenik</derivirana_varijabla>
  </DomainObject.Predmet.ProtustrankaWithAdressOIB>
  <DomainObject.Predmet.ProtustrankaNazivFormated>
    <izvorni_sadrzaj>IMPRESSA d.o.o. dizajn studio</izvorni_sadrzaj>
    <derivirana_varijabla naziv="DomainObject.Predmet.ProtustrankaNazivFormated_1">IMPRESSA d.o.o. dizajn studio</derivirana_varijabla>
  </DomainObject.Predmet.ProtustrankaNazivFormated>
  <DomainObject.Predmet.ProtustrankaNazivFormatedOIB>
    <izvorni_sadrzaj>IMPRESSA d.o.o. dizajn studio, OIB 19231590637</izvorni_sadrzaj>
    <derivirana_varijabla naziv="DomainObject.Predmet.ProtustrankaNazivFormatedOIB_1">IMPRESSA d.o.o. dizajn studio, OIB 19231590637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IMPRESSA d.o.o. dizajn studio</item>
    </izvorni_sadrzaj>
    <derivirana_varijabla naziv="DomainObject.Predmet.ProtuStrankaListFormated_1">
      <item>IMPRESSA d.o.o. dizajn studio</item>
    </derivirana_varijabla>
  </DomainObject.Predmet.ProtuStrankaListFormated>
  <DomainObject.Predmet.ProtuStrankaListFormatedOIB>
    <izvorni_sadrzaj>
      <item>IMPRESSA d.o.o. dizajn studio, OIB 19231590637</item>
    </izvorni_sadrzaj>
    <derivirana_varijabla naziv="DomainObject.Predmet.ProtuStrankaListFormatedOIB_1">
      <item>IMPRESSA d.o.o. dizajn studio, OIB 19231590637</item>
    </derivirana_varijabla>
  </DomainObject.Predmet.ProtuStrankaListFormatedOIB>
  <DomainObject.Predmet.ProtuStrankaListFormatedWithAdress>
    <izvorni_sadrzaj>
      <item>IMPRESSA d.o.o. dizajn studio, 8. Dalmatinske udarne brigade 40 , 22000 Šibenik</item>
    </izvorni_sadrzaj>
    <derivirana_varijabla naziv="DomainObject.Predmet.ProtuStrankaListFormatedWithAdress_1">
      <item>IMPRESSA d.o.o. dizajn studio, 8. Dalmatinske udarne brigade 40 , 22000 Šibenik</item>
    </derivirana_varijabla>
  </DomainObject.Predmet.ProtuStrankaListFormatedWithAdress>
  <DomainObject.Predmet.ProtuStrankaListFormatedWithAdressOIB>
    <izvorni_sadrzaj>
      <item>IMPRESSA d.o.o. dizajn studio, OIB 19231590637, 8. Dalmatinske udarne brigade 40 , 22000 Šibenik</item>
    </izvorni_sadrzaj>
    <derivirana_varijabla naziv="DomainObject.Predmet.ProtuStrankaListFormatedWithAdressOIB_1">
      <item>IMPRESSA d.o.o. dizajn studio, OIB 19231590637, 8. Dalmatinske udarne brigade 40 , 22000 Šibenik</item>
    </derivirana_varijabla>
  </DomainObject.Predmet.ProtuStrankaListFormatedWithAdressOIB>
  <DomainObject.Predmet.ProtuStrankaListNazivFormated>
    <izvorni_sadrzaj>
      <item>IMPRESSA d.o.o. dizajn studio</item>
    </izvorni_sadrzaj>
    <derivirana_varijabla naziv="DomainObject.Predmet.ProtuStrankaListNazivFormated_1">
      <item>IMPRESSA d.o.o. dizajn studio</item>
    </derivirana_varijabla>
  </DomainObject.Predmet.ProtuStrankaListNazivFormated>
  <DomainObject.Predmet.ProtuStrankaListNazivFormatedOIB>
    <izvorni_sadrzaj>
      <item>IMPRESSA d.o.o. dizajn studio, OIB 19231590637</item>
    </izvorni_sadrzaj>
    <derivirana_varijabla naziv="DomainObject.Predmet.ProtuStrankaListNazivFormatedOIB_1">
      <item>IMPRESSA d.o.o. dizajn studio, OIB 19231590637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IMPRESSA d.o.o. dizajn studio</izvorni_sadrzaj>
    <derivirana_varijabla naziv="DomainObject.Predmet.ProtustrankaIDrugi_1">IMPRESSA d.o.o. dizajn studio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IMPRESSA d.o.o. dizajn studio, OIB 19231590637, 8. Dalmatinske udarne brigade 40 , 22000 Šibenik</izvorni_sadrzaj>
    <derivirana_varijabla naziv="DomainObject.Predmet.ProtustrankaIDrugiAdressOIB_1">IMPRESSA d.o.o. dizajn studio, OIB 19231590637, 8. Dalmatinske udarne brigade 40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IMPRESSA d.o.o. dizajn studio</item>
    </izvorni_sadrzaj>
    <derivirana_varijabla naziv="DomainObject.Predmet.SudioniciListNaziv_1">
      <item>FINA - Podružnica Šibenik</item>
      <item>IMPRESSA d.o.o. dizajn studio</item>
    </derivirana_varijabla>
  </DomainObject.Predmet.SudioniciListNaziv>
  <DomainObject.Predmet.SudioniciListAdressOIB>
    <izvorni_sadrzaj>
      <item>FINA - Podružnica Šibenik, OIB 85821130368, Perivoj L. Marune 1,22000 Šibenik</item>
      <item>IMPRESSA d.o.o. dizajn studio, OIB 19231590637, 8. Dalmatinske udarne brigade 40 ,22000 Šibenik</item>
    </izvorni_sadrzaj>
    <derivirana_varijabla naziv="DomainObject.Predmet.SudioniciListAdressOIB_1">
      <item>FINA - Podružnica Šibenik, OIB 85821130368, Perivoj L. Marune 1,22000 Šibenik</item>
      <item>IMPRESSA d.o.o. dizajn studio, OIB 19231590637, 8. Dalmatinske udarne brigade 40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19231590637</item>
    </izvorni_sadrzaj>
    <derivirana_varijabla naziv="DomainObject.Predmet.SudioniciListNazivOIB_1">
      <item>, OIB 85821130368</item>
      <item>, OIB 19231590637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2585</properties:Characters>
  <properties:Lines>98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2016-01-12T13:24:00Z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2016-01-18T10:59:00Z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