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243b" w14:paraId="c22243b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15596">
        <w:rPr>
          <w:sz w:val="24"/>
          <w:szCs w:val="24"/>
        </w:rPr>
        <w:t>21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560C86">
        <w:rPr>
          <w:color w:val="000000"/>
          <w:sz w:val="24"/>
          <w:szCs w:val="24"/>
        </w:rPr>
        <w:t xml:space="preserve">Dužnik </w:t>
      </w:r>
      <w:r w:rsidR="00560C86" w:rsidRPr="00560C86">
        <w:rPr>
          <w:bCs w:val="false"/>
          <w:sz w:val="24"/>
          <w:szCs w:val="24"/>
          <w:lang w:eastAsia="en-US"/>
        </w:rPr>
        <w:t>CUKERIN društvo s ograničenom odgovornošću za proizvodnju kolača i trgovinu Rijeka, Nikole Cara 3 ( MBS 040251726 – OIB 80793430521</w:t>
      </w:r>
      <w:r w:rsidR="00E11E14" w:rsidRPr="00560C86">
        <w:rPr>
          <w:sz w:val="24"/>
          <w:szCs w:val="24"/>
          <w:lang w:eastAsia="en-US"/>
        </w:rPr>
        <w:t>)</w:t>
      </w:r>
      <w:r w:rsidR="003856C3" w:rsidRPr="00560C86">
        <w:rPr>
          <w:sz w:val="24"/>
          <w:szCs w:val="24"/>
          <w:lang w:eastAsia="en-US"/>
        </w:rPr>
        <w:t xml:space="preserve"> </w:t>
      </w:r>
      <w:r w:rsidRPr="00560C86">
        <w:rPr>
          <w:sz w:val="24"/>
          <w:szCs w:val="24"/>
        </w:rPr>
        <w:t>ima u</w:t>
      </w:r>
      <w:r w:rsidRPr="00560C86">
        <w:rPr>
          <w:color w:val="000000"/>
          <w:sz w:val="24"/>
          <w:szCs w:val="24"/>
        </w:rPr>
        <w:t>kupan</w:t>
      </w:r>
      <w:r w:rsidRPr="00FF2B80">
        <w:rPr>
          <w:color w:val="000000"/>
          <w:sz w:val="24"/>
          <w:szCs w:val="24"/>
        </w:rPr>
        <w:t xml:space="preserve">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560C86">
        <w:rPr>
          <w:color w:val="000000"/>
          <w:sz w:val="24"/>
          <w:szCs w:val="24"/>
        </w:rPr>
        <w:t>20.067,10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560C86">
        <w:rPr>
          <w:color w:val="000000"/>
          <w:sz w:val="24"/>
          <w:szCs w:val="24"/>
        </w:rPr>
        <w:t>520</w:t>
      </w:r>
      <w:r w:rsidR="003856C3">
        <w:rPr>
          <w:color w:val="000000"/>
          <w:sz w:val="24"/>
          <w:szCs w:val="24"/>
        </w:rPr>
        <w:t>/1</w:t>
      </w:r>
      <w:r w:rsidR="001A0B53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560C86">
        <w:rPr>
          <w:color w:val="000000"/>
          <w:sz w:val="24"/>
          <w:szCs w:val="24"/>
        </w:rPr>
        <w:t>520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8B9" w:rsidP="00FF2B80" w:rsidR="000468B9">
      <w:pPr>
        <w:spacing w:lineRule="auto" w:line="240" w:after="0"/>
      </w:pPr>
      <w:r>
        <w:separator/>
      </w:r>
    </w:p>
  </w:endnote>
  <w:endnote w:id="0" w:type="continuationSeparator">
    <w:p w:rsidRDefault="000468B9" w:rsidP="00FF2B80" w:rsidR="000468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8B9" w:rsidP="00FF2B80" w:rsidR="000468B9">
      <w:pPr>
        <w:spacing w:lineRule="auto" w:line="240" w:after="0"/>
      </w:pPr>
      <w:r>
        <w:separator/>
      </w:r>
    </w:p>
  </w:footnote>
  <w:footnote w:id="0" w:type="continuationSeparator">
    <w:p w:rsidRDefault="000468B9" w:rsidP="00FF2B80" w:rsidR="000468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560C86">
      <w:rPr>
        <w:sz w:val="24"/>
        <w:szCs w:val="24"/>
      </w:rPr>
      <w:t>520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0468B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468B9"/>
    <w:rsid w:val="00074AB3"/>
    <w:rsid w:val="00074BEF"/>
    <w:rsid w:val="00082943"/>
    <w:rsid w:val="000C0102"/>
    <w:rsid w:val="000D35DC"/>
    <w:rsid w:val="000F4172"/>
    <w:rsid w:val="000F593A"/>
    <w:rsid w:val="00115596"/>
    <w:rsid w:val="00155BAC"/>
    <w:rsid w:val="00165D5D"/>
    <w:rsid w:val="0018187D"/>
    <w:rsid w:val="00184D15"/>
    <w:rsid w:val="001A0B53"/>
    <w:rsid w:val="001C0D59"/>
    <w:rsid w:val="00212E7F"/>
    <w:rsid w:val="00215517"/>
    <w:rsid w:val="00226188"/>
    <w:rsid w:val="00234910"/>
    <w:rsid w:val="00246CB1"/>
    <w:rsid w:val="00256B2B"/>
    <w:rsid w:val="0026139D"/>
    <w:rsid w:val="00265984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856C3"/>
    <w:rsid w:val="003E23BD"/>
    <w:rsid w:val="003F4ACD"/>
    <w:rsid w:val="003F6ECD"/>
    <w:rsid w:val="004315D2"/>
    <w:rsid w:val="00474213"/>
    <w:rsid w:val="004E4AC8"/>
    <w:rsid w:val="004F6C16"/>
    <w:rsid w:val="00513160"/>
    <w:rsid w:val="005144B8"/>
    <w:rsid w:val="00541CCE"/>
    <w:rsid w:val="00556204"/>
    <w:rsid w:val="00560C86"/>
    <w:rsid w:val="005A62BF"/>
    <w:rsid w:val="005C7F73"/>
    <w:rsid w:val="005D6AF7"/>
    <w:rsid w:val="005E3337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D014D"/>
    <w:rsid w:val="006E2E55"/>
    <w:rsid w:val="006F26B0"/>
    <w:rsid w:val="006F62CE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5401D"/>
    <w:rsid w:val="00861A5B"/>
    <w:rsid w:val="008825FB"/>
    <w:rsid w:val="00887DCA"/>
    <w:rsid w:val="008A1B36"/>
    <w:rsid w:val="008C0BA0"/>
    <w:rsid w:val="008E2A7A"/>
    <w:rsid w:val="008E6E17"/>
    <w:rsid w:val="008F77E5"/>
    <w:rsid w:val="009013D6"/>
    <w:rsid w:val="00905390"/>
    <w:rsid w:val="00911BE0"/>
    <w:rsid w:val="00920152"/>
    <w:rsid w:val="00942A0F"/>
    <w:rsid w:val="009636E2"/>
    <w:rsid w:val="00984739"/>
    <w:rsid w:val="009B3BDC"/>
    <w:rsid w:val="009D3D7C"/>
    <w:rsid w:val="009D7EC3"/>
    <w:rsid w:val="00A94A9A"/>
    <w:rsid w:val="00AA6ABF"/>
    <w:rsid w:val="00AB29D0"/>
    <w:rsid w:val="00B1443B"/>
    <w:rsid w:val="00B331C7"/>
    <w:rsid w:val="00B418A7"/>
    <w:rsid w:val="00B5648F"/>
    <w:rsid w:val="00B80884"/>
    <w:rsid w:val="00B919EC"/>
    <w:rsid w:val="00BA3EB5"/>
    <w:rsid w:val="00BB1DAF"/>
    <w:rsid w:val="00BD0DE3"/>
    <w:rsid w:val="00BE7FB8"/>
    <w:rsid w:val="00C1088F"/>
    <w:rsid w:val="00C7250A"/>
    <w:rsid w:val="00CB0A06"/>
    <w:rsid w:val="00CB4A81"/>
    <w:rsid w:val="00CD5168"/>
    <w:rsid w:val="00D2600F"/>
    <w:rsid w:val="00D270B7"/>
    <w:rsid w:val="00D33FE5"/>
    <w:rsid w:val="00D4155E"/>
    <w:rsid w:val="00D506D5"/>
    <w:rsid w:val="00D772E2"/>
    <w:rsid w:val="00D87A8F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F0C60"/>
    <w:rsid w:val="00F27BFB"/>
    <w:rsid w:val="00F35F10"/>
    <w:rsid w:val="00F4330F"/>
    <w:rsid w:val="00F56B08"/>
    <w:rsid w:val="00F66956"/>
    <w:rsid w:val="00F67E83"/>
    <w:rsid w:val="00FC4824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18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18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8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8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8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18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18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8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8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8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St-520/2015</izvorni_sadrzaj>
    <derivirana_varijabla naziv="DomainObject.Predmet.OznakaBroj_1">St-520/2015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CUKERIN  d.o.o. Rijeka</izvorni_sadrzaj>
    <derivirana_varijabla naziv="DomainObject.Predmet.ProtustrankaFormated_1">  CUKERIN  d.o.o. Rijeka</derivirana_varijabla>
  </DomainObject.Predmet.ProtustrankaFormated>
  <DomainObject.Predmet.ProtustrankaFormatedOIB>
    <izvorni_sadrzaj>  CUKERIN  d.o.o. Rijeka, OIB 80793430521</izvorni_sadrzaj>
    <derivirana_varijabla naziv="DomainObject.Predmet.ProtustrankaFormatedOIB_1">  CUKERIN  d.o.o. Rijeka, OIB 80793430521</derivirana_varijabla>
  </DomainObject.Predmet.ProtustrankaFormatedOIB>
  <DomainObject.Predmet.ProtustrankaFormatedWithAdress>
    <izvorni_sadrzaj> CUKERIN  d.o.o. Rijeka, Nikole Cara 3, 51000 Rijeka</izvorni_sadrzaj>
    <derivirana_varijabla naziv="DomainObject.Predmet.ProtustrankaFormatedWithAdress_1"> CUKERIN  d.o.o. Rijeka, Nikole Cara 3, 51000 Rijeka</derivirana_varijabla>
  </DomainObject.Predmet.ProtustrankaFormatedWithAdress>
  <DomainObject.Predmet.ProtustrankaFormatedWithAdressOIB>
    <izvorni_sadrzaj> CUKERIN  d.o.o. Rijeka, OIB 80793430521, Nikole Cara 3, 51000 Rijeka</izvorni_sadrzaj>
    <derivirana_varijabla naziv="DomainObject.Predmet.ProtustrankaFormatedWithAdressOIB_1"> CUKERIN  d.o.o. Rijeka, OIB 80793430521, Nikole Cara 3, 51000 Rijeka</derivirana_varijabla>
  </DomainObject.Predmet.ProtustrankaFormatedWithAdressOIB>
  <DomainObject.Predmet.ProtustrankaWithAdress>
    <izvorni_sadrzaj>CUKERIN  d.o.o. Rijeka Nikole Cara 3, 51000 Rijeka</izvorni_sadrzaj>
    <derivirana_varijabla naziv="DomainObject.Predmet.ProtustrankaWithAdress_1">CUKERIN  d.o.o. Rijeka Nikole Cara 3, 51000 Rijeka</derivirana_varijabla>
  </DomainObject.Predmet.ProtustrankaWithAdress>
  <DomainObject.Predmet.ProtustrankaWithAdressOIB>
    <izvorni_sadrzaj>CUKERIN  d.o.o. Rijeka, OIB 80793430521, Nikole Cara 3, 51000 Rijeka</izvorni_sadrzaj>
    <derivirana_varijabla naziv="DomainObject.Predmet.ProtustrankaWithAdressOIB_1">CUKERIN  d.o.o. Rijeka, OIB 80793430521, Nikole Cara 3, 51000 Rijeka</derivirana_varijabla>
  </DomainObject.Predmet.ProtustrankaWithAdressOIB>
  <DomainObject.Predmet.ProtustrankaNazivFormated>
    <izvorni_sadrzaj>CUKERIN  d.o.o. Rijeka</izvorni_sadrzaj>
    <derivirana_varijabla naziv="DomainObject.Predmet.ProtustrankaNazivFormated_1">CUKERIN  d.o.o. Rijeka</derivirana_varijabla>
  </DomainObject.Predmet.ProtustrankaNazivFormated>
  <DomainObject.Predmet.ProtustrankaNazivFormatedOIB>
    <izvorni_sadrzaj>CUKERIN  d.o.o. Rijeka, OIB 80793430521</izvorni_sadrzaj>
    <derivirana_varijabla naziv="DomainObject.Predmet.ProtustrankaNazivFormatedOIB_1">CUKERIN  d.o.o. Rijeka, OIB 80793430521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CUKERIN  d.o.o. Rijeka</item>
    </izvorni_sadrzaj>
    <derivirana_varijabla naziv="DomainObject.Predmet.ProtuStrankaListFormated_1">
      <item>CUKERIN  d.o.o. Rijeka</item>
    </derivirana_varijabla>
  </DomainObject.Predmet.ProtuStrankaListFormated>
  <DomainObject.Predmet.ProtuStrankaListFormatedOIB>
    <izvorni_sadrzaj>
      <item>CUKERIN  d.o.o. Rijeka, OIB 80793430521</item>
    </izvorni_sadrzaj>
    <derivirana_varijabla naziv="DomainObject.Predmet.ProtuStrankaListFormatedOIB_1">
      <item>CUKERIN  d.o.o. Rijeka, OIB 80793430521</item>
    </derivirana_varijabla>
  </DomainObject.Predmet.ProtuStrankaListFormatedOIB>
  <DomainObject.Predmet.ProtuStrankaListFormatedWithAdress>
    <izvorni_sadrzaj>
      <item>CUKERIN  d.o.o. Rijeka, Nikole Cara 3, 51000 Rijeka</item>
    </izvorni_sadrzaj>
    <derivirana_varijabla naziv="DomainObject.Predmet.ProtuStrankaListFormatedWithAdress_1">
      <item>CUKERIN  d.o.o. Rijeka, Nikole Cara 3, 51000 Rijeka</item>
    </derivirana_varijabla>
  </DomainObject.Predmet.ProtuStrankaListFormatedWithAdress>
  <DomainObject.Predmet.ProtuStrankaListFormatedWithAdressOIB>
    <izvorni_sadrzaj>
      <item>CUKERIN  d.o.o. Rijeka, OIB 80793430521, Nikole Cara 3, 51000 Rijeka</item>
    </izvorni_sadrzaj>
    <derivirana_varijabla naziv="DomainObject.Predmet.ProtuStrankaListFormatedWithAdressOIB_1">
      <item>CUKERIN  d.o.o. Rijeka, OIB 80793430521, Nikole Cara 3, 51000 Rijeka</item>
    </derivirana_varijabla>
  </DomainObject.Predmet.ProtuStrankaListFormatedWithAdressOIB>
  <DomainObject.Predmet.ProtuStrankaListNazivFormated>
    <izvorni_sadrzaj>
      <item>CUKERIN  d.o.o. Rijeka</item>
    </izvorni_sadrzaj>
    <derivirana_varijabla naziv="DomainObject.Predmet.ProtuStrankaListNazivFormated_1">
      <item>CUKERIN  d.o.o. Rijeka</item>
    </derivirana_varijabla>
  </DomainObject.Predmet.ProtuStrankaListNazivFormated>
  <DomainObject.Predmet.ProtuStrankaListNazivFormatedOIB>
    <izvorni_sadrzaj>
      <item>CUKERIN  d.o.o. Rijeka, OIB 80793430521</item>
    </izvorni_sadrzaj>
    <derivirana_varijabla naziv="DomainObject.Predmet.ProtuStrankaListNazivFormatedOIB_1">
      <item>CUKERIN  d.o.o. Rijeka, OIB 80793430521</item>
    </derivirana_varijabla>
  </DomainObject.Predmet.ProtuStrankaListNazivFormatedOIB>
  <DomainObject.Predmet.OstaliListFormated>
    <izvorni_sadrzaj>
      <item>Petra Despot</item>
      <item>Ana Marinac</item>
    </izvorni_sadrzaj>
    <derivirana_varijabla naziv="DomainObject.Predmet.OstaliListFormated_1">
      <item>Petra Despot</item>
      <item>Ana Marinac</item>
    </derivirana_varijabla>
  </DomainObject.Predmet.OstaliListFormated>
  <DomainObject.Predmet.OstaliListFormatedOIB>
    <izvorni_sadrzaj>
      <item>Petra Despot, OIB 25893143941</item>
      <item>Ana Marinac, OIB 74471409223</item>
    </izvorni_sadrzaj>
    <derivirana_varijabla naziv="DomainObject.Predmet.OstaliListFormatedOIB_1">
      <item>Petra Despot, OIB 25893143941</item>
      <item>Ana Marinac, OIB 74471409223</item>
    </derivirana_varijabla>
  </DomainObject.Predmet.OstaliListFormatedOIB>
  <DomainObject.Predmet.OstaliListFormatedWithAdress>
    <izvorni_sadrzaj>
      <item>Petra Despot, Nikole Cara 3, 51000 Rijeka</item>
      <item>Ana Marinac, Kundajevo 15, 51215 Kastav</item>
    </izvorni_sadrzaj>
    <derivirana_varijabla naziv="DomainObject.Predmet.OstaliListFormatedWithAdress_1">
      <item>Petra Despot, Nikole Cara 3, 51000 Rijeka</item>
      <item>Ana Marinac, Kundajevo 15, 51215 Kastav</item>
    </derivirana_varijabla>
  </DomainObject.Predmet.OstaliListFormatedWithAdress>
  <DomainObject.Predmet.OstaliListFormatedWithAdressOIB>
    <izvorni_sadrzaj>
      <item>Petra Despot, OIB 25893143941, Nikole Cara 3, 51000 Rijeka</item>
      <item>Ana Marinac, OIB 74471409223, Kundajevo 15, 51215 Kastav</item>
    </izvorni_sadrzaj>
    <derivirana_varijabla naziv="DomainObject.Predmet.OstaliListFormatedWithAdressOIB_1">
      <item>Petra Despot, OIB 25893143941, Nikole Cara 3, 51000 Rijeka</item>
      <item>Ana Marinac, OIB 74471409223, Kundajevo 15, 51215 Kastav</item>
    </derivirana_varijabla>
  </DomainObject.Predmet.OstaliListFormatedWithAdressOIB>
  <DomainObject.Predmet.OstaliListNazivFormated>
    <izvorni_sadrzaj>
      <item>Petra Despot</item>
      <item>Ana Marinac</item>
    </izvorni_sadrzaj>
    <derivirana_varijabla naziv="DomainObject.Predmet.OstaliListNazivFormated_1">
      <item>Petra Despot</item>
      <item>Ana Marinac</item>
    </derivirana_varijabla>
  </DomainObject.Predmet.OstaliListNazivFormated>
  <DomainObject.Predmet.OstaliListNazivFormatedOIB>
    <izvorni_sadrzaj>
      <item>Petra Despot, OIB 25893143941</item>
      <item>Ana Marinac, OIB 74471409223</item>
    </izvorni_sadrzaj>
    <derivirana_varijabla naziv="DomainObject.Predmet.OstaliListNazivFormatedOIB_1">
      <item>Petra Despot, OIB 25893143941</item>
      <item>Ana Marinac, OIB 74471409223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CUKERIN  d.o.o. Rijeka</izvorni_sadrzaj>
    <derivirana_varijabla naziv="DomainObject.Predmet.ProtustrankaIDrugi_1">CUKERIN 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CUKERIN  d.o.o. Rijeka, OIB 80793430521, Nikole Cara 3, 51000 Rijeka</izvorni_sadrzaj>
    <derivirana_varijabla naziv="DomainObject.Predmet.ProtustrankaIDrugiAdressOIB_1">CUKERIN  d.o.o. Rijeka, OIB 80793430521, Nikole Cara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CUKERIN  d.o.o. Rijeka</item>
      <item>Petra Despot</item>
      <item>Ana Marinac</item>
    </izvorni_sadrzaj>
    <derivirana_varijabla naziv="DomainObject.Predmet.SudioniciListNaziv_1">
      <item>FINA Rijeka</item>
      <item>CUKERIN  d.o.o. Rijeka</item>
      <item>Petra Despot</item>
      <item>Ana Marinac</item>
    </derivirana_varijabla>
  </DomainObject.Predmet.SudioniciListNaziv>
  <DomainObject.Predmet.SudioniciListAdressOIB>
    <izvorni_sadrzaj>
      <item>FINA Rijeka, OIB 85821130368, Frana Kurelca 8,51000 Rijeka</item>
      <item>CUKERIN  d.o.o. Rijeka, OIB 80793430521, Nikole Cara 3,51000 Rijeka</item>
      <item>Petra Despot, OIB 25893143941, Nikole Cara 3,51000 Rijeka</item>
      <item>Ana Marinac, OIB 74471409223, Kundajevo 15,51215 Kastav</item>
    </izvorni_sadrzaj>
    <derivirana_varijabla naziv="DomainObject.Predmet.SudioniciListAdressOIB_1">
      <item>FINA Rijeka, OIB 85821130368, Frana Kurelca 8,51000 Rijeka</item>
      <item>CUKERIN  d.o.o. Rijeka, OIB 80793430521, Nikole Cara 3,51000 Rijeka</item>
      <item>Petra Despot, OIB 25893143941, Nikole Cara 3,51000 Rijeka</item>
      <item>Ana Marinac, OIB 74471409223, Kundajevo 15,51215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80793430521</item>
      <item>, OIB 25893143941</item>
      <item>, OIB 74471409223</item>
    </izvorni_sadrzaj>
    <derivirana_varijabla naziv="DomainObject.Predmet.SudioniciListNazivOIB_1">
      <item>, OIB 85821130368</item>
      <item>, OIB 80793430521</item>
      <item>, OIB 25893143941</item>
      <item>, OIB 74471409223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93F122-0D9B-4A25-AEF7-57DA63CF36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2015-12-22T12:24:00Z</dcterms:created>
  <dc:creator>Vera Jelenović</dc:creator>
  <cp:lastModifiedBy>Sonja Krapić</cp:lastModifiedBy>
  <dcterms:modified xmlns:xsi="http://www.w3.org/2001/XMLSchema-instance" xsi:type="dcterms:W3CDTF">2015-12-23T09:46:00Z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