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3a6f" w14:paraId="2303a6f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21440E">
        <w:t>6078</w:t>
      </w:r>
      <w:r w:rsidR="00471539">
        <w:t>/15</w:t>
      </w:r>
      <w:r w:rsidR="00E21C41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642539" w:rsidR="00D66226" w:rsidRPr="00A92CDD">
      <w:pPr>
        <w:jc w:val="both"/>
      </w:pPr>
      <w:r w:rsidRPr="00A92CDD">
        <w:t xml:space="preserve">I </w:t>
      </w:r>
      <w:r w:rsidR="009C6F6E" w:rsidRPr="00A92CDD">
        <w:tab/>
      </w:r>
      <w:r w:rsidR="008155EE" w:rsidRPr="00A92CDD">
        <w:t>Z</w:t>
      </w:r>
      <w:r w:rsidR="00D66226" w:rsidRPr="00A92CDD">
        <w:t xml:space="preserve">a </w:t>
      </w:r>
      <w:r w:rsidR="00AC4528" w:rsidRPr="00A92CDD">
        <w:t>dužnik</w:t>
      </w:r>
      <w:r w:rsidRPr="00A92CDD">
        <w:t>a</w:t>
      </w:r>
      <w:r w:rsidR="00760400" w:rsidRPr="00A92CDD">
        <w:t xml:space="preserve"> </w:t>
      </w:r>
      <w:r w:rsidR="003959B2">
        <w:t>INFO AUTOMOBILI j.d.o.o</w:t>
      </w:r>
      <w:r w:rsidR="00EF644A" w:rsidRPr="00EF644A">
        <w:t>.</w:t>
      </w:r>
      <w:r w:rsidR="00EF644A">
        <w:t xml:space="preserve">, </w:t>
      </w:r>
      <w:r w:rsidR="003959B2" w:rsidRPr="003959B2">
        <w:t>Dužica 4a</w:t>
      </w:r>
      <w:r w:rsidR="003A5F54" w:rsidRPr="00A92CDD">
        <w:t>,</w:t>
      </w:r>
      <w:r w:rsidR="00DF6859" w:rsidRPr="00A92CDD">
        <w:t xml:space="preserve"> </w:t>
      </w:r>
      <w:r w:rsidR="003959B2" w:rsidRPr="003959B2">
        <w:t>Dužica</w:t>
      </w:r>
      <w:r w:rsidR="00DF6859" w:rsidRPr="00A92CDD">
        <w:t>,</w:t>
      </w:r>
      <w:r w:rsidR="003A5F54" w:rsidRPr="00A92CDD">
        <w:t xml:space="preserve"> OIB: </w:t>
      </w:r>
      <w:r w:rsidR="003959B2" w:rsidRPr="003959B2">
        <w:t>71802175531</w:t>
      </w:r>
      <w:r w:rsidR="00636403" w:rsidRPr="00A92CDD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3959B2">
        <w:t>95.536,38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7B2C"/>
    <w:rsid w:val="000D3DC8"/>
    <w:rsid w:val="001063FF"/>
    <w:rsid w:val="00114EAD"/>
    <w:rsid w:val="00116C2C"/>
    <w:rsid w:val="00157E59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7CA8"/>
    <w:rsid w:val="0026182C"/>
    <w:rsid w:val="00262CA3"/>
    <w:rsid w:val="00263A36"/>
    <w:rsid w:val="00263D6D"/>
    <w:rsid w:val="00264D19"/>
    <w:rsid w:val="00273E6B"/>
    <w:rsid w:val="00297E94"/>
    <w:rsid w:val="002B758E"/>
    <w:rsid w:val="002E1930"/>
    <w:rsid w:val="002F768E"/>
    <w:rsid w:val="0030257A"/>
    <w:rsid w:val="00315B37"/>
    <w:rsid w:val="00325398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B2D4A"/>
    <w:rsid w:val="004B337A"/>
    <w:rsid w:val="004C2FF9"/>
    <w:rsid w:val="004E0BAB"/>
    <w:rsid w:val="004F0EFA"/>
    <w:rsid w:val="004F3962"/>
    <w:rsid w:val="005065EE"/>
    <w:rsid w:val="00517EEB"/>
    <w:rsid w:val="0053446F"/>
    <w:rsid w:val="005470DB"/>
    <w:rsid w:val="00561020"/>
    <w:rsid w:val="00572798"/>
    <w:rsid w:val="00590AEF"/>
    <w:rsid w:val="00590BE0"/>
    <w:rsid w:val="00591994"/>
    <w:rsid w:val="0059331B"/>
    <w:rsid w:val="005A0039"/>
    <w:rsid w:val="005D1BE0"/>
    <w:rsid w:val="005D476D"/>
    <w:rsid w:val="005E4AB8"/>
    <w:rsid w:val="005F0073"/>
    <w:rsid w:val="005F4627"/>
    <w:rsid w:val="00600A7F"/>
    <w:rsid w:val="00602099"/>
    <w:rsid w:val="00605CBB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D0C01"/>
    <w:rsid w:val="006E1ADB"/>
    <w:rsid w:val="006F2523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97850"/>
    <w:rsid w:val="007B259E"/>
    <w:rsid w:val="007B5AFD"/>
    <w:rsid w:val="007C1F1A"/>
    <w:rsid w:val="007D5A5D"/>
    <w:rsid w:val="007E577B"/>
    <w:rsid w:val="007F1FFC"/>
    <w:rsid w:val="008155EE"/>
    <w:rsid w:val="00822950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D134A"/>
    <w:rsid w:val="00920CA0"/>
    <w:rsid w:val="00927021"/>
    <w:rsid w:val="009419D8"/>
    <w:rsid w:val="009546AF"/>
    <w:rsid w:val="00966C1E"/>
    <w:rsid w:val="00971EEF"/>
    <w:rsid w:val="009C3657"/>
    <w:rsid w:val="009C504D"/>
    <w:rsid w:val="009C5689"/>
    <w:rsid w:val="009C569F"/>
    <w:rsid w:val="009C6F6E"/>
    <w:rsid w:val="009D3F6C"/>
    <w:rsid w:val="009D4F16"/>
    <w:rsid w:val="00A10757"/>
    <w:rsid w:val="00A23388"/>
    <w:rsid w:val="00A5198D"/>
    <w:rsid w:val="00A539AB"/>
    <w:rsid w:val="00A71431"/>
    <w:rsid w:val="00A72573"/>
    <w:rsid w:val="00A92CDD"/>
    <w:rsid w:val="00AB6F98"/>
    <w:rsid w:val="00AC2E3E"/>
    <w:rsid w:val="00AC4528"/>
    <w:rsid w:val="00AC6371"/>
    <w:rsid w:val="00AD027A"/>
    <w:rsid w:val="00B12655"/>
    <w:rsid w:val="00B1436C"/>
    <w:rsid w:val="00B15187"/>
    <w:rsid w:val="00B34AE1"/>
    <w:rsid w:val="00B44B9D"/>
    <w:rsid w:val="00B72D17"/>
    <w:rsid w:val="00B82F18"/>
    <w:rsid w:val="00B85937"/>
    <w:rsid w:val="00B93860"/>
    <w:rsid w:val="00BA405E"/>
    <w:rsid w:val="00BA5CD6"/>
    <w:rsid w:val="00BB079D"/>
    <w:rsid w:val="00BB09B5"/>
    <w:rsid w:val="00C01FEC"/>
    <w:rsid w:val="00C11104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104E2"/>
    <w:rsid w:val="00D30FCF"/>
    <w:rsid w:val="00D34227"/>
    <w:rsid w:val="00D42F0C"/>
    <w:rsid w:val="00D44A49"/>
    <w:rsid w:val="00D50705"/>
    <w:rsid w:val="00D66226"/>
    <w:rsid w:val="00D81460"/>
    <w:rsid w:val="00DA4C57"/>
    <w:rsid w:val="00DE5A99"/>
    <w:rsid w:val="00DF6859"/>
    <w:rsid w:val="00E17C1C"/>
    <w:rsid w:val="00E21C41"/>
    <w:rsid w:val="00E30EE6"/>
    <w:rsid w:val="00E50750"/>
    <w:rsid w:val="00E67EE2"/>
    <w:rsid w:val="00E7728A"/>
    <w:rsid w:val="00E85383"/>
    <w:rsid w:val="00EA353E"/>
    <w:rsid w:val="00EA74E7"/>
    <w:rsid w:val="00EB1936"/>
    <w:rsid w:val="00EC048C"/>
    <w:rsid w:val="00EC3302"/>
    <w:rsid w:val="00ED6AA8"/>
    <w:rsid w:val="00EF2EA2"/>
    <w:rsid w:val="00EF30E9"/>
    <w:rsid w:val="00EF419F"/>
    <w:rsid w:val="00EF644A"/>
    <w:rsid w:val="00F034D3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6078</izvorni_sadrzaj>
    <derivirana_varijabla naziv="DomainObject.Predmet.Broj_1">6078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St-6078/2015</izvorni_sadrzaj>
    <derivirana_varijabla naziv="DomainObject.Predmet.OznakaBroj_1">St-6078/2015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AUTOMOBILI j.d.o.o.</izvorni_sadrzaj>
    <derivirana_varijabla naziv="DomainObject.Predmet.ProtustrankaFormated_1">  INFO AUTOMOBILI j.d.o.o.</derivirana_varijabla>
  </DomainObject.Predmet.ProtustrankaFormated>
  <DomainObject.Predmet.ProtustrankaFormatedOIB>
    <izvorni_sadrzaj>  INFO AUTOMOBILI j.d.o.o., OIB 71802175531</izvorni_sadrzaj>
    <derivirana_varijabla naziv="DomainObject.Predmet.ProtustrankaFormatedOIB_1">  INFO AUTOMOBILI j.d.o.o., OIB 71802175531</derivirana_varijabla>
  </DomainObject.Predmet.ProtustrankaFormatedOIB>
  <DomainObject.Predmet.ProtustrankaFormatedWithAdress>
    <izvorni_sadrzaj> INFO AUTOMOBILI j.d.o.o., Dužica 4a, 44272 Dužica</izvorni_sadrzaj>
    <derivirana_varijabla naziv="DomainObject.Predmet.ProtustrankaFormatedWithAdress_1"> INFO AUTOMOBILI j.d.o.o., Dužica 4a, 44272 Dužica</derivirana_varijabla>
  </DomainObject.Predmet.ProtustrankaFormatedWithAdress>
  <DomainObject.Predmet.ProtustrankaFormatedWithAdressOIB>
    <izvorni_sadrzaj> INFO AUTOMOBILI j.d.o.o., OIB 71802175531, Dužica 4a, 44272 Dužica</izvorni_sadrzaj>
    <derivirana_varijabla naziv="DomainObject.Predmet.ProtustrankaFormatedWithAdressOIB_1"> INFO AUTOMOBILI j.d.o.o., OIB 71802175531, Dužica 4a, 44272 Dužica</derivirana_varijabla>
  </DomainObject.Predmet.ProtustrankaFormatedWithAdressOIB>
  <DomainObject.Predmet.ProtustrankaWithAdress>
    <izvorni_sadrzaj>INFO AUTOMOBILI j.d.o.o. Dužica 4a, 44272 Dužica</izvorni_sadrzaj>
    <derivirana_varijabla naziv="DomainObject.Predmet.ProtustrankaWithAdress_1">INFO AUTOMOBILI j.d.o.o. Dužica 4a, 44272 Dužica</derivirana_varijabla>
  </DomainObject.Predmet.ProtustrankaWithAdress>
  <DomainObject.Predmet.ProtustrankaWithAdressOIB>
    <izvorni_sadrzaj>INFO AUTOMOBILI j.d.o.o., OIB 71802175531, Dužica 4a, 44272 Dužica</izvorni_sadrzaj>
    <derivirana_varijabla naziv="DomainObject.Predmet.ProtustrankaWithAdressOIB_1">INFO AUTOMOBILI j.d.o.o., OIB 71802175531, Dužica 4a, 44272 Dužica</derivirana_varijabla>
  </DomainObject.Predmet.ProtustrankaWithAdressOIB>
  <DomainObject.Predmet.ProtustrankaNazivFormated>
    <izvorni_sadrzaj>INFO AUTOMOBILI j.d.o.o.</izvorni_sadrzaj>
    <derivirana_varijabla naziv="DomainObject.Predmet.ProtustrankaNazivFormated_1">INFO AUTOMOBILI j.d.o.o.</derivirana_varijabla>
  </DomainObject.Predmet.ProtustrankaNazivFormated>
  <DomainObject.Predmet.ProtustrankaNazivFormatedOIB>
    <izvorni_sadrzaj>INFO AUTOMOBILI j.d.o.o., OIB 71802175531</izvorni_sadrzaj>
    <derivirana_varijabla naziv="DomainObject.Predmet.ProtustrankaNazivFormatedOIB_1">INFO AUTOMOBILI j.d.o.o., OIB 71802175531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AUTOMOBILI j.d.o.o.</item>
    </izvorni_sadrzaj>
    <derivirana_varijabla naziv="DomainObject.Predmet.ProtuStrankaListFormated_1">
      <item>INFO AUTOMOBILI j.d.o.o.</item>
    </derivirana_varijabla>
  </DomainObject.Predmet.ProtuStrankaListFormated>
  <DomainObject.Predmet.ProtuStrankaListFormatedOIB>
    <izvorni_sadrzaj>
      <item>INFO AUTOMOBILI j.d.o.o., OIB 71802175531</item>
    </izvorni_sadrzaj>
    <derivirana_varijabla naziv="DomainObject.Predmet.ProtuStrankaListFormatedOIB_1">
      <item>INFO AUTOMOBILI j.d.o.o., OIB 71802175531</item>
    </derivirana_varijabla>
  </DomainObject.Predmet.ProtuStrankaListFormatedOIB>
  <DomainObject.Predmet.ProtuStrankaListFormatedWithAdress>
    <izvorni_sadrzaj>
      <item>INFO AUTOMOBILI j.d.o.o., Dužica 4a, 44272 Dužica</item>
    </izvorni_sadrzaj>
    <derivirana_varijabla naziv="DomainObject.Predmet.ProtuStrankaListFormatedWithAdress_1">
      <item>INFO AUTOMOBILI j.d.o.o., Dužica 4a, 44272 Dužica</item>
    </derivirana_varijabla>
  </DomainObject.Predmet.ProtuStrankaListFormatedWithAdress>
  <DomainObject.Predmet.ProtuStrankaListFormatedWithAdressOIB>
    <izvorni_sadrzaj>
      <item>INFO AUTOMOBILI j.d.o.o., OIB 71802175531, Dužica 4a, 44272 Dužica</item>
    </izvorni_sadrzaj>
    <derivirana_varijabla naziv="DomainObject.Predmet.ProtuStrankaListFormatedWithAdressOIB_1">
      <item>INFO AUTOMOBILI j.d.o.o., OIB 71802175531, Dužica 4a, 44272 Dužica</item>
    </derivirana_varijabla>
  </DomainObject.Predmet.ProtuStrankaListFormatedWithAdressOIB>
  <DomainObject.Predmet.ProtuStrankaListNazivFormated>
    <izvorni_sadrzaj>
      <item>INFO AUTOMOBILI j.d.o.o.</item>
    </izvorni_sadrzaj>
    <derivirana_varijabla naziv="DomainObject.Predmet.ProtuStrankaListNazivFormated_1">
      <item>INFO AUTOMOBILI j.d.o.o.</item>
    </derivirana_varijabla>
  </DomainObject.Predmet.ProtuStrankaListNazivFormated>
  <DomainObject.Predmet.ProtuStrankaListNazivFormatedOIB>
    <izvorni_sadrzaj>
      <item>INFO AUTOMOBILI j.d.o.o., OIB 71802175531</item>
    </izvorni_sadrzaj>
    <derivirana_varijabla naziv="DomainObject.Predmet.ProtuStrankaListNazivFormatedOIB_1">
      <item>INFO AUTOMOBILI j.d.o.o., OIB 71802175531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AUTOMOBILI j.d.o.o.</izvorni_sadrzaj>
    <derivirana_varijabla naziv="DomainObject.Predmet.ProtustrankaIDrugi_1">INFO AUTOMOBILI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AUTOMOBILI j.d.o.o., OIB 71802175531, Dužica 4a, 44272 Dužica</izvorni_sadrzaj>
    <derivirana_varijabla naziv="DomainObject.Predmet.ProtustrankaIDrugiAdressOIB_1">INFO AUTOMOBILI j.d.o.o., OIB 71802175531, Dužica 4a, 44272 Dužica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 AUTOMOBILI j.d.o.o.</item>
    </izvorni_sadrzaj>
    <derivirana_varijabla naziv="DomainObject.Predmet.SudioniciListNaziv_1">
      <item>FINA Regionalni centar Zagreb</item>
      <item>INFO AUTOMOBILI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INFO AUTOMOBILI j.d.o.o., OIB 71802175531, Dužica 4a,44272 Dužica</item>
    </izvorni_sadrzaj>
    <derivirana_varijabla naziv="DomainObject.Predmet.SudioniciListAdressOIB_1">
      <item>FINA Regionalni centar Zagreb, OIB 85821130368, Trg svibanjskih žrtava 1995. 1,10000 Zagreb</item>
      <item>INFO AUTOMOBILI j.d.o.o., OIB 71802175531, Dužica 4a,44272 Dužica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71802175531</item>
    </izvorni_sadrzaj>
    <derivirana_varijabla naziv="DomainObject.Predmet.SudioniciListNazivOIB_1">
      <item>, OIB 85821130368</item>
      <item>, OIB 71802175531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3D1D7-01B7-43C1-B93E-B2E701E9E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1311</properties:Characters>
  <properties:Lines>44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2016-02-22T11:43:00Z</dcterms:created>
  <dc:creator>ilukac</dc:creator>
  <cp:lastModifiedBy>Tanja Štraubert</cp:lastModifiedBy>
  <cp:lastPrinted>2016-02-23T09:12:00Z</cp:lastPrinted>
  <dcterms:modified xmlns:xsi="http://www.w3.org/2001/XMLSchema-instance" xsi:type="dcterms:W3CDTF">2016-02-23T09:12:00Z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