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44c19" w14:paraId="e444c19" w:rsidRDefault="007F2C11" w:rsidP="00C93FA7" w:rsidR="00EC7BCD" w:rsidRPr="00845E49">
      <w:pPr>
        <w:ind w:firstLine="720" w:left="720"/>
        <w:jc w:val="right"/>
        <w15:collapsed w:val="false"/>
      </w:pPr>
      <w:bookmarkStart w:name="_GoBack" w:id="0"/>
      <w:bookmarkEnd w:id="0"/>
      <w:r w:rsidRPr="00845E49">
        <w:tab/>
      </w:r>
      <w:r w:rsidRPr="00845E49">
        <w:tab/>
      </w:r>
      <w:r w:rsidRPr="00845E49">
        <w:tab/>
      </w:r>
      <w:r w:rsidR="00C4791A" w:rsidRPr="00845E49">
        <w:tab/>
      </w:r>
      <w:r w:rsidR="00C4791A" w:rsidRPr="00845E49">
        <w:tab/>
      </w:r>
      <w:r w:rsidR="00C4791A" w:rsidRPr="00845E49">
        <w:tab/>
        <w:t xml:space="preserve">   </w:t>
      </w:r>
      <w:r w:rsidR="00761A36">
        <w:t xml:space="preserve">1 </w:t>
      </w:r>
      <w:r w:rsidR="007E60F0">
        <w:t xml:space="preserve"> </w:t>
      </w:r>
      <w:r w:rsidR="001C229A">
        <w:t xml:space="preserve"> </w:t>
      </w:r>
      <w:r w:rsidR="00761A36">
        <w:t>St</w:t>
      </w:r>
      <w:r w:rsidR="00CF7065">
        <w:t>-</w:t>
      </w:r>
      <w:r w:rsidR="00E90A6C">
        <w:t>138/18</w:t>
      </w:r>
    </w:p>
    <w:p w:rsidRDefault="00EC7BCD" w:rsidR="00EC7BCD" w:rsidRPr="00845E49"/>
    <w:p w:rsidRDefault="001D044B" w:rsidR="00EC7BCD">
      <w:r>
        <w:rPr>
          <w:noProof/>
        </w:rPr>
        <w:drawing>
          <wp:inline distR="0" distL="0" distB="0" distT="0">
            <wp:extent cy="962025" cx="723900"/>
            <wp:effectExtent b="9525" r="0" t="0" l="0"/>
            <wp:docPr name="Slika 2" id="2"/>
            <wp:cNvGraphicFramePr/>
            <a:graphic>
              <a:graphicData uri="http://schemas.openxmlformats.org/drawingml/2006/picture">
                <pic:pic>
                  <pic:nvPicPr>
                    <pic:cNvPr name="Slika 2" id="2"/>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96968" w:rsidR="00596968" w:rsidRPr="00845E49"/>
    <w:p w:rsidRDefault="00C93FA7" w:rsidP="001D044B" w:rsidR="00C93FA7" w:rsidRPr="00CF7065">
      <w:pPr>
        <w:jc w:val="both"/>
      </w:pPr>
      <w:r w:rsidRPr="00CF7065">
        <w:t xml:space="preserve"> REPUBLIKA HRVATSKA</w:t>
      </w:r>
    </w:p>
    <w:p w:rsidRDefault="00C93FA7" w:rsidP="001D044B" w:rsidR="001D044B">
      <w:pPr>
        <w:jc w:val="both"/>
      </w:pPr>
      <w:r w:rsidRPr="00CF7065">
        <w:t>TRGOVAČKI SUD U ZAGREBU</w:t>
      </w:r>
    </w:p>
    <w:p w:rsidRDefault="00162282" w:rsidP="001D044B" w:rsidR="00C4791A" w:rsidRPr="00CF7065">
      <w:pPr>
        <w:jc w:val="both"/>
      </w:pPr>
      <w:r>
        <w:t>Stalna služba u Karlovcu</w:t>
      </w:r>
    </w:p>
    <w:p w:rsidRDefault="003602ED" w:rsidP="001D044B" w:rsidR="003602ED" w:rsidRPr="00CF7065">
      <w:pPr>
        <w:jc w:val="both"/>
      </w:pPr>
      <w:r w:rsidRPr="00CF7065">
        <w:t xml:space="preserve">Karlovac, </w:t>
      </w:r>
      <w:r w:rsidR="00162282">
        <w:t>Trg hrvatskih branitelja 1/II</w:t>
      </w:r>
    </w:p>
    <w:p w:rsidRDefault="003602ED" w:rsidR="003602ED" w:rsidRPr="00CF7065"/>
    <w:p w:rsidRDefault="003602ED" w:rsidP="003602ED" w:rsidR="003602ED">
      <w:pPr>
        <w:jc w:val="center"/>
      </w:pPr>
      <w:r w:rsidRPr="00CF7065">
        <w:t>R</w:t>
      </w:r>
      <w:r w:rsidR="00283467" w:rsidRPr="00CF7065">
        <w:t xml:space="preserve"> </w:t>
      </w:r>
      <w:r w:rsidRPr="00CF7065">
        <w:t>E</w:t>
      </w:r>
      <w:r w:rsidR="00283467" w:rsidRPr="00CF7065">
        <w:t xml:space="preserve"> </w:t>
      </w:r>
      <w:r w:rsidRPr="00CF7065">
        <w:t>P</w:t>
      </w:r>
      <w:r w:rsidR="00283467" w:rsidRPr="00CF7065">
        <w:t xml:space="preserve"> </w:t>
      </w:r>
      <w:r w:rsidRPr="00CF7065">
        <w:t>U</w:t>
      </w:r>
      <w:r w:rsidR="00283467" w:rsidRPr="00CF7065">
        <w:t xml:space="preserve"> </w:t>
      </w:r>
      <w:r w:rsidRPr="00CF7065">
        <w:t>B</w:t>
      </w:r>
      <w:r w:rsidR="00283467" w:rsidRPr="00CF7065">
        <w:t xml:space="preserve"> </w:t>
      </w:r>
      <w:r w:rsidRPr="00CF7065">
        <w:t>L</w:t>
      </w:r>
      <w:r w:rsidR="00283467" w:rsidRPr="00CF7065">
        <w:t xml:space="preserve"> </w:t>
      </w:r>
      <w:r w:rsidRPr="00CF7065">
        <w:t>I</w:t>
      </w:r>
      <w:r w:rsidR="00283467" w:rsidRPr="00CF7065">
        <w:t xml:space="preserve"> </w:t>
      </w:r>
      <w:r w:rsidRPr="00CF7065">
        <w:t>K</w:t>
      </w:r>
      <w:r w:rsidR="00283467" w:rsidRPr="00CF7065">
        <w:t xml:space="preserve"> </w:t>
      </w:r>
      <w:r w:rsidRPr="00CF7065">
        <w:t>A</w:t>
      </w:r>
      <w:r w:rsidR="00283467" w:rsidRPr="00CF7065">
        <w:t xml:space="preserve">  </w:t>
      </w:r>
      <w:r w:rsidRPr="00CF7065">
        <w:t xml:space="preserve"> H</w:t>
      </w:r>
      <w:r w:rsidR="00283467" w:rsidRPr="00CF7065">
        <w:t xml:space="preserve"> </w:t>
      </w:r>
      <w:r w:rsidRPr="00CF7065">
        <w:t>R</w:t>
      </w:r>
      <w:r w:rsidR="00283467" w:rsidRPr="00CF7065">
        <w:t xml:space="preserve"> </w:t>
      </w:r>
      <w:r w:rsidRPr="00CF7065">
        <w:t>V</w:t>
      </w:r>
      <w:r w:rsidR="00283467" w:rsidRPr="00CF7065">
        <w:t xml:space="preserve"> </w:t>
      </w:r>
      <w:r w:rsidRPr="00CF7065">
        <w:t>A</w:t>
      </w:r>
      <w:r w:rsidR="00283467" w:rsidRPr="00CF7065">
        <w:t xml:space="preserve"> </w:t>
      </w:r>
      <w:r w:rsidRPr="00CF7065">
        <w:t>T</w:t>
      </w:r>
      <w:r w:rsidR="00283467" w:rsidRPr="00CF7065">
        <w:t xml:space="preserve"> </w:t>
      </w:r>
      <w:r w:rsidRPr="00CF7065">
        <w:t>S</w:t>
      </w:r>
      <w:r w:rsidR="00283467" w:rsidRPr="00CF7065">
        <w:t xml:space="preserve"> </w:t>
      </w:r>
      <w:r w:rsidRPr="00CF7065">
        <w:t>K</w:t>
      </w:r>
      <w:r w:rsidR="00283467" w:rsidRPr="00CF7065">
        <w:t xml:space="preserve"> </w:t>
      </w:r>
      <w:r w:rsidRPr="00CF7065">
        <w:t>A</w:t>
      </w:r>
    </w:p>
    <w:p w:rsidRDefault="00596968" w:rsidP="003602ED" w:rsidR="00596968" w:rsidRPr="00CF7065">
      <w:pPr>
        <w:jc w:val="center"/>
      </w:pPr>
    </w:p>
    <w:p w:rsidRDefault="006D782D" w:rsidP="006D782D" w:rsidR="00EC7BCD">
      <w:pPr>
        <w:jc w:val="center"/>
      </w:pPr>
      <w:r>
        <w:t>Z A K L J U Č A K</w:t>
      </w:r>
    </w:p>
    <w:p w:rsidRDefault="006D782D" w:rsidP="006D782D" w:rsidR="006D782D" w:rsidRPr="00845E49">
      <w:pPr>
        <w:jc w:val="center"/>
      </w:pPr>
    </w:p>
    <w:p w:rsidRDefault="00EC7BCD" w:rsidP="003602ED" w:rsidR="003602ED">
      <w:pPr>
        <w:ind w:firstLine="360"/>
        <w:jc w:val="both"/>
      </w:pPr>
      <w:r w:rsidRPr="00845E49">
        <w:tab/>
        <w:t xml:space="preserve">TRGOVAČKI SUD U </w:t>
      </w:r>
      <w:r w:rsidR="00C93FA7" w:rsidRPr="00845E49">
        <w:t>ZAGREBU, Stalna služba</w:t>
      </w:r>
      <w:r w:rsidR="00162282">
        <w:t xml:space="preserve"> u Karlovcu</w:t>
      </w:r>
      <w:r w:rsidR="00C93FA7" w:rsidRPr="00845E49">
        <w:rPr>
          <w:b/>
        </w:rPr>
        <w:t>,</w:t>
      </w:r>
      <w:r w:rsidRPr="00845E49">
        <w:t xml:space="preserve"> po sucu Jadranki Mađeruh,</w:t>
      </w:r>
      <w:r w:rsidR="00011947">
        <w:t xml:space="preserve"> kao stečajnom sucu,</w:t>
      </w:r>
      <w:r w:rsidR="00DF1D0D" w:rsidRPr="00845E49">
        <w:t xml:space="preserve"> </w:t>
      </w:r>
      <w:r w:rsidR="00DD2D47" w:rsidRPr="00845E49">
        <w:t xml:space="preserve">u </w:t>
      </w:r>
      <w:r w:rsidR="00162282">
        <w:t xml:space="preserve">predstečajnom postupku nad dužnikom </w:t>
      </w:r>
      <w:r w:rsidR="00E90A6C" w:rsidRPr="006A6688">
        <w:t>INSTITUT ZA ISTRAŽIVANJA I RAZVOJ ODRŽIVIH EKOSUSTAVA, Velika Gorica, Jagodno 100/a, OIB: 97065215278, kojeg zastupaju punomoćnici Aleksandar Haid i Tea Švaljek Krešić, odvjetnici u Zajedničkom odvjetničkom uredu u Zagrebu, Ilica 134</w:t>
      </w:r>
      <w:r w:rsidR="00011947">
        <w:rPr>
          <w:lang w:val="pt-BR"/>
        </w:rPr>
        <w:t xml:space="preserve">, </w:t>
      </w:r>
      <w:r w:rsidR="00E90A6C">
        <w:t>4. srpnja</w:t>
      </w:r>
      <w:r w:rsidR="00011947">
        <w:t xml:space="preserve"> 2018.</w:t>
      </w:r>
    </w:p>
    <w:p w:rsidRDefault="00596968" w:rsidP="003602ED" w:rsidR="00596968" w:rsidRPr="00845E49">
      <w:pPr>
        <w:ind w:firstLine="360"/>
        <w:jc w:val="both"/>
      </w:pPr>
    </w:p>
    <w:p w:rsidRDefault="006D782D" w:rsidP="00D207F0" w:rsidR="00EC7BCD">
      <w:pPr>
        <w:jc w:val="center"/>
      </w:pPr>
      <w:r>
        <w:t>z a k l j u č i o    j e</w:t>
      </w:r>
    </w:p>
    <w:p w:rsidRDefault="00EC7BCD" w:rsidP="00D207F0" w:rsidR="00EC7BCD" w:rsidRPr="00845E49"/>
    <w:p w:rsidRDefault="00596968" w:rsidP="00596968" w:rsidR="00845E49">
      <w:pPr>
        <w:pStyle w:val="Odlomakpopisa"/>
        <w:numPr>
          <w:ilvl w:val="0"/>
          <w:numId w:val="11"/>
        </w:numPr>
        <w:tabs>
          <w:tab w:pos="945" w:val="left"/>
        </w:tabs>
        <w:jc w:val="both"/>
      </w:pPr>
      <w:r>
        <w:t xml:space="preserve">Ročište za glasovanje o izmijenjenom Planu restrukturiranja određuje se za dan </w:t>
      </w:r>
      <w:r w:rsidR="00E90A6C">
        <w:t>22. kolovoza</w:t>
      </w:r>
      <w:r w:rsidR="00DA4DBE">
        <w:t xml:space="preserve"> 2018</w:t>
      </w:r>
      <w:r>
        <w:t xml:space="preserve">. u </w:t>
      </w:r>
      <w:r w:rsidR="00E90A6C">
        <w:t>9</w:t>
      </w:r>
      <w:r w:rsidR="00011947">
        <w:t>,00</w:t>
      </w:r>
      <w:r>
        <w:t xml:space="preserve"> sati u prostorijama Trgovačkog suda u Zagrebu, Stalna služba u Karlovcu, Karlovac, Trg hrvatskih branitelja 1/II, soba broj 207.</w:t>
      </w:r>
    </w:p>
    <w:p w:rsidRDefault="00596968" w:rsidP="00596968" w:rsidR="00596968">
      <w:pPr>
        <w:pStyle w:val="Odlomakpopisa"/>
        <w:tabs>
          <w:tab w:pos="945" w:val="left"/>
        </w:tabs>
        <w:ind w:left="1365"/>
        <w:jc w:val="both"/>
      </w:pPr>
    </w:p>
    <w:p w:rsidRDefault="00596968" w:rsidP="00596968" w:rsidR="00596968">
      <w:pPr>
        <w:pStyle w:val="Odlomakpopisa"/>
        <w:numPr>
          <w:ilvl w:val="0"/>
          <w:numId w:val="11"/>
        </w:numPr>
        <w:tabs>
          <w:tab w:pos="945" w:val="left"/>
        </w:tabs>
        <w:jc w:val="both"/>
      </w:pPr>
      <w:r>
        <w:t>Glasovanje se obavlja na propisanom obrascu za glasovanje koji mora biti dostavljen sudu najkasnije do početka ročišta za glasovanje te ga mora potpisati i ovjeriti ovlaštena osoba. Ako je vjerovnik pravna osoba, uz obrazac mora biti priložen dokaz da ga je potpisala ovlaštena osoba.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Ako vjerovnici do početka ročišta za glasovanje ne dostave obrazac za glasovanje ili dostave obrazac iz kojeg se ne može nedvojbeno utvrditi kako su glasovali, smatrat će se da su glasovali protiv </w:t>
      </w:r>
      <w:r w:rsidR="0049676F">
        <w:t>p</w:t>
      </w:r>
      <w:r>
        <w:t>lana restrukturiranja.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Vjerovnici nazočni na ročištu glasuju na propisanom obrascu za glasovanje. Ako vjerovnici s pravom glasa ne glasuju ni na tom ročištu smatrat će se da su glasovali protiv </w:t>
      </w:r>
      <w:r w:rsidR="0049676F">
        <w:t>p</w:t>
      </w:r>
      <w:r>
        <w:t>lana restrukturiranja.</w:t>
      </w:r>
    </w:p>
    <w:p w:rsidRDefault="006D782D" w:rsidP="006D782D" w:rsidR="006D782D">
      <w:pPr>
        <w:tabs>
          <w:tab w:pos="945" w:val="left"/>
        </w:tabs>
        <w:jc w:val="both"/>
      </w:pPr>
    </w:p>
    <w:p w:rsidRDefault="00596968" w:rsidP="006D782D" w:rsidR="00596968">
      <w:pPr>
        <w:tabs>
          <w:tab w:pos="945" w:val="left"/>
        </w:tabs>
        <w:jc w:val="both"/>
      </w:pPr>
    </w:p>
    <w:p w:rsidRDefault="00163B00" w:rsidP="00D207F0" w:rsidR="00C4791A">
      <w:pPr>
        <w:jc w:val="center"/>
      </w:pPr>
      <w:r w:rsidRPr="00CF7065">
        <w:t>U Karlovcu</w:t>
      </w:r>
      <w:r w:rsidR="00857AF8" w:rsidRPr="00CF7065">
        <w:t xml:space="preserve"> </w:t>
      </w:r>
      <w:r w:rsidR="00E90A6C">
        <w:t>4. srpnja</w:t>
      </w:r>
      <w:r w:rsidR="00011947">
        <w:t xml:space="preserve"> 2018.</w:t>
      </w:r>
    </w:p>
    <w:p w:rsidRDefault="00596968" w:rsidP="00D207F0" w:rsidR="00596968" w:rsidRPr="00845E49">
      <w:pPr>
        <w:jc w:val="center"/>
        <w:rPr>
          <w:b/>
        </w:rPr>
      </w:pPr>
    </w:p>
    <w:p w:rsidRDefault="00163B00" w:rsidP="0004084A" w:rsidR="00163B00" w:rsidRPr="00845E49">
      <w:pPr>
        <w:jc w:val="right"/>
      </w:pPr>
      <w:r w:rsidRPr="00845E49">
        <w:t xml:space="preserve"> </w:t>
      </w:r>
      <w:r w:rsidR="00D207F0" w:rsidRPr="00845E49">
        <w:t xml:space="preserve">                                                                     </w:t>
      </w:r>
      <w:r w:rsidR="00C93FA7" w:rsidRPr="00845E49">
        <w:t xml:space="preserve">     </w:t>
      </w:r>
      <w:r w:rsidR="00845E49">
        <w:t xml:space="preserve">                           </w:t>
      </w:r>
      <w:r w:rsidR="00C93FA7" w:rsidRPr="00845E49">
        <w:t xml:space="preserve"> </w:t>
      </w:r>
      <w:r w:rsidR="00D207F0" w:rsidRPr="00845E49">
        <w:t xml:space="preserve"> </w:t>
      </w:r>
      <w:r w:rsidR="00526840" w:rsidRPr="00845E49">
        <w:t>S</w:t>
      </w:r>
      <w:r w:rsidRPr="00845E49">
        <w:t>udac:</w:t>
      </w:r>
    </w:p>
    <w:p w:rsidRDefault="00C4791A" w:rsidP="0004084A" w:rsidR="00845E49">
      <w:pPr>
        <w:jc w:val="right"/>
      </w:pPr>
      <w:r w:rsidRPr="00845E49">
        <w:t xml:space="preserve">  </w:t>
      </w:r>
      <w:r w:rsidR="00857AF8" w:rsidRPr="00845E49">
        <w:t xml:space="preserve">                                                                </w:t>
      </w:r>
      <w:r w:rsidR="00845E49">
        <w:t xml:space="preserve">                 </w:t>
      </w:r>
      <w:r w:rsidR="00163B00" w:rsidRPr="00845E49">
        <w:t>Jadranka Mađeruh</w:t>
      </w:r>
      <w:r w:rsidR="0049676F">
        <w:t>, v.r.</w:t>
      </w:r>
    </w:p>
    <w:p w:rsidRDefault="00CF7065" w:rsidP="0004084A" w:rsidR="00CF7065">
      <w:pPr>
        <w:jc w:val="right"/>
      </w:pPr>
    </w:p>
    <w:p w:rsidRDefault="00C21F5E" w:rsidP="0004084A" w:rsidR="0004084A">
      <w:pPr>
        <w:jc w:val="right"/>
      </w:pPr>
      <w:r>
        <w:lastRenderedPageBreak/>
        <w:t>Za točnost otpravka-</w:t>
      </w:r>
    </w:p>
    <w:p w:rsidRDefault="0004084A" w:rsidP="0004084A" w:rsidR="0004084A">
      <w:pPr>
        <w:jc w:val="right"/>
      </w:pPr>
      <w:r>
        <w:t>ovlašteni službenik:</w:t>
      </w:r>
    </w:p>
    <w:p w:rsidRDefault="00162282" w:rsidP="007F3F23" w:rsidR="00845E49">
      <w:pPr>
        <w:jc w:val="both"/>
      </w:pPr>
      <w:r>
        <w:tab/>
      </w:r>
      <w:r>
        <w:tab/>
      </w:r>
      <w:r>
        <w:tab/>
      </w:r>
      <w:r>
        <w:tab/>
      </w:r>
      <w:r>
        <w:tab/>
      </w:r>
      <w:r>
        <w:tab/>
      </w:r>
      <w:r>
        <w:tab/>
      </w:r>
      <w:r>
        <w:tab/>
      </w:r>
      <w:r>
        <w:tab/>
        <w:t xml:space="preserve">          Draženka Prpić</w:t>
      </w:r>
    </w:p>
    <w:p w:rsidRDefault="007F3F23" w:rsidP="007F3F23" w:rsidR="007F3F23">
      <w:pPr>
        <w:jc w:val="both"/>
      </w:pPr>
      <w:r>
        <w:t>PRAVNA POUKA:</w:t>
      </w:r>
    </w:p>
    <w:p w:rsidRDefault="006D782D" w:rsidP="007F3F23" w:rsidR="007F3F23">
      <w:pPr>
        <w:jc w:val="both"/>
      </w:pPr>
      <w:r>
        <w:t>Protiv ovog zaključka nije dopušten pravni lijek.</w:t>
      </w:r>
    </w:p>
    <w:p w:rsidRDefault="006D782D" w:rsidP="007F3F23" w:rsidR="006D782D">
      <w:pPr>
        <w:jc w:val="both"/>
      </w:pPr>
    </w:p>
    <w:sectPr w:rsidSect="000337D3" w:rsidR="006D782D">
      <w:headerReference w:type="even" r:id="rId10"/>
      <w:headerReference w:type="default" r:id="rId11"/>
      <w:pgSz w:h="16838" w:w="11906"/>
      <w:pgMar w:gutter="0" w:footer="708" w:header="708" w:left="1800"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0FB5" w:rsidR="00E40FB5">
      <w:r>
        <w:separator/>
      </w:r>
    </w:p>
  </w:endnote>
  <w:endnote w:id="0" w:type="continuationSeparator">
    <w:p w:rsidRDefault="00E40FB5" w:rsidR="00E40F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0FB5" w:rsidR="00E40FB5">
      <w:r>
        <w:separator/>
      </w:r>
    </w:p>
  </w:footnote>
  <w:footnote w:id="0" w:type="continuationSeparator">
    <w:p w:rsidRDefault="00E40FB5" w:rsidR="00E40F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6557" w:rsidR="0030655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40F2">
      <w:rPr>
        <w:rStyle w:val="Brojstranice"/>
        <w:noProof/>
      </w:rPr>
      <w:t>2</w:t>
    </w:r>
    <w:r>
      <w:rPr>
        <w:rStyle w:val="Brojstranice"/>
      </w:rPr>
      <w:fldChar w:fldCharType="end"/>
    </w:r>
  </w:p>
  <w:p w:rsidRDefault="00C21F5E" w:rsidP="00C21F5E" w:rsidR="00306557">
    <w:pPr>
      <w:pStyle w:val="Zaglavlje"/>
      <w:jc w:val="right"/>
    </w:pPr>
    <w:r>
      <w:t xml:space="preserve">1 </w:t>
    </w:r>
    <w:r w:rsidR="007F3F23">
      <w:t>St-</w:t>
    </w:r>
    <w:r w:rsidR="00E90A6C">
      <w:t>138/18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91879"/>
    <w:multiLevelType w:val="hybridMultilevel"/>
    <w:tmpl w:val="E70E8940"/>
    <w:lvl w:tplc="10F4E342"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
    <w:nsid w:val="11343D17"/>
    <w:multiLevelType w:val="hybridMultilevel"/>
    <w:tmpl w:val="300819F4"/>
    <w:lvl w:tplc="1548CB02" w:ilvl="0">
      <w:start w:val="1"/>
      <w:numFmt w:val="upperRoman"/>
      <w:lvlText w:val="%1."/>
      <w:lvlJc w:val="left"/>
      <w:pPr>
        <w:tabs>
          <w:tab w:pos="1428" w:val="num"/>
        </w:tabs>
        <w:ind w:hanging="720" w:left="1428"/>
      </w:pPr>
      <w:rPr>
        <w:rFonts w:hint="default"/>
      </w:rPr>
    </w:lvl>
    <w:lvl w:tplc="EC7030CA"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5505786"/>
    <w:multiLevelType w:val="hybridMultilevel"/>
    <w:tmpl w:val="9ADA33B6"/>
    <w:lvl w:tplc="33A23D22"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204D7329"/>
    <w:multiLevelType w:val="hybridMultilevel"/>
    <w:tmpl w:val="B2781310"/>
    <w:lvl w:tplc="3FE23F24" w:ilvl="0">
      <w:start w:val="1"/>
      <w:numFmt w:val="decimal"/>
      <w:lvlText w:val="%1."/>
      <w:lvlJc w:val="left"/>
      <w:pPr>
        <w:ind w:hanging="360" w:left="1365"/>
      </w:pPr>
      <w:rPr>
        <w:rFonts w:hint="default"/>
      </w:rPr>
    </w:lvl>
    <w:lvl w:tentative="true" w:tplc="041A0019" w:ilvl="1">
      <w:start w:val="1"/>
      <w:numFmt w:val="lowerLetter"/>
      <w:lvlText w:val="%2."/>
      <w:lvlJc w:val="left"/>
      <w:pPr>
        <w:ind w:hanging="360" w:left="2085"/>
      </w:pPr>
    </w:lvl>
    <w:lvl w:tentative="true" w:tplc="041A001B" w:ilvl="2">
      <w:start w:val="1"/>
      <w:numFmt w:val="lowerRoman"/>
      <w:lvlText w:val="%3."/>
      <w:lvlJc w:val="right"/>
      <w:pPr>
        <w:ind w:hanging="180" w:left="2805"/>
      </w:pPr>
    </w:lvl>
    <w:lvl w:tentative="true" w:tplc="041A000F" w:ilvl="3">
      <w:start w:val="1"/>
      <w:numFmt w:val="decimal"/>
      <w:lvlText w:val="%4."/>
      <w:lvlJc w:val="left"/>
      <w:pPr>
        <w:ind w:hanging="360" w:left="3525"/>
      </w:pPr>
    </w:lvl>
    <w:lvl w:tentative="true" w:tplc="041A0019" w:ilvl="4">
      <w:start w:val="1"/>
      <w:numFmt w:val="lowerLetter"/>
      <w:lvlText w:val="%5."/>
      <w:lvlJc w:val="left"/>
      <w:pPr>
        <w:ind w:hanging="360" w:left="4245"/>
      </w:pPr>
    </w:lvl>
    <w:lvl w:tentative="true" w:tplc="041A001B" w:ilvl="5">
      <w:start w:val="1"/>
      <w:numFmt w:val="lowerRoman"/>
      <w:lvlText w:val="%6."/>
      <w:lvlJc w:val="right"/>
      <w:pPr>
        <w:ind w:hanging="180" w:left="4965"/>
      </w:pPr>
    </w:lvl>
    <w:lvl w:tentative="true" w:tplc="041A000F" w:ilvl="6">
      <w:start w:val="1"/>
      <w:numFmt w:val="decimal"/>
      <w:lvlText w:val="%7."/>
      <w:lvlJc w:val="left"/>
      <w:pPr>
        <w:ind w:hanging="360" w:left="5685"/>
      </w:pPr>
    </w:lvl>
    <w:lvl w:tentative="true" w:tplc="041A0019" w:ilvl="7">
      <w:start w:val="1"/>
      <w:numFmt w:val="lowerLetter"/>
      <w:lvlText w:val="%8."/>
      <w:lvlJc w:val="left"/>
      <w:pPr>
        <w:ind w:hanging="360" w:left="6405"/>
      </w:pPr>
    </w:lvl>
    <w:lvl w:tentative="true" w:tplc="041A001B" w:ilvl="8">
      <w:start w:val="1"/>
      <w:numFmt w:val="lowerRoman"/>
      <w:lvlText w:val="%9."/>
      <w:lvlJc w:val="right"/>
      <w:pPr>
        <w:ind w:hanging="180" w:left="7125"/>
      </w:pPr>
    </w:lvl>
  </w:abstractNum>
  <w:abstractNum w:abstractNumId="4">
    <w:nsid w:val="29E866AF"/>
    <w:multiLevelType w:val="hybridMultilevel"/>
    <w:tmpl w:val="9AD21A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26B7370"/>
    <w:multiLevelType w:val="hybridMultilevel"/>
    <w:tmpl w:val="C096F5B4"/>
    <w:lvl w:tplc="05B0A8DE" w:ilvl="0">
      <w:start w:val="1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48BF7BB3"/>
    <w:multiLevelType w:val="hybridMultilevel"/>
    <w:tmpl w:val="00F628F0"/>
    <w:lvl w:tplc="30F0C8D4" w:ilvl="0">
      <w:start w:val="2"/>
      <w:numFmt w:val="upperRoman"/>
      <w:lvlText w:val="%1."/>
      <w:lvlJc w:val="left"/>
      <w:pPr>
        <w:ind w:hanging="720" w:left="2025"/>
      </w:pPr>
      <w:rPr>
        <w:rFonts w:hint="default"/>
      </w:rPr>
    </w:lvl>
    <w:lvl w:tentative="true" w:tplc="041A0019" w:ilvl="1">
      <w:start w:val="1"/>
      <w:numFmt w:val="lowerLetter"/>
      <w:lvlText w:val="%2."/>
      <w:lvlJc w:val="left"/>
      <w:pPr>
        <w:ind w:hanging="360" w:left="2385"/>
      </w:pPr>
    </w:lvl>
    <w:lvl w:tentative="true" w:tplc="041A001B" w:ilvl="2">
      <w:start w:val="1"/>
      <w:numFmt w:val="lowerRoman"/>
      <w:lvlText w:val="%3."/>
      <w:lvlJc w:val="right"/>
      <w:pPr>
        <w:ind w:hanging="180" w:left="3105"/>
      </w:pPr>
    </w:lvl>
    <w:lvl w:tentative="true" w:tplc="041A000F" w:ilvl="3">
      <w:start w:val="1"/>
      <w:numFmt w:val="decimal"/>
      <w:lvlText w:val="%4."/>
      <w:lvlJc w:val="left"/>
      <w:pPr>
        <w:ind w:hanging="360" w:left="3825"/>
      </w:pPr>
    </w:lvl>
    <w:lvl w:tentative="true" w:tplc="041A0019" w:ilvl="4">
      <w:start w:val="1"/>
      <w:numFmt w:val="lowerLetter"/>
      <w:lvlText w:val="%5."/>
      <w:lvlJc w:val="left"/>
      <w:pPr>
        <w:ind w:hanging="360" w:left="4545"/>
      </w:pPr>
    </w:lvl>
    <w:lvl w:tentative="true" w:tplc="041A001B" w:ilvl="5">
      <w:start w:val="1"/>
      <w:numFmt w:val="lowerRoman"/>
      <w:lvlText w:val="%6."/>
      <w:lvlJc w:val="right"/>
      <w:pPr>
        <w:ind w:hanging="180" w:left="5265"/>
      </w:pPr>
    </w:lvl>
    <w:lvl w:tentative="true" w:tplc="041A000F" w:ilvl="6">
      <w:start w:val="1"/>
      <w:numFmt w:val="decimal"/>
      <w:lvlText w:val="%7."/>
      <w:lvlJc w:val="left"/>
      <w:pPr>
        <w:ind w:hanging="360" w:left="5985"/>
      </w:pPr>
    </w:lvl>
    <w:lvl w:tentative="true" w:tplc="041A0019" w:ilvl="7">
      <w:start w:val="1"/>
      <w:numFmt w:val="lowerLetter"/>
      <w:lvlText w:val="%8."/>
      <w:lvlJc w:val="left"/>
      <w:pPr>
        <w:ind w:hanging="360" w:left="6705"/>
      </w:pPr>
    </w:lvl>
    <w:lvl w:tentative="true" w:tplc="041A001B" w:ilvl="8">
      <w:start w:val="1"/>
      <w:numFmt w:val="lowerRoman"/>
      <w:lvlText w:val="%9."/>
      <w:lvlJc w:val="right"/>
      <w:pPr>
        <w:ind w:hanging="180" w:left="7425"/>
      </w:pPr>
    </w:lvl>
  </w:abstractNum>
  <w:abstractNum w:abstractNumId="7">
    <w:nsid w:val="514B6E4D"/>
    <w:multiLevelType w:val="hybridMultilevel"/>
    <w:tmpl w:val="AFD8A664"/>
    <w:lvl w:tplc="434AC7B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A78099F"/>
    <w:multiLevelType w:val="multilevel"/>
    <w:tmpl w:val="F376C016"/>
    <w:lvl w:ilvl="0">
      <w:start w:val="1"/>
      <w:numFmt w:val="decimal"/>
      <w:lvlText w:val="%1."/>
      <w:lvlJc w:val="left"/>
      <w:pPr>
        <w:ind w:hanging="360" w:left="1305"/>
      </w:pPr>
      <w:rPr>
        <w:rFonts w:hint="default"/>
      </w:rPr>
    </w:lvl>
    <w:lvl w:ilvl="1">
      <w:start w:val="1"/>
      <w:numFmt w:val="decimal"/>
      <w:isLgl/>
      <w:lvlText w:val="%1.%2."/>
      <w:lvlJc w:val="left"/>
      <w:pPr>
        <w:ind w:hanging="360" w:left="1665"/>
      </w:pPr>
      <w:rPr>
        <w:rFonts w:hint="default"/>
      </w:rPr>
    </w:lvl>
    <w:lvl w:ilvl="2">
      <w:start w:val="1"/>
      <w:numFmt w:val="decimal"/>
      <w:isLgl/>
      <w:lvlText w:val="%1.%2.%3."/>
      <w:lvlJc w:val="left"/>
      <w:pPr>
        <w:ind w:hanging="720" w:left="2385"/>
      </w:pPr>
      <w:rPr>
        <w:rFonts w:hint="default"/>
      </w:rPr>
    </w:lvl>
    <w:lvl w:ilvl="3">
      <w:start w:val="1"/>
      <w:numFmt w:val="decimal"/>
      <w:isLgl/>
      <w:lvlText w:val="%1.%2.%3.%4."/>
      <w:lvlJc w:val="left"/>
      <w:pPr>
        <w:ind w:hanging="720" w:left="2745"/>
      </w:pPr>
      <w:rPr>
        <w:rFonts w:hint="default"/>
      </w:rPr>
    </w:lvl>
    <w:lvl w:ilvl="4">
      <w:start w:val="1"/>
      <w:numFmt w:val="decimal"/>
      <w:isLgl/>
      <w:lvlText w:val="%1.%2.%3.%4.%5."/>
      <w:lvlJc w:val="left"/>
      <w:pPr>
        <w:ind w:hanging="1080" w:left="3465"/>
      </w:pPr>
      <w:rPr>
        <w:rFonts w:hint="default"/>
      </w:rPr>
    </w:lvl>
    <w:lvl w:ilvl="5">
      <w:start w:val="1"/>
      <w:numFmt w:val="decimal"/>
      <w:isLgl/>
      <w:lvlText w:val="%1.%2.%3.%4.%5.%6."/>
      <w:lvlJc w:val="left"/>
      <w:pPr>
        <w:ind w:hanging="1080" w:left="3825"/>
      </w:pPr>
      <w:rPr>
        <w:rFonts w:hint="default"/>
      </w:rPr>
    </w:lvl>
    <w:lvl w:ilvl="6">
      <w:start w:val="1"/>
      <w:numFmt w:val="decimal"/>
      <w:isLgl/>
      <w:lvlText w:val="%1.%2.%3.%4.%5.%6.%7."/>
      <w:lvlJc w:val="left"/>
      <w:pPr>
        <w:ind w:hanging="1440" w:left="4545"/>
      </w:pPr>
      <w:rPr>
        <w:rFonts w:hint="default"/>
      </w:rPr>
    </w:lvl>
    <w:lvl w:ilvl="7">
      <w:start w:val="1"/>
      <w:numFmt w:val="decimal"/>
      <w:isLgl/>
      <w:lvlText w:val="%1.%2.%3.%4.%5.%6.%7.%8."/>
      <w:lvlJc w:val="left"/>
      <w:pPr>
        <w:ind w:hanging="1440" w:left="4905"/>
      </w:pPr>
      <w:rPr>
        <w:rFonts w:hint="default"/>
      </w:rPr>
    </w:lvl>
    <w:lvl w:ilvl="8">
      <w:start w:val="1"/>
      <w:numFmt w:val="decimal"/>
      <w:isLgl/>
      <w:lvlText w:val="%1.%2.%3.%4.%5.%6.%7.%8.%9."/>
      <w:lvlJc w:val="left"/>
      <w:pPr>
        <w:ind w:hanging="1800" w:left="5625"/>
      </w:pPr>
      <w:rPr>
        <w:rFonts w:hint="default"/>
      </w:rPr>
    </w:lvl>
  </w:abstractNum>
  <w:abstractNum w:abstractNumId="9">
    <w:nsid w:val="5C2D7024"/>
    <w:multiLevelType w:val="hybridMultilevel"/>
    <w:tmpl w:val="89E47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937037E"/>
    <w:multiLevelType w:val="hybridMultilevel"/>
    <w:tmpl w:val="7ED4EC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5"/>
  </w:num>
  <w:num w:numId="3">
    <w:abstractNumId w:val="1"/>
  </w:num>
  <w:num w:numId="4">
    <w:abstractNumId w:val="2"/>
  </w:num>
  <w:num w:numId="5">
    <w:abstractNumId w:val="7"/>
  </w:num>
  <w:num w:numId="6">
    <w:abstractNumId w:val="0"/>
  </w:num>
  <w:num w:numId="7">
    <w:abstractNumId w:val="8"/>
  </w:num>
  <w:num w:numId="8">
    <w:abstractNumId w:val="6"/>
  </w:num>
  <w:num w:numId="9">
    <w:abstractNumId w:val="4"/>
  </w:num>
  <w:num w:numId="10">
    <w:abstractNumId w:val="10"/>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7BCD"/>
    <w:rsid w:val="00011947"/>
    <w:rsid w:val="0003099F"/>
    <w:rsid w:val="00032795"/>
    <w:rsid w:val="000337D3"/>
    <w:rsid w:val="00033C67"/>
    <w:rsid w:val="0004084A"/>
    <w:rsid w:val="000551B1"/>
    <w:rsid w:val="000760CD"/>
    <w:rsid w:val="000A2AD9"/>
    <w:rsid w:val="000D1030"/>
    <w:rsid w:val="00125839"/>
    <w:rsid w:val="001370A8"/>
    <w:rsid w:val="00140488"/>
    <w:rsid w:val="00162282"/>
    <w:rsid w:val="00163B00"/>
    <w:rsid w:val="001709E9"/>
    <w:rsid w:val="001752D5"/>
    <w:rsid w:val="00185F68"/>
    <w:rsid w:val="0019590F"/>
    <w:rsid w:val="001C229A"/>
    <w:rsid w:val="001D044B"/>
    <w:rsid w:val="00207A46"/>
    <w:rsid w:val="0022784C"/>
    <w:rsid w:val="002371C8"/>
    <w:rsid w:val="00246A99"/>
    <w:rsid w:val="00283467"/>
    <w:rsid w:val="00286993"/>
    <w:rsid w:val="00292C4B"/>
    <w:rsid w:val="002A7453"/>
    <w:rsid w:val="002B5007"/>
    <w:rsid w:val="002C0587"/>
    <w:rsid w:val="002C2087"/>
    <w:rsid w:val="002E5174"/>
    <w:rsid w:val="00306557"/>
    <w:rsid w:val="0032020F"/>
    <w:rsid w:val="00342E6D"/>
    <w:rsid w:val="003602ED"/>
    <w:rsid w:val="00380248"/>
    <w:rsid w:val="003A45D6"/>
    <w:rsid w:val="003E348C"/>
    <w:rsid w:val="00457BD1"/>
    <w:rsid w:val="0047153A"/>
    <w:rsid w:val="00473BAB"/>
    <w:rsid w:val="0049676F"/>
    <w:rsid w:val="004C778F"/>
    <w:rsid w:val="004D2935"/>
    <w:rsid w:val="004E31B0"/>
    <w:rsid w:val="00517348"/>
    <w:rsid w:val="00526840"/>
    <w:rsid w:val="00562D2E"/>
    <w:rsid w:val="00596968"/>
    <w:rsid w:val="005F2CED"/>
    <w:rsid w:val="00603C5E"/>
    <w:rsid w:val="006162D1"/>
    <w:rsid w:val="006210F6"/>
    <w:rsid w:val="0062287B"/>
    <w:rsid w:val="006305A4"/>
    <w:rsid w:val="00644D3C"/>
    <w:rsid w:val="00670A71"/>
    <w:rsid w:val="00675734"/>
    <w:rsid w:val="00680DC8"/>
    <w:rsid w:val="006B1461"/>
    <w:rsid w:val="006B4EE6"/>
    <w:rsid w:val="006D782D"/>
    <w:rsid w:val="006E23E7"/>
    <w:rsid w:val="007203D6"/>
    <w:rsid w:val="00761A36"/>
    <w:rsid w:val="00777357"/>
    <w:rsid w:val="0079114A"/>
    <w:rsid w:val="007A4E1C"/>
    <w:rsid w:val="007E033D"/>
    <w:rsid w:val="007E60F0"/>
    <w:rsid w:val="007F0E12"/>
    <w:rsid w:val="007F1BB0"/>
    <w:rsid w:val="007F2C11"/>
    <w:rsid w:val="007F3F23"/>
    <w:rsid w:val="0080590C"/>
    <w:rsid w:val="00833649"/>
    <w:rsid w:val="00845E49"/>
    <w:rsid w:val="00850B4C"/>
    <w:rsid w:val="00857AF8"/>
    <w:rsid w:val="00864128"/>
    <w:rsid w:val="00891632"/>
    <w:rsid w:val="0089606B"/>
    <w:rsid w:val="008B427F"/>
    <w:rsid w:val="0094193F"/>
    <w:rsid w:val="00942E9E"/>
    <w:rsid w:val="0094435F"/>
    <w:rsid w:val="00952712"/>
    <w:rsid w:val="009E32A3"/>
    <w:rsid w:val="00A00F71"/>
    <w:rsid w:val="00A2007F"/>
    <w:rsid w:val="00A26252"/>
    <w:rsid w:val="00A34674"/>
    <w:rsid w:val="00A849B2"/>
    <w:rsid w:val="00A84EE8"/>
    <w:rsid w:val="00A85010"/>
    <w:rsid w:val="00AC7583"/>
    <w:rsid w:val="00AD4983"/>
    <w:rsid w:val="00AD684A"/>
    <w:rsid w:val="00B67CC7"/>
    <w:rsid w:val="00B80DEC"/>
    <w:rsid w:val="00B95E99"/>
    <w:rsid w:val="00BA4EC4"/>
    <w:rsid w:val="00BD6670"/>
    <w:rsid w:val="00BF44BB"/>
    <w:rsid w:val="00C00CCC"/>
    <w:rsid w:val="00C140F2"/>
    <w:rsid w:val="00C21F5E"/>
    <w:rsid w:val="00C4791A"/>
    <w:rsid w:val="00C62F51"/>
    <w:rsid w:val="00C87D41"/>
    <w:rsid w:val="00C93FA7"/>
    <w:rsid w:val="00CA3427"/>
    <w:rsid w:val="00CD072E"/>
    <w:rsid w:val="00CD4E8D"/>
    <w:rsid w:val="00CE1452"/>
    <w:rsid w:val="00CF2A81"/>
    <w:rsid w:val="00CF5219"/>
    <w:rsid w:val="00CF7065"/>
    <w:rsid w:val="00D207F0"/>
    <w:rsid w:val="00D66560"/>
    <w:rsid w:val="00D66943"/>
    <w:rsid w:val="00D91B38"/>
    <w:rsid w:val="00DA4DBE"/>
    <w:rsid w:val="00DB755E"/>
    <w:rsid w:val="00DD2D47"/>
    <w:rsid w:val="00DE0A56"/>
    <w:rsid w:val="00DE5CEB"/>
    <w:rsid w:val="00DF1D0D"/>
    <w:rsid w:val="00E40FB5"/>
    <w:rsid w:val="00E43CFE"/>
    <w:rsid w:val="00E46511"/>
    <w:rsid w:val="00E90A6C"/>
    <w:rsid w:val="00EC7BCD"/>
    <w:rsid w:val="00ED6A82"/>
    <w:rsid w:val="00EF4B9E"/>
    <w:rsid w:val="00F23DEE"/>
    <w:rsid w:val="00F63AA8"/>
    <w:rsid w:val="00F928B7"/>
    <w:rsid w:val="00FB2A95"/>
    <w:rsid w:val="00FB45B4"/>
    <w:rsid w:val="00FB6EE0"/>
    <w:rsid w:val="00FE76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cs="Tahoma" w:hAnsi="Tahoma" w:ascii="Tahoma"/>
      <w:sz w:val="16"/>
      <w:szCs w:val="16"/>
    </w:rPr>
  </w:style>
  <w:style w:customStyle="true" w:styleId="TekstbaloniaChar" w:type="character">
    <w:name w:val="Tekst balončića Char"/>
    <w:basedOn w:val="Zadanifontodlomka"/>
    <w:link w:val="Tekstbalonia"/>
    <w:rsid w:val="001D044B"/>
    <w:rPr>
      <w:rFonts w:cs="Tahoma" w:hAnsi="Tahoma" w:ascii="Tahoma"/>
      <w:sz w:val="16"/>
      <w:szCs w:val="16"/>
    </w:rPr>
  </w:style>
  <w:style w:styleId="Tekstrezerviranogmjesta" w:type="character">
    <w:name w:val="Placeholder Text"/>
    <w:basedOn w:val="Zadanifontodlomka"/>
    <w:uiPriority w:val="99"/>
    <w:semiHidden/>
    <w:rsid w:val="00C140F2"/>
    <w:rPr>
      <w:color w:val="808080"/>
      <w:bdr w:space="0" w:sz="0" w:color="auto" w:val="none"/>
      <w:shd w:fill="auto" w:color="auto" w:val="clear"/>
    </w:rPr>
  </w:style>
  <w:style w:customStyle="true" w:styleId="eSPISCCParagraphDefaultFont" w:type="character">
    <w:name w:val="eSPIS_CC_Paragraph Default Font"/>
    <w:basedOn w:val="Zadanifontodlomka"/>
    <w:rsid w:val="00C140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40F2"/>
    <w:rPr>
      <w:bdr w:space="0" w:sz="0" w:color="auto" w:val="none"/>
      <w:shd w:fill="FFFFCC" w:color="auto" w:val="clear"/>
      <w:lang w:val="hr-HR"/>
    </w:rPr>
  </w:style>
  <w:style w:customStyle="true" w:styleId="PozadinaSvijetloCrvena" w:type="character">
    <w:name w:val="Pozadina_SvijetloCrvena"/>
    <w:basedOn w:val="eSPISCCParagraphDefaultFont"/>
    <w:rsid w:val="00C140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40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ascii="Tahoma" w:cs="Tahoma" w:hAnsi="Tahoma"/>
      <w:sz w:val="16"/>
      <w:szCs w:val="16"/>
    </w:rPr>
  </w:style>
  <w:style w:customStyle="1" w:styleId="TekstbaloniaChar" w:type="character">
    <w:name w:val="Tekst balončića Char"/>
    <w:basedOn w:val="Zadanifontodlomka"/>
    <w:link w:val="Tekstbalonia"/>
    <w:rsid w:val="001D044B"/>
    <w:rPr>
      <w:rFonts w:ascii="Tahoma" w:cs="Tahoma" w:hAnsi="Tahoma"/>
      <w:sz w:val="16"/>
      <w:szCs w:val="16"/>
    </w:rPr>
  </w:style>
  <w:style w:styleId="Tekstrezerviranogmjesta" w:type="character">
    <w:name w:val="Placeholder Text"/>
    <w:basedOn w:val="Zadanifontodlomka"/>
    <w:uiPriority w:val="99"/>
    <w:semiHidden/>
    <w:rsid w:val="00C140F2"/>
    <w:rPr>
      <w:color w:val="808080"/>
      <w:bdr w:color="auto" w:space="0" w:sz="0" w:val="none"/>
      <w:shd w:color="auto" w:fill="auto" w:val="clear"/>
    </w:rPr>
  </w:style>
  <w:style w:customStyle="1" w:styleId="eSPISCCParagraphDefaultFont" w:type="character">
    <w:name w:val="eSPIS_CC_Paragraph Default Font"/>
    <w:basedOn w:val="Zadanifontodlomka"/>
    <w:rsid w:val="00C140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40F2"/>
    <w:rPr>
      <w:bdr w:color="auto" w:space="0" w:sz="0" w:val="none"/>
      <w:shd w:color="auto" w:fill="FFFFCC" w:val="clear"/>
      <w:lang w:val="hr-HR"/>
    </w:rPr>
  </w:style>
  <w:style w:customStyle="1" w:styleId="PozadinaSvijetloCrvena" w:type="character">
    <w:name w:val="Pozadina_SvijetloCrvena"/>
    <w:basedOn w:val="eSPISCCParagraphDefaultFont"/>
    <w:rsid w:val="00C140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40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St-138/2018</izvorni_sadrzaj>
    <derivirana_varijabla naziv="DomainObject.Predmet.OznakaBroj_1">St-138/2018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Institut za istraživanje i razvoj održivih ekosustava zastupanog po punomoćniku Aleksander Haid</izvorni_sadrzaj>
    <derivirana_varijabla naziv="DomainObject.Predmet.ProtustrankaFormated_1">  Institut za istraživanje i razvoj održivih ekosustava zastupanog po punomoćniku Aleksander Haid</derivirana_varijabla>
  </DomainObject.Predmet.ProtustrankaFormated>
  <DomainObject.Predmet.ProtustrankaFormatedOIB>
    <izvorni_sadrzaj>  Institut za istraživanje i razvoj održivih ekosustava, OIB 97065215278 zastupanog po punomoćniku Aleksander Haid</izvorni_sadrzaj>
    <derivirana_varijabla naziv="DomainObject.Predmet.ProtustrankaFormatedOIB_1">  Institut za istraživanje i razvoj održivih ekosustava, OIB 97065215278 zastupanog po punomoćniku Aleksander Haid</derivirana_varijabla>
  </DomainObject.Predmet.ProtustrankaFormatedOIB>
  <DomainObject.Predmet.ProtustrankaFormatedWithAdress>
    <izvorni_sadrzaj> Institut za istraživanje i razvoj održivih ekosustava, Jagodno 100/a, 10410 Velika Gorica zastupanog po punomoćniku Aleksander Haid</izvorni_sadrzaj>
    <derivirana_varijabla naziv="DomainObject.Predmet.ProtustrankaFormatedWithAdress_1"> Institut za istraživanje i razvoj održivih ekosustava, Jagodno 100/a, 10410 Velika Gorica zastupanog po punomoćniku Aleksander Haid</derivirana_varijabla>
  </DomainObject.Predmet.ProtustrankaFormatedWithAdress>
  <DomainObject.Predmet.ProtustrankaFormatedWithAdressOIB>
    <izvorni_sadrzaj> Institut za istraživanje i razvoj održivih ekosustava, OIB 97065215278, Jagodno 100/a, 10410 Velika Gorica zastupanog po punomoćniku Aleksander Haid</izvorni_sadrzaj>
    <derivirana_varijabla naziv="DomainObject.Predmet.ProtustrankaFormatedWithAdressOIB_1"> Institut za istraživanje i razvoj održivih ekosustava, OIB 97065215278, Jagodno 100/a, 10410 Velika Gorica zastupanog po punomoćniku Aleksander Haid</derivirana_varijabla>
  </DomainObject.Predmet.ProtustrankaFormatedWithAdressOIB>
  <DomainObject.Predmet.ProtustrankaWithAdress>
    <izvorni_sadrzaj>Institut za istraživanje i razvoj održivih ekosustava Jagodno 100/a, 10410 Velika Gorica</izvorni_sadrzaj>
    <derivirana_varijabla naziv="DomainObject.Predmet.ProtustrankaWithAdress_1">Institut za istraživanje i razvoj održivih ekosustava Jagodno 100/a, 10410 Velika Gorica</derivirana_varijabla>
  </DomainObject.Predmet.ProtustrankaWithAdress>
  <DomainObject.Predmet.ProtustrankaWithAdressOIB>
    <izvorni_sadrzaj>Institut za istraživanje i razvoj održivih ekosustava, OIB 97065215278, Jagodno 100/a, 10410 Velika Gorica</izvorni_sadrzaj>
    <derivirana_varijabla naziv="DomainObject.Predmet.ProtustrankaWithAdressOIB_1">Institut za istraživanje i razvoj održivih ekosustava, OIB 97065215278, Jagodno 100/a, 10410 Velika Gorica</derivirana_varijabla>
  </DomainObject.Predmet.ProtustrankaWithAdressOIB>
  <DomainObject.Predmet.ProtustrankaNazivFormated>
    <izvorni_sadrzaj>Institut za istraživanje i razvoj održivih ekosustava</izvorni_sadrzaj>
    <derivirana_varijabla naziv="DomainObject.Predmet.ProtustrankaNazivFormated_1">Institut za istraživanje i razvoj održivih ekosustava</derivirana_varijabla>
  </DomainObject.Predmet.ProtustrankaNazivFormated>
  <DomainObject.Predmet.ProtustrankaNazivFormatedOIB>
    <izvorni_sadrzaj>Institut za istraživanje i razvoj održivih ekosustava, OIB 97065215278</izvorni_sadrzaj>
    <derivirana_varijabla naziv="DomainObject.Predmet.ProtustrankaNazivFormatedOIB_1">Institut za istraživanje i razvoj održivih ekosustava, OIB 97065215278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Institut za istraživanje i razvoj održivih ekosustava; Mirjana Mataušić-Pišl</izvorni_sadrzaj>
    <derivirana_varijabla naziv="DomainObject.Predmet.StrankaFormated_1">  Institut za istraživanje i razvoj održivih ekosustava; Mirjana Mataušić-Pišl</derivirana_varijabla>
  </DomainObject.Predmet.StrankaFormated>
  <DomainObject.Predmet.StrankaFormatedOIB>
    <izvorni_sadrzaj>  Institut za istraživanje i razvoj održivih ekosustava, OIB 97065215278; Mirjana Mataušić-Pišl, OIB 82607573373</izvorni_sadrzaj>
    <derivirana_varijabla naziv="DomainObject.Predmet.StrankaFormatedOIB_1">  Institut za istraživanje i razvoj održivih ekosustava, OIB 97065215278; Mirjana Mataušić-Pišl, OIB 82607573373</derivirana_varijabla>
  </DomainObject.Predmet.StrankaFormatedOIB>
  <DomainObject.Predmet.StrankaFormatedWithAdress>
    <izvorni_sadrzaj> Institut za istraživanje i razvoj održivih ekosustava, Jagodno 100/a, 10410 Velika Gorica; Mirjana Mataušić-Pišl, Jagodno 100 A, 10410 Jagodno</izvorni_sadrzaj>
    <derivirana_varijabla naziv="DomainObject.Predmet.StrankaFormatedWithAdress_1"> Institut za istraživanje i razvoj održivih ekosustava, Jagodno 100/a, 10410 Velika Gorica; Mirjana Mataušić-Pišl, Jagodno 100 A, 10410 Jagodno</derivirana_varijabla>
  </DomainObject.Predmet.StrankaFormatedWithAdress>
  <DomainObject.Predmet.StrankaFormatedWithAdressOIB>
    <izvorni_sadrzaj> Institut za istraživanje i razvoj održivih ekosustava, OIB 97065215278, Jagodno 100/a, 10410 Velika Gorica; Mirjana Mataušić-Pišl, OIB 82607573373, Jagodno 100 A, 10410 Jagodno</izvorni_sadrzaj>
    <derivirana_varijabla naziv="DomainObject.Predmet.StrankaFormatedWithAdressOIB_1"> Institut za istraživanje i razvoj održivih ekosustava, OIB 97065215278, Jagodno 100/a, 10410 Velika Gorica; Mirjana Mataušić-Pišl, OIB 82607573373, Jagodno 100 A, 10410 Jagodno</derivirana_varijabla>
  </DomainObject.Predmet.StrankaFormatedWithAdressOIB>
  <DomainObject.Predmet.StrankaWithAdress>
    <izvorni_sadrzaj>Institut za istraživanje i razvoj održivih ekosustava Jagodno 100/a,10410 Velika Gorica,Mirjana Mataušić-Pišl Jagodno 100 A,10410 Jagodno</izvorni_sadrzaj>
    <derivirana_varijabla naziv="DomainObject.Predmet.StrankaWithAdress_1">Institut za istraživanje i razvoj održivih ekosustava Jagodno 100/a,10410 Velika Gorica,Mirjana Mataušić-Pišl Jagodno 100 A,10410 Jagodno</derivirana_varijabla>
  </DomainObject.Predmet.StrankaWithAdress>
  <DomainObject.Predmet.StrankaWithAdressOIB>
    <izvorni_sadrzaj>Institut za istraživanje i razvoj održivih ekosustava, OIB 97065215278, Jagodno 100/a,10410 Velika Gorica,Mirjana Mataušić-Pišl, OIB 82607573373, Jagodno 100 A,10410 Jagodno</izvorni_sadrzaj>
    <derivirana_varijabla naziv="DomainObject.Predmet.StrankaWithAdressOIB_1">Institut za istraživanje i razvoj održivih ekosustava, OIB 97065215278, Jagodno 100/a,10410 Velika Gorica,Mirjana Mataušić-Pišl, OIB 82607573373, Jagodno 100 A,10410 Jagodno</derivirana_varijabla>
  </DomainObject.Predmet.StrankaWithAdressOIB>
  <DomainObject.Predmet.StrankaNazivFormated>
    <izvorni_sadrzaj>Institut za istraživanje i razvoj održivih ekosustava,Mirjana Mataušić-Pišl</izvorni_sadrzaj>
    <derivirana_varijabla naziv="DomainObject.Predmet.StrankaNazivFormated_1">Institut za istraživanje i razvoj održivih ekosustava,Mirjana Mataušić-Pišl</derivirana_varijabla>
  </DomainObject.Predmet.StrankaNazivFormated>
  <DomainObject.Predmet.StrankaNazivFormatedOIB>
    <izvorni_sadrzaj>Institut za istraživanje i razvoj održivih ekosustava, OIB 97065215278,Mirjana Mataušić-Pišl, OIB 82607573373</izvorni_sadrzaj>
    <derivirana_varijabla naziv="DomainObject.Predmet.StrankaNazivFormatedOIB_1">Institut za istraživanje i razvoj održivih ekosustava, OIB 97065215278,Mirjana Mataušić-Pišl, OIB 82607573373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Institut za istraživanje i razvoj održivih ekosustava</item>
      <item>Mirjana Mataušić-Pišl</item>
    </izvorni_sadrzaj>
    <derivirana_varijabla naziv="DomainObject.Predmet.StrankaListFormated_1">
      <item>Institut za istraživanje i razvoj održivih ekosustava</item>
      <item>Mirjana Mataušić-Pišl</item>
    </derivirana_varijabla>
  </DomainObject.Predmet.StrankaListFormated>
  <DomainObject.Predmet.StrankaListFormatedOIB>
    <izvorni_sadrzaj>
      <item>Institut za istraživanje i razvoj održivih ekosustava, OIB 97065215278</item>
      <item>Mirjana Mataušić-Pišl, OIB 82607573373</item>
    </izvorni_sadrzaj>
    <derivirana_varijabla naziv="DomainObject.Predmet.StrankaListFormatedOIB_1">
      <item>Institut za istraživanje i razvoj održivih ekosustava, OIB 97065215278</item>
      <item>Mirjana Mataušić-Pišl, OIB 82607573373</item>
    </derivirana_varijabla>
  </DomainObject.Predmet.StrankaListFormatedOIB>
  <DomainObject.Predmet.StrankaListFormatedWithAdress>
    <izvorni_sadrzaj>
      <item>Institut za istraživanje i razvoj održivih ekosustava, Jagodno 100/a, 10410 Velika Gorica</item>
      <item>Mirjana Mataušić-Pišl, Jagodno 100 A, 10410 Jagodno</item>
    </izvorni_sadrzaj>
    <derivirana_varijabla naziv="DomainObject.Predmet.StrankaListFormatedWithAdress_1">
      <item>Institut za istraživanje i razvoj održivih ekosustava, Jagodno 100/a, 10410 Velika Gorica</item>
      <item>Mirjana Mataušić-Pišl, Jagodno 100 A, 10410 Jagodno</item>
    </derivirana_varijabla>
  </DomainObject.Predmet.StrankaListFormatedWithAdress>
  <DomainObject.Predmet.StrankaListFormatedWithAdressOIB>
    <izvorni_sadrzaj>
      <item>Institut za istraživanje i razvoj održivih ekosustava, OIB 97065215278, Jagodno 100/a, 10410 Velika Gorica</item>
      <item>Mirjana Mataušić-Pišl, OIB 82607573373, Jagodno 100 A, 10410 Jagodno</item>
    </izvorni_sadrzaj>
    <derivirana_varijabla naziv="DomainObject.Predmet.StrankaListFormatedWithAdressOIB_1">
      <item>Institut za istraživanje i razvoj održivih ekosustava, OIB 97065215278, Jagodno 100/a, 10410 Velika Gorica</item>
      <item>Mirjana Mataušić-Pišl, OIB 82607573373, Jagodno 100 A, 10410 Jagodno</item>
    </derivirana_varijabla>
  </DomainObject.Predmet.StrankaListFormatedWithAdressOIB>
  <DomainObject.Predmet.StrankaListNazivFormated>
    <izvorni_sadrzaj>
      <item>Institut za istraživanje i razvoj održivih ekosustava</item>
      <item>Mirjana Mataušić-Pišl</item>
    </izvorni_sadrzaj>
    <derivirana_varijabla naziv="DomainObject.Predmet.StrankaListNazivFormated_1">
      <item>Institut za istraživanje i razvoj održivih ekosustava</item>
      <item>Mirjana Mataušić-Pišl</item>
    </derivirana_varijabla>
  </DomainObject.Predmet.StrankaListNazivFormated>
  <DomainObject.Predmet.StrankaListNazivFormatedOIB>
    <izvorni_sadrzaj>
      <item>Institut za istraživanje i razvoj održivih ekosustava, OIB 97065215278</item>
      <item>Mirjana Mataušić-Pišl, OIB 82607573373</item>
    </izvorni_sadrzaj>
    <derivirana_varijabla naziv="DomainObject.Predmet.StrankaListNazivFormatedOIB_1">
      <item>Institut za istraživanje i razvoj održivih ekosustava, OIB 97065215278</item>
      <item>Mirjana Mataušić-Pišl, OIB 82607573373</item>
    </derivirana_varijabla>
  </DomainObject.Predmet.StrankaListNazivFormatedOIB>
  <DomainObject.Predmet.ProtuStrankaListFormated>
    <izvorni_sadrzaj>
      <item>Institut za istraživanje i razvoj održivih ekosustava zastupanog po punomoćniku Aleksander Haid</item>
    </izvorni_sadrzaj>
    <derivirana_varijabla naziv="DomainObject.Predmet.ProtuStrankaListFormated_1">
      <item>Institut za istraživanje i razvoj održivih ekosustava zastupanog po punomoćniku Aleksander Haid</item>
    </derivirana_varijabla>
  </DomainObject.Predmet.ProtuStrankaListFormated>
  <DomainObject.Predmet.ProtuStrankaListFormatedOIB>
    <izvorni_sadrzaj>
      <item>Institut za istraživanje i razvoj održivih ekosustava, OIB 97065215278 zastupanog po punomoćniku Aleksander Haid</item>
    </izvorni_sadrzaj>
    <derivirana_varijabla naziv="DomainObject.Predmet.ProtuStrankaListFormatedOIB_1">
      <item>Institut za istraživanje i razvoj održivih ekosustava, OIB 97065215278 zastupanog po punomoćniku Aleksander Haid</item>
    </derivirana_varijabla>
  </DomainObject.Predmet.ProtuStrankaListFormatedOIB>
  <DomainObject.Predmet.ProtuStrankaListFormatedWithAdress>
    <izvorni_sadrzaj>
      <item>Institut za istraživanje i razvoj održivih ekosustava, Jagodno 100/a, 10410 Velika Gorica zastupanog po punomoćniku Aleksander Haid</item>
    </izvorni_sadrzaj>
    <derivirana_varijabla naziv="DomainObject.Predmet.ProtuStrankaListFormatedWithAdress_1">
      <item>Institut za istraživanje i razvoj održivih ekosustava, Jagodno 100/a, 10410 Velika Gorica zastupanog po punomoćniku Aleksander Haid</item>
    </derivirana_varijabla>
  </DomainObject.Predmet.ProtuStrankaListFormatedWithAdress>
  <DomainObject.Predmet.ProtuStrankaListFormatedWithAdressOIB>
    <izvorni_sadrzaj>
      <item>Institut za istraživanje i razvoj održivih ekosustava, OIB 97065215278, Jagodno 100/a, 10410 Velika Gorica zastupanog po punomoćniku Aleksander Haid</item>
    </izvorni_sadrzaj>
    <derivirana_varijabla naziv="DomainObject.Predmet.ProtuStrankaListFormatedWithAdressOIB_1">
      <item>Institut za istraživanje i razvoj održivih ekosustava, OIB 97065215278, Jagodno 100/a, 10410 Velika Gorica zastupanog po punomoćniku Aleksander Haid</item>
    </derivirana_varijabla>
  </DomainObject.Predmet.ProtuStrankaListFormatedWithAdressOIB>
  <DomainObject.Predmet.ProtuStrankaListNazivFormated>
    <izvorni_sadrzaj>
      <item>Institut za istraživanje i razvoj održivih ekosustava</item>
    </izvorni_sadrzaj>
    <derivirana_varijabla naziv="DomainObject.Predmet.ProtuStrankaListNazivFormated_1">
      <item>Institut za istraživanje i razvoj održivih ekosustava</item>
    </derivirana_varijabla>
  </DomainObject.Predmet.ProtuStrankaListNazivFormated>
  <DomainObject.Predmet.ProtuStrankaListNazivFormatedOIB>
    <izvorni_sadrzaj>
      <item>Institut za istraživanje i razvoj održivih ekosustava, OIB 97065215278</item>
    </izvorni_sadrzaj>
    <derivirana_varijabla naziv="DomainObject.Predmet.ProtuStrankaListNazivFormatedOIB_1">
      <item>Institut za istraživanje i razvoj održivih ekosustava, OIB 97065215278</item>
    </derivirana_varijabla>
  </DomainObject.Predmet.ProtuStrankaListNazivFormatedOIB>
  <DomainObject.Predmet.OstaliListFormated>
    <izvorni_sadrzaj>
      <item>Aleksander Haid punomoćnik sudionika u postupku Institut za istraživanje i razvoj održivih ekosustava</item>
    </izvorni_sadrzaj>
    <derivirana_varijabla naziv="DomainObject.Predmet.OstaliListFormated_1">
      <item>Aleksander Haid punomoćnik sudionika u postupku Institut za istraživanje i razvoj održivih ekosustava</item>
    </derivirana_varijabla>
  </DomainObject.Predmet.OstaliListFormated>
  <DomainObject.Predmet.OstaliListFormatedOIB>
    <izvorni_sadrzaj>
      <item>Aleksander Haid punomoćnik sudionika u postupku Institut za istraživanje i razvoj održivih ekosustava</item>
    </izvorni_sadrzaj>
    <derivirana_varijabla naziv="DomainObject.Predmet.OstaliListFormatedOIB_1">
      <item>Aleksander Haid punomoćnik sudionika u postupku Institut za istraživanje i razvoj održivih ekosustava</item>
    </derivirana_varijabla>
  </DomainObject.Predmet.OstaliListFormatedOIB>
  <DomainObject.Predmet.OstaliListFormatedWithAdress>
    <izvorni_sadrzaj>
      <item>Aleksander Haid, Ilica 134, 10000 Zagreb punomoćnik sudionika u postupku Institut za istraživanje i razvoj održivih ekosustava</item>
    </izvorni_sadrzaj>
    <derivirana_varijabla naziv="DomainObject.Predmet.OstaliListFormatedWithAdress_1">
      <item>Aleksander Haid, Ilica 134, 10000 Zagreb punomoćnik sudionika u postupku Institut za istraživanje i razvoj održivih ekosustava</item>
    </derivirana_varijabla>
  </DomainObject.Predmet.OstaliListFormatedWithAdress>
  <DomainObject.Predmet.OstaliListFormatedWithAdressOIB>
    <izvorni_sadrzaj>
      <item>Aleksander Haid, Ilica 134, 10000 Zagreb punomoćnik sudionika u postupku Institut za istraživanje i razvoj održivih ekosustava</item>
    </izvorni_sadrzaj>
    <derivirana_varijabla naziv="DomainObject.Predmet.OstaliListFormatedWithAdressOIB_1">
      <item>Aleksander Haid, Ilica 134, 10000 Zagreb punomoćnik sudionika u postupku Institut za istraživanje i razvoj održivih ekosustava</item>
    </derivirana_varijabla>
  </DomainObject.Predmet.OstaliListFormatedWithAdressOIB>
  <DomainObject.Predmet.OstaliListNazivFormated>
    <izvorni_sadrzaj>
      <item>Aleksander Haid</item>
    </izvorni_sadrzaj>
    <derivirana_varijabla naziv="DomainObject.Predmet.OstaliListNazivFormated_1">
      <item>Aleksander Haid</item>
    </derivirana_varijabla>
  </DomainObject.Predmet.OstaliListNazivFormated>
  <DomainObject.Predmet.OstaliListNazivFormatedOIB>
    <izvorni_sadrzaj>
      <item>Aleksander Haid</item>
    </izvorni_sadrzaj>
    <derivirana_varijabla naziv="DomainObject.Predmet.OstaliListNazivFormatedOIB_1">
      <item>Aleksander Haid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Institut za istraživanje i razvoj održivih ekosustava i dr.</izvorni_sadrzaj>
    <derivirana_varijabla naziv="DomainObject.Predmet.StrankaIDrugi_1">Institut za istraživanje i razvoj održivih ekosustava i dr.</derivirana_varijabla>
  </DomainObject.Predmet.StrankaIDrugi>
  <DomainObject.Predmet.ProtustrankaIDrugi>
    <izvorni_sadrzaj>Institut za istraživanje i razvoj održivih ekosustava</izvorni_sadrzaj>
    <derivirana_varijabla naziv="DomainObject.Predmet.ProtustrankaIDrugi_1">Institut za istraživanje i razvoj održivih ekosustava</derivirana_varijabla>
  </DomainObject.Predmet.ProtustrankaIDrugi>
  <DomainObject.Predmet.StrankaIDrugiAdressOIB>
    <izvorni_sadrzaj>Institut za istraživanje i razvoj održivih ekosustava, OIB 97065215278, Jagodno 100/a, 10410 Velika Gorica i dr.</izvorni_sadrzaj>
    <derivirana_varijabla naziv="DomainObject.Predmet.StrankaIDrugiAdressOIB_1">Institut za istraživanje i razvoj održivih ekosustava, OIB 97065215278, Jagodno 100/a, 10410 Velika Gorica i dr.</derivirana_varijabla>
  </DomainObject.Predmet.StrankaIDrugiAdressOIB>
  <DomainObject.Predmet.ProtustrankaIDrugiAdressOIB>
    <izvorni_sadrzaj>Institut za istraživanje i razvoj održivih ekosustava, OIB 97065215278, Jagodno 100/a, 10410 Velika Gorica</izvorni_sadrzaj>
    <derivirana_varijabla naziv="DomainObject.Predmet.ProtustrankaIDrugiAdressOIB_1">Institut za istraživanje i razvoj održivih ekosustava, OIB 97065215278, Jagodno 100/a,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Institut za istraživanje i razvoj održivih ekosustava</item>
      <item>Institut za istraživanje i razvoj održivih ekosustava</item>
      <item>Aleksander Haid</item>
      <item>Mirjana Mataušić-Pišl</item>
    </izvorni_sadrzaj>
    <derivirana_varijabla naziv="DomainObject.Predmet.SudioniciListNaziv_1">
      <item>Institut za istraživanje i razvoj održivih ekosustava</item>
      <item>Institut za istraživanje i razvoj održivih ekosustava</item>
      <item>Aleksander Haid</item>
      <item>Mirjana Mataušić-Pišl</item>
    </derivirana_varijabla>
  </DomainObject.Predmet.SudioniciListNaziv>
  <DomainObject.Predmet.SudioniciListAdressOIB>
    <izvorni_sadrzaj>
      <item>Institut za istraživanje i razvoj održivih ekosustava, OIB 97065215278, Jagodno 100/a,10410 Velika Gorica</item>
      <item>Institut za istraživanje i razvoj održivih ekosustava, OIB 97065215278, Jagodno 100/a,10410 Velika Gorica</item>
      <item>Aleksander Haid, Ilica 134,10000 Zagreb</item>
      <item>Mirjana Mataušić-Pišl, OIB 82607573373, Jagodno 100 A,10410 Jagodno</item>
    </izvorni_sadrzaj>
    <derivirana_varijabla naziv="DomainObject.Predmet.SudioniciListAdressOIB_1">
      <item>Institut za istraživanje i razvoj održivih ekosustava, OIB 97065215278, Jagodno 100/a,10410 Velika Gorica</item>
      <item>Institut za istraživanje i razvoj održivih ekosustava, OIB 97065215278, Jagodno 100/a,10410 Velika Gorica</item>
      <item>Aleksander Haid, Ilica 134,10000 Zagreb</item>
      <item>Mirjana Mataušić-Pišl, OIB 82607573373, Jagodno 100 A,10410 Jagodno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97065215278</item>
      <item>, OIB 97065215278</item>
      <item>, OIB null</item>
      <item>, OIB 82607573373</item>
    </izvorni_sadrzaj>
    <derivirana_varijabla naziv="DomainObject.Predmet.SudioniciListNazivOIB_1">
      <item>, OIB 97065215278</item>
      <item>, OIB 97065215278</item>
      <item>, OIB null</item>
      <item>, OIB 82607573373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280</properties:Words>
  <properties:Characters>1425</properties:Characters>
  <properties:Lines>51</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2018-07-04T06:44:00Z</dcterms:created>
  <dc:creator>Korisnik</dc:creator>
  <cp:lastModifiedBy>Draženka Prpić</cp:lastModifiedBy>
  <cp:lastPrinted>2018-07-04T06:48:00Z</cp:lastPrinted>
  <dcterms:modified xmlns:xsi="http://www.w3.org/2001/XMLSchema-instance" xsi:type="dcterms:W3CDTF">2018-07-04T06:48:00Z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(ZAKLJUČAK-St-138-18.docx)</vt:lpwstr>
  </prop:property>
  <prop:property name="CC_coloring" pid="4" fmtid="{D5CDD505-2E9C-101B-9397-08002B2CF9AE}">
    <vt:bool>false</vt:bool>
  </prop:property>
  <prop:property name="BrojStranica" pid="5" fmtid="{D5CDD505-2E9C-101B-9397-08002B2CF9AE}">
    <vt:i4>2</vt:i4>
  </prop:property>
</prop:Properties>
</file>