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c6ee" w14:paraId="c5ac6ee" w:rsidRDefault="0047725F" w:rsidP="006A4C1B" w:rsidR="0047725F" w:rsidRPr="00303FA8">
      <w:pPr>
        <w15:collapsed w:val="false"/>
        <w:rPr>
          <w:b/>
        </w:rPr>
      </w:pPr>
    </w:p>
    <w:p w:rsidRDefault="0047725F" w:rsidP="006A4C1B" w:rsidR="0047725F" w:rsidRPr="00303FA8">
      <w:pPr>
        <w:rPr>
          <w:b/>
        </w:rPr>
      </w:pPr>
    </w:p>
    <w:p w:rsidRDefault="008573B7" w:rsidP="006A4C1B" w:rsidR="008573B7" w:rsidRPr="00303FA8">
      <w:pPr>
        <w:rPr>
          <w:b/>
        </w:rPr>
      </w:pPr>
    </w:p>
    <w:p w:rsidRDefault="00095CF6" w:rsidP="00095CF6" w:rsidR="00095CF6" w:rsidRPr="00303FA8"/>
    <w:p w:rsidRDefault="00156130" w:rsidP="00FA0EDB" w:rsidR="00FA0EDB" w:rsidRPr="00303FA8"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EDB" w:rsidP="00FA0EDB" w:rsidR="00FA0EDB" w:rsidRPr="00303FA8">
      <w:r w:rsidRPr="00303FA8">
        <w:t>REPUBLIKA HRVATSKA</w:t>
      </w:r>
    </w:p>
    <w:p w:rsidRDefault="00FA0EDB" w:rsidP="00FA0EDB" w:rsidR="00FA0EDB" w:rsidRPr="00303FA8">
      <w:r w:rsidRPr="00303FA8">
        <w:t xml:space="preserve">  Trgovački sud u Zagrebu</w:t>
      </w:r>
    </w:p>
    <w:p w:rsidRDefault="00FA0EDB" w:rsidP="00FA0EDB" w:rsidR="00FA0EDB" w:rsidRPr="00303FA8">
      <w:r w:rsidRPr="00303FA8">
        <w:t xml:space="preserve">   Zagreb, </w:t>
      </w:r>
      <w:proofErr w:type="spellStart"/>
      <w:r w:rsidRPr="00303FA8">
        <w:t>Amruševa</w:t>
      </w:r>
      <w:proofErr w:type="spellEnd"/>
      <w:r w:rsidRPr="00303FA8">
        <w:t xml:space="preserve"> 2/II                                                                                St -</w:t>
      </w:r>
      <w:r w:rsidR="000B66CC">
        <w:t>204</w:t>
      </w:r>
      <w:r w:rsidR="005666C0" w:rsidRPr="00303FA8">
        <w:t>8/2013</w:t>
      </w:r>
    </w:p>
    <w:p w:rsidRDefault="000208A6" w:rsidP="00FA0EDB" w:rsidR="00FA0EDB" w:rsidRPr="00303FA8">
      <w:pPr>
        <w:jc w:val="center"/>
      </w:pPr>
      <w:r w:rsidRPr="00303FA8">
        <w:t>REPUBLIKA HRVATSKA</w:t>
      </w:r>
    </w:p>
    <w:p w:rsidRDefault="00FA0EDB" w:rsidP="00FA0EDB" w:rsidR="00FA0EDB" w:rsidRPr="00303FA8">
      <w:pPr>
        <w:jc w:val="center"/>
        <w:rPr>
          <w:b/>
        </w:rPr>
      </w:pPr>
      <w:r w:rsidRPr="00303FA8">
        <w:rPr>
          <w:b/>
        </w:rPr>
        <w:t>R J E Š E NJ E</w:t>
      </w:r>
    </w:p>
    <w:p w:rsidRDefault="00FA0EDB" w:rsidP="00FA0EDB" w:rsidR="00FA0EDB" w:rsidRPr="00303FA8">
      <w:pPr>
        <w:jc w:val="center"/>
        <w:rPr>
          <w:b/>
        </w:rPr>
      </w:pPr>
    </w:p>
    <w:p w:rsidRDefault="005666C0" w:rsidP="005666C0" w:rsidR="005666C0" w:rsidRPr="00303FA8">
      <w:pPr>
        <w:rPr>
          <w:b/>
        </w:rPr>
      </w:pPr>
    </w:p>
    <w:p w:rsidRDefault="005666C0" w:rsidP="005666C0" w:rsidR="005666C0" w:rsidRPr="00303FA8">
      <w:pPr>
        <w:ind w:firstLine="708"/>
        <w:jc w:val="both"/>
        <w:rPr>
          <w:lang w:val="pt-BR"/>
        </w:rPr>
      </w:pPr>
      <w:r w:rsidRPr="00303FA8">
        <w:rPr>
          <w:lang w:val="pt-BR"/>
        </w:rPr>
        <w:t xml:space="preserve">Trgovački sud u Zagrebu, po stečajnom sucu Nikoli Ribarić, u stečajnom postupku nad dužnikom </w:t>
      </w:r>
      <w:r w:rsidRPr="00303FA8">
        <w:t xml:space="preserve">AGROMAR-ZLATAR d.o.o. – u stečaju, Zlatar (Grad Zlatar), Sajmišna 3, OIB: 33130039244, MBS: 080154466, dana </w:t>
      </w:r>
      <w:r w:rsidR="000B66CC">
        <w:t>10</w:t>
      </w:r>
      <w:r w:rsidRPr="00303FA8">
        <w:t xml:space="preserve">. kolovoza 2016. godine, </w:t>
      </w:r>
      <w:r w:rsidRPr="00303FA8">
        <w:rPr>
          <w:lang w:val="pt-BR"/>
        </w:rPr>
        <w:t xml:space="preserve"> </w:t>
      </w:r>
    </w:p>
    <w:p w:rsidRDefault="005666C0" w:rsidP="005666C0" w:rsidR="005666C0" w:rsidRPr="00303FA8">
      <w:pPr>
        <w:ind w:firstLine="708"/>
        <w:jc w:val="both"/>
        <w:rPr>
          <w:lang w:val="pt-BR"/>
        </w:rPr>
      </w:pPr>
    </w:p>
    <w:p w:rsidRDefault="00FA0EDB" w:rsidP="00FA0EDB" w:rsidR="00FA0EDB" w:rsidRPr="00303FA8">
      <w:pPr>
        <w:jc w:val="both"/>
      </w:pPr>
    </w:p>
    <w:p w:rsidRDefault="00956924" w:rsidP="00F65EBC" w:rsidR="003D6653" w:rsidRPr="00303FA8">
      <w:pPr>
        <w:jc w:val="center"/>
        <w:rPr>
          <w:b/>
        </w:rPr>
      </w:pPr>
      <w:r w:rsidRPr="00303FA8">
        <w:rPr>
          <w:b/>
        </w:rPr>
        <w:t xml:space="preserve">r  i  j  e  š  i  o   </w:t>
      </w:r>
      <w:r w:rsidR="00A86461" w:rsidRPr="00303FA8">
        <w:rPr>
          <w:b/>
        </w:rPr>
        <w:t xml:space="preserve">   j  e</w:t>
      </w:r>
    </w:p>
    <w:p w:rsidRDefault="00D637A2" w:rsidP="00F65EBC" w:rsidR="00D637A2" w:rsidRPr="00303FA8">
      <w:pPr>
        <w:jc w:val="center"/>
        <w:rPr>
          <w:b/>
        </w:rPr>
      </w:pPr>
    </w:p>
    <w:p w:rsidRDefault="00166FB7" w:rsidP="006A4C1B" w:rsidR="006A4C1B" w:rsidRPr="00303FA8">
      <w:r w:rsidRPr="00303FA8">
        <w:t xml:space="preserve">I      </w:t>
      </w:r>
      <w:r w:rsidR="006A4C1B" w:rsidRPr="00303FA8">
        <w:t xml:space="preserve">Pokretnine stečajnog dužnika </w:t>
      </w:r>
      <w:r w:rsidR="005666C0" w:rsidRPr="00303FA8">
        <w:t>AGROMAR-ZLATAR d.o.o. – u stečaju, Zlatar (Grad Zlatar), Sajmišna 3, OIB: 33130039244, MBS: 080154466</w:t>
      </w:r>
      <w:r w:rsidR="00C63C2E" w:rsidRPr="00303FA8">
        <w:t>:</w:t>
      </w:r>
    </w:p>
    <w:p w:rsidRDefault="00C63C2E" w:rsidP="006A4C1B" w:rsidR="00C63C2E" w:rsidRPr="00303FA8"/>
    <w:p w:rsidRDefault="00C63C2E" w:rsidP="00C63C2E" w:rsidR="000208A6" w:rsidRPr="00303FA8">
      <w:pPr>
        <w:pStyle w:val="Odlomakpopisa1"/>
        <w:numPr>
          <w:ilvl w:val="0"/>
          <w:numId w:val="3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Vrsta vozila: </w:t>
      </w:r>
      <w:r w:rsidR="005666C0" w:rsidRPr="00303FA8">
        <w:rPr>
          <w:rFonts w:cs="Times New Roman" w:hAnsi="Times New Roman" w:ascii="Times New Roman"/>
          <w:sz w:val="24"/>
          <w:szCs w:val="24"/>
        </w:rPr>
        <w:t>TRAKTOR</w:t>
      </w:r>
    </w:p>
    <w:p w:rsidRDefault="00C63C2E" w:rsidP="000208A6" w:rsidR="00C63C2E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5666C0" w:rsidRPr="00303FA8">
        <w:rPr>
          <w:rFonts w:cs="Times New Roman" w:hAnsi="Times New Roman" w:ascii="Times New Roman"/>
          <w:sz w:val="24"/>
          <w:szCs w:val="24"/>
        </w:rPr>
        <w:t>STEYR</w:t>
      </w:r>
    </w:p>
    <w:p w:rsidRDefault="00C63C2E" w:rsidP="00C63C2E" w:rsidR="00326F29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Tip</w:t>
      </w:r>
      <w:r w:rsidR="00326F29" w:rsidRPr="00303FA8">
        <w:rPr>
          <w:rFonts w:cs="Times New Roman" w:hAnsi="Times New Roman" w:ascii="Times New Roman"/>
          <w:sz w:val="24"/>
          <w:szCs w:val="24"/>
        </w:rPr>
        <w:t xml:space="preserve"> vozila:</w:t>
      </w:r>
      <w:r w:rsidRPr="00303FA8">
        <w:rPr>
          <w:rFonts w:cs="Times New Roman" w:hAnsi="Times New Roman" w:ascii="Times New Roman"/>
          <w:sz w:val="24"/>
          <w:szCs w:val="24"/>
        </w:rPr>
        <w:t xml:space="preserve"> </w:t>
      </w:r>
      <w:r w:rsidR="005666C0" w:rsidRPr="00303FA8">
        <w:rPr>
          <w:rFonts w:cs="Times New Roman" w:hAnsi="Times New Roman" w:ascii="Times New Roman"/>
          <w:sz w:val="24"/>
          <w:szCs w:val="24"/>
        </w:rPr>
        <w:t>9145</w:t>
      </w:r>
    </w:p>
    <w:p w:rsidRDefault="00C63C2E" w:rsidP="00C63C2E" w:rsidR="00C63C2E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Boja vozila:    </w:t>
      </w:r>
      <w:r w:rsidR="005666C0" w:rsidRPr="00303FA8">
        <w:rPr>
          <w:rFonts w:cs="Times New Roman" w:hAnsi="Times New Roman" w:ascii="Times New Roman"/>
          <w:sz w:val="24"/>
          <w:szCs w:val="24"/>
        </w:rPr>
        <w:t>VIŠEBOJAN</w:t>
      </w:r>
      <w:r w:rsidRPr="00303F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3C2E" w:rsidP="00C63C2E" w:rsidR="00C63C2E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5666C0" w:rsidRPr="00303FA8">
        <w:rPr>
          <w:rFonts w:cs="Times New Roman" w:hAnsi="Times New Roman" w:ascii="Times New Roman"/>
          <w:sz w:val="24"/>
          <w:szCs w:val="24"/>
        </w:rPr>
        <w:t>90807501598</w:t>
      </w:r>
    </w:p>
    <w:p w:rsidRDefault="00C63C2E" w:rsidP="00C63C2E" w:rsidR="00C63C2E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Godin</w:t>
      </w:r>
      <w:r w:rsidR="005F7EC5" w:rsidRPr="00303FA8">
        <w:rPr>
          <w:rFonts w:cs="Times New Roman" w:hAnsi="Times New Roman" w:ascii="Times New Roman"/>
          <w:sz w:val="24"/>
          <w:szCs w:val="24"/>
        </w:rPr>
        <w:t xml:space="preserve">a proizvodnje: </w:t>
      </w:r>
      <w:r w:rsidR="005666C0" w:rsidRPr="00303FA8">
        <w:rPr>
          <w:rFonts w:cs="Times New Roman" w:hAnsi="Times New Roman" w:ascii="Times New Roman"/>
          <w:sz w:val="24"/>
          <w:szCs w:val="24"/>
        </w:rPr>
        <w:t>1996.</w:t>
      </w:r>
    </w:p>
    <w:p w:rsidRDefault="00343C3B" w:rsidP="00326F29" w:rsidR="00326F29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Snaga motora: 107 KW</w:t>
      </w:r>
    </w:p>
    <w:p w:rsidRDefault="00343C3B" w:rsidP="00326F29" w:rsidR="00343C3B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Radni obujam: 6596 cm3</w:t>
      </w:r>
    </w:p>
    <w:p w:rsidRDefault="00343C3B" w:rsidP="00326F29" w:rsidR="00343C3B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Oblik karoserije: s kabinom</w:t>
      </w:r>
    </w:p>
    <w:p w:rsidRDefault="00343C3B" w:rsidP="00326F29" w:rsidR="00343C3B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Mjesta za sjedenje: 1</w:t>
      </w:r>
    </w:p>
    <w:p w:rsidRDefault="00326F29" w:rsidP="00326F29" w:rsidR="00C63C2E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Z</w:t>
      </w:r>
      <w:r w:rsidR="00C63C2E" w:rsidRPr="00303FA8">
        <w:rPr>
          <w:rFonts w:cs="Times New Roman" w:hAnsi="Times New Roman" w:ascii="Times New Roman"/>
          <w:sz w:val="24"/>
          <w:szCs w:val="24"/>
        </w:rPr>
        <w:t xml:space="preserve">abrana otuđenja: </w:t>
      </w:r>
      <w:r w:rsidR="00303FA8" w:rsidRPr="00303FA8">
        <w:rPr>
          <w:rFonts w:cs="Times New Roman" w:hAnsi="Times New Roman" w:ascii="Times New Roman"/>
          <w:sz w:val="24"/>
          <w:szCs w:val="24"/>
        </w:rPr>
        <w:t xml:space="preserve">za </w:t>
      </w:r>
      <w:r w:rsidR="00C63C2E" w:rsidRPr="00303FA8">
        <w:rPr>
          <w:rFonts w:cs="Times New Roman" w:hAnsi="Times New Roman" w:ascii="Times New Roman"/>
          <w:sz w:val="24"/>
          <w:szCs w:val="24"/>
        </w:rPr>
        <w:t xml:space="preserve">korist </w:t>
      </w:r>
      <w:proofErr w:type="spellStart"/>
      <w:r w:rsidR="00C63C2E" w:rsidRPr="00303FA8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C63C2E" w:rsidRPr="00303FA8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5F7EC5" w:rsidRPr="00303FA8">
        <w:rPr>
          <w:rFonts w:cs="Times New Roman" w:hAnsi="Times New Roman" w:ascii="Times New Roman"/>
          <w:sz w:val="24"/>
          <w:szCs w:val="24"/>
        </w:rPr>
        <w:t>RH, Ministarstvo financija, Porezna uprava</w:t>
      </w:r>
      <w:r w:rsidR="00343C3B" w:rsidRPr="00303FA8">
        <w:rPr>
          <w:rFonts w:cs="Times New Roman" w:hAnsi="Times New Roman" w:ascii="Times New Roman"/>
          <w:sz w:val="24"/>
          <w:szCs w:val="24"/>
        </w:rPr>
        <w:t>, Područni ured Krapina:</w:t>
      </w:r>
      <w:r w:rsidR="005F7EC5" w:rsidRPr="00303FA8">
        <w:rPr>
          <w:rFonts w:cs="Times New Roman" w:hAnsi="Times New Roman" w:ascii="Times New Roman"/>
          <w:sz w:val="24"/>
          <w:szCs w:val="24"/>
        </w:rPr>
        <w:t xml:space="preserve"> Klasa: UP/I-415-02/201</w:t>
      </w:r>
      <w:r w:rsidR="00343C3B" w:rsidRPr="00303FA8">
        <w:rPr>
          <w:rFonts w:cs="Times New Roman" w:hAnsi="Times New Roman" w:ascii="Times New Roman"/>
          <w:sz w:val="24"/>
          <w:szCs w:val="24"/>
        </w:rPr>
        <w:t xml:space="preserve">0-01/518, URBROJ: 513-07-02-2011-23 </w:t>
      </w:r>
      <w:r w:rsidR="00724F40" w:rsidRPr="00303FA8">
        <w:rPr>
          <w:rFonts w:cs="Times New Roman" w:hAnsi="Times New Roman" w:ascii="Times New Roman"/>
          <w:sz w:val="24"/>
          <w:szCs w:val="24"/>
        </w:rPr>
        <w:t xml:space="preserve">od </w:t>
      </w:r>
      <w:r w:rsidR="00343C3B" w:rsidRPr="00303FA8">
        <w:rPr>
          <w:rFonts w:cs="Times New Roman" w:hAnsi="Times New Roman" w:ascii="Times New Roman"/>
          <w:sz w:val="24"/>
          <w:szCs w:val="24"/>
        </w:rPr>
        <w:t>23.8.2011.</w:t>
      </w:r>
    </w:p>
    <w:p w:rsidRDefault="00C63C2E" w:rsidP="00C63C2E" w:rsidR="00C63C2E" w:rsidRPr="00303FA8">
      <w:pPr>
        <w:ind w:left="709"/>
        <w:jc w:val="both"/>
      </w:pPr>
    </w:p>
    <w:p w:rsidRDefault="006A4C1B" w:rsidP="002D5713" w:rsidR="008B03FE" w:rsidRPr="00303FA8">
      <w:r w:rsidRPr="00303FA8">
        <w:rPr>
          <w:b/>
        </w:rPr>
        <w:t>dosuđuju</w:t>
      </w:r>
      <w:r w:rsidR="003D32E5" w:rsidRPr="00303FA8">
        <w:rPr>
          <w:b/>
        </w:rPr>
        <w:t xml:space="preserve"> se kupcu</w:t>
      </w:r>
      <w:r w:rsidR="003D32E5" w:rsidRPr="00303FA8">
        <w:t xml:space="preserve">, </w:t>
      </w:r>
      <w:r w:rsidR="000C7135" w:rsidRPr="00303FA8">
        <w:t>MEHANIKA-ELEKTRONIKA d.o.o., Donja Zdenčina, Petra Svačića 10, OIB: 44579903781</w:t>
      </w:r>
      <w:r w:rsidR="00BB60C2" w:rsidRPr="00303FA8">
        <w:t>,</w:t>
      </w:r>
      <w:r w:rsidR="00326F29" w:rsidRPr="00303FA8">
        <w:t xml:space="preserve"> za iznos </w:t>
      </w:r>
      <w:proofErr w:type="spellStart"/>
      <w:r w:rsidR="00326F29" w:rsidRPr="00303FA8">
        <w:t>kupovnine</w:t>
      </w:r>
      <w:proofErr w:type="spellEnd"/>
      <w:r w:rsidR="00326F29" w:rsidRPr="00303FA8">
        <w:t xml:space="preserve"> od </w:t>
      </w:r>
      <w:r w:rsidR="000C7135" w:rsidRPr="00303FA8">
        <w:t>100.000,00</w:t>
      </w:r>
      <w:r w:rsidR="00326F29" w:rsidRPr="00303FA8">
        <w:t xml:space="preserve"> kuna</w:t>
      </w:r>
    </w:p>
    <w:p w:rsidRDefault="002D5713" w:rsidP="00166FB7" w:rsidR="002D5713" w:rsidRPr="00303FA8"/>
    <w:p w:rsidRDefault="00D87907" w:rsidP="00446E54" w:rsidR="00C63C2E" w:rsidRPr="00303FA8">
      <w:pPr>
        <w:rPr>
          <w:b/>
        </w:rPr>
      </w:pPr>
      <w:r w:rsidRPr="00303FA8">
        <w:rPr>
          <w:b/>
        </w:rPr>
        <w:t>I</w:t>
      </w:r>
      <w:r w:rsidR="008B03FE" w:rsidRPr="00303FA8">
        <w:rPr>
          <w:b/>
        </w:rPr>
        <w:t>I</w:t>
      </w:r>
      <w:r w:rsidR="004F7BC7" w:rsidRPr="00303FA8">
        <w:rPr>
          <w:b/>
        </w:rPr>
        <w:t xml:space="preserve"> </w:t>
      </w:r>
      <w:r w:rsidR="0047725F" w:rsidRPr="00303FA8">
        <w:rPr>
          <w:b/>
        </w:rPr>
        <w:tab/>
      </w:r>
      <w:r w:rsidR="004F7BC7" w:rsidRPr="00303FA8">
        <w:rPr>
          <w:b/>
        </w:rPr>
        <w:t>Određuje s</w:t>
      </w:r>
      <w:r w:rsidR="00446E54" w:rsidRPr="00303FA8">
        <w:rPr>
          <w:b/>
        </w:rPr>
        <w:t>e upis brisanja zabrane otuđenja i založnog prava</w:t>
      </w:r>
      <w:r w:rsidR="00C63C2E" w:rsidRPr="00303FA8">
        <w:rPr>
          <w:b/>
        </w:rPr>
        <w:t>:</w:t>
      </w:r>
    </w:p>
    <w:p w:rsidRDefault="00446E54" w:rsidP="00446E54" w:rsidR="00446E54" w:rsidRPr="00303FA8">
      <w:pPr>
        <w:rPr>
          <w:b/>
        </w:rPr>
      </w:pPr>
      <w:r w:rsidRPr="00303FA8">
        <w:rPr>
          <w:b/>
        </w:rPr>
        <w:t xml:space="preserve"> </w:t>
      </w:r>
    </w:p>
    <w:p w:rsidRDefault="00C63C2E" w:rsidP="000C7135" w:rsidR="000C7135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1. zabrana otuđenja: </w:t>
      </w:r>
      <w:r w:rsidR="00DE1E90">
        <w:rPr>
          <w:rFonts w:cs="Times New Roman" w:hAnsi="Times New Roman" w:ascii="Times New Roman"/>
          <w:sz w:val="24"/>
          <w:szCs w:val="24"/>
        </w:rPr>
        <w:t xml:space="preserve">za </w:t>
      </w:r>
      <w:r w:rsidR="00724F40" w:rsidRPr="00303FA8">
        <w:rPr>
          <w:rFonts w:cs="Times New Roman" w:hAnsi="Times New Roman" w:ascii="Times New Roman"/>
          <w:sz w:val="24"/>
          <w:szCs w:val="24"/>
        </w:rPr>
        <w:t xml:space="preserve">korist </w:t>
      </w:r>
      <w:proofErr w:type="spellStart"/>
      <w:r w:rsidR="00724F40" w:rsidRPr="00303FA8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724F40" w:rsidRPr="00303FA8">
        <w:rPr>
          <w:rFonts w:cs="Times New Roman" w:hAnsi="Times New Roman" w:ascii="Times New Roman"/>
          <w:sz w:val="24"/>
          <w:szCs w:val="24"/>
        </w:rPr>
        <w:t xml:space="preserve"> </w:t>
      </w:r>
      <w:r w:rsidR="000C7135" w:rsidRPr="00303FA8">
        <w:rPr>
          <w:rFonts w:cs="Times New Roman" w:hAnsi="Times New Roman" w:ascii="Times New Roman"/>
          <w:sz w:val="24"/>
          <w:szCs w:val="24"/>
        </w:rPr>
        <w:t>vjerovnika RH, Ministarstvo financija, Porezna uprava, Područni ured Krapina: Klasa: UP/I-415-02/2010-01/518, URBROJ: 513-07-02-2011-23 od 23.8.2011.</w:t>
      </w:r>
    </w:p>
    <w:p w:rsidRDefault="004F7BC7" w:rsidP="000C7135" w:rsidR="004F7BC7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D310CF" w:rsidP="002B70A0" w:rsidR="004F7BC7" w:rsidRPr="00303FA8">
      <w:pPr>
        <w:jc w:val="both"/>
        <w:rPr>
          <w:b/>
        </w:rPr>
      </w:pPr>
      <w:r w:rsidRPr="00303FA8">
        <w:rPr>
          <w:b/>
        </w:rPr>
        <w:t>I</w:t>
      </w:r>
      <w:r w:rsidR="00D87907" w:rsidRPr="00303FA8">
        <w:rPr>
          <w:b/>
        </w:rPr>
        <w:t>I</w:t>
      </w:r>
      <w:r w:rsidR="008B03FE" w:rsidRPr="00303FA8">
        <w:rPr>
          <w:b/>
        </w:rPr>
        <w:t>I</w:t>
      </w:r>
      <w:r w:rsidR="0047725F" w:rsidRPr="00303FA8">
        <w:rPr>
          <w:b/>
        </w:rPr>
        <w:tab/>
      </w:r>
      <w:r w:rsidR="004F7BC7" w:rsidRPr="00303FA8">
        <w:rPr>
          <w:b/>
        </w:rPr>
        <w:t>Rješenje će se po pravomoćnosti dostaviti Ministarstv</w:t>
      </w:r>
      <w:r w:rsidR="003B06DE" w:rsidRPr="00303FA8">
        <w:rPr>
          <w:b/>
        </w:rPr>
        <w:t>u</w:t>
      </w:r>
      <w:r w:rsidR="004F7BC7" w:rsidRPr="00303FA8">
        <w:rPr>
          <w:b/>
        </w:rPr>
        <w:t xml:space="preserve"> unutarnjih poslova</w:t>
      </w:r>
      <w:r w:rsidR="0047725F" w:rsidRPr="00303FA8">
        <w:rPr>
          <w:b/>
        </w:rPr>
        <w:t xml:space="preserve"> Republike Hrvatske</w:t>
      </w:r>
      <w:r w:rsidR="004F7BC7" w:rsidRPr="00303FA8">
        <w:rPr>
          <w:b/>
        </w:rPr>
        <w:t xml:space="preserve">, </w:t>
      </w:r>
      <w:r w:rsidR="0047725F" w:rsidRPr="00303FA8">
        <w:rPr>
          <w:b/>
        </w:rPr>
        <w:t xml:space="preserve"> </w:t>
      </w:r>
      <w:r w:rsidR="004F7BC7" w:rsidRPr="00303FA8">
        <w:rPr>
          <w:b/>
        </w:rPr>
        <w:t xml:space="preserve">PU Zagrebačka </w:t>
      </w:r>
      <w:r w:rsidRPr="00303FA8">
        <w:rPr>
          <w:b/>
        </w:rPr>
        <w:t xml:space="preserve">i </w:t>
      </w:r>
      <w:r w:rsidR="000C7135" w:rsidRPr="00303FA8">
        <w:rPr>
          <w:b/>
        </w:rPr>
        <w:t xml:space="preserve">PP Zlatar Bistrica, </w:t>
      </w:r>
      <w:r w:rsidR="004F7BC7" w:rsidRPr="00303FA8">
        <w:rPr>
          <w:b/>
        </w:rPr>
        <w:t>FINA</w:t>
      </w:r>
      <w:r w:rsidR="003B06DE" w:rsidRPr="00303FA8">
        <w:rPr>
          <w:b/>
        </w:rPr>
        <w:t xml:space="preserve"> Zagreb</w:t>
      </w:r>
      <w:r w:rsidR="004F7BC7" w:rsidRPr="00303FA8">
        <w:rPr>
          <w:b/>
        </w:rPr>
        <w:t xml:space="preserve">, </w:t>
      </w:r>
      <w:r w:rsidR="0047725F" w:rsidRPr="00303FA8">
        <w:rPr>
          <w:b/>
        </w:rPr>
        <w:t xml:space="preserve"> </w:t>
      </w:r>
      <w:r w:rsidR="004F7BC7" w:rsidRPr="00303FA8">
        <w:rPr>
          <w:b/>
        </w:rPr>
        <w:t xml:space="preserve">Služba upisa, </w:t>
      </w:r>
      <w:r w:rsidR="0047725F" w:rsidRPr="00303FA8">
        <w:rPr>
          <w:b/>
        </w:rPr>
        <w:t xml:space="preserve"> </w:t>
      </w:r>
      <w:r w:rsidR="004F7BC7" w:rsidRPr="00303FA8">
        <w:rPr>
          <w:b/>
        </w:rPr>
        <w:lastRenderedPageBreak/>
        <w:t xml:space="preserve">Upisničko mjesto Zagreb,  </w:t>
      </w:r>
      <w:proofErr w:type="spellStart"/>
      <w:r w:rsidR="004F7BC7" w:rsidRPr="00303FA8">
        <w:rPr>
          <w:b/>
        </w:rPr>
        <w:t>Šoštarićeva</w:t>
      </w:r>
      <w:proofErr w:type="spellEnd"/>
      <w:r w:rsidR="0047725F" w:rsidRPr="00303FA8">
        <w:rPr>
          <w:b/>
        </w:rPr>
        <w:t xml:space="preserve"> </w:t>
      </w:r>
      <w:r w:rsidR="004F7BC7" w:rsidRPr="00303FA8">
        <w:rPr>
          <w:b/>
        </w:rPr>
        <w:t>2</w:t>
      </w:r>
      <w:r w:rsidR="00A16438" w:rsidRPr="00303FA8">
        <w:rPr>
          <w:b/>
        </w:rPr>
        <w:t>, radi provedbe brisanja upisanih zabilježbi zabrane otuđenja.</w:t>
      </w:r>
    </w:p>
    <w:p w:rsidRDefault="004F7BC7" w:rsidP="00A829BE" w:rsidR="004F7BC7" w:rsidRPr="00303FA8">
      <w:r w:rsidRPr="00303FA8">
        <w:t xml:space="preserve">           </w:t>
      </w:r>
      <w:r w:rsidRPr="00303FA8">
        <w:tab/>
      </w:r>
      <w:r w:rsidRPr="00303FA8">
        <w:tab/>
      </w:r>
      <w:r w:rsidRPr="00303FA8">
        <w:tab/>
      </w:r>
      <w:r w:rsidRPr="00303FA8">
        <w:tab/>
      </w:r>
      <w:r w:rsidRPr="00303FA8">
        <w:tab/>
      </w:r>
      <w:r w:rsidRPr="00303FA8">
        <w:tab/>
      </w:r>
    </w:p>
    <w:p w:rsidRDefault="004F7BC7" w:rsidP="00A829BE" w:rsidR="004F7BC7" w:rsidRPr="00303FA8">
      <w:pPr>
        <w:jc w:val="center"/>
      </w:pPr>
      <w:r w:rsidRPr="00303FA8">
        <w:t>O b r a z l o ž e n j e</w:t>
      </w:r>
    </w:p>
    <w:p w:rsidRDefault="004F7BC7" w:rsidP="004F7BC7" w:rsidR="004F7BC7" w:rsidRPr="00303FA8"/>
    <w:p w:rsidRDefault="0047725F" w:rsidP="004F52E1" w:rsidR="00C63C2E" w:rsidRPr="00303FA8">
      <w:pPr>
        <w:jc w:val="both"/>
      </w:pPr>
      <w:r w:rsidRPr="00303FA8">
        <w:tab/>
      </w:r>
      <w:r w:rsidR="004F7BC7" w:rsidRPr="00303FA8">
        <w:t xml:space="preserve">U ovom predmetu sukladno </w:t>
      </w:r>
      <w:r w:rsidR="00C63C2E" w:rsidRPr="00303FA8">
        <w:t xml:space="preserve">suglasnosti koju je dao </w:t>
      </w:r>
      <w:proofErr w:type="spellStart"/>
      <w:r w:rsidR="00C63C2E" w:rsidRPr="00303FA8">
        <w:t>razlučni</w:t>
      </w:r>
      <w:proofErr w:type="spellEnd"/>
      <w:r w:rsidR="00C63C2E" w:rsidRPr="00303FA8">
        <w:t xml:space="preserve"> vjerovnik</w:t>
      </w:r>
      <w:r w:rsidR="00E14F50" w:rsidRPr="00303FA8">
        <w:t>, unovčena je pokretnina iz točke I izreke rješenja</w:t>
      </w:r>
      <w:r w:rsidR="00724F40" w:rsidRPr="00303FA8">
        <w:t>.</w:t>
      </w:r>
    </w:p>
    <w:p w:rsidRDefault="0047725F" w:rsidP="004F52E1" w:rsidR="0047725F" w:rsidRPr="00303FA8">
      <w:pPr>
        <w:jc w:val="both"/>
      </w:pPr>
    </w:p>
    <w:p w:rsidRDefault="0047725F" w:rsidP="004F52E1" w:rsidR="004F7BC7" w:rsidRPr="00303FA8">
      <w:pPr>
        <w:jc w:val="both"/>
      </w:pPr>
      <w:r w:rsidRPr="00303FA8">
        <w:tab/>
      </w:r>
      <w:r w:rsidR="004F7BC7" w:rsidRPr="00303FA8">
        <w:t xml:space="preserve">Budući da je na navedenim pokretninama iz izreke </w:t>
      </w:r>
      <w:r w:rsidR="008D1C2E" w:rsidRPr="00303FA8">
        <w:t xml:space="preserve">u </w:t>
      </w:r>
      <w:r w:rsidR="004F7BC7" w:rsidRPr="00303FA8">
        <w:t>evidencijama MUP-a  evidentirana zabrana otuđenja, poslije provedenog postupka prodaje</w:t>
      </w:r>
      <w:r w:rsidR="00E14F50" w:rsidRPr="00303FA8">
        <w:t>,</w:t>
      </w:r>
      <w:r w:rsidR="004F7BC7" w:rsidRPr="00303FA8">
        <w:t xml:space="preserve"> sud je donio rješenje o brisanju upisane zabrane otuđenja, sve radi upisa prava vlasništva na ovlaštene stjecatelje. Po pravomoćnosti ovo rješenje se dostavlja nadležnom upisniku  motornih vozila. Temeljem naprijed navedenog, sukladno članku </w:t>
      </w:r>
      <w:r w:rsidR="00A16438" w:rsidRPr="00303FA8">
        <w:t>6</w:t>
      </w:r>
      <w:r w:rsidR="004F7BC7" w:rsidRPr="00303FA8">
        <w:t xml:space="preserve">. stečajnog zakona, te članka </w:t>
      </w:r>
      <w:r w:rsidR="00A16438" w:rsidRPr="00303FA8">
        <w:t>98.</w:t>
      </w:r>
      <w:r w:rsidR="003F051A" w:rsidRPr="00303FA8">
        <w:t xml:space="preserve"> i</w:t>
      </w:r>
      <w:r w:rsidR="00A16438" w:rsidRPr="00303FA8">
        <w:t xml:space="preserve"> 146.</w:t>
      </w:r>
      <w:r w:rsidR="004F7BC7" w:rsidRPr="00303FA8">
        <w:t xml:space="preserve"> Ovršnog z</w:t>
      </w:r>
      <w:r w:rsidR="004F52E1" w:rsidRPr="00303FA8">
        <w:t>akona, riješeno je kao u izreci</w:t>
      </w:r>
      <w:r w:rsidR="00D07785" w:rsidRPr="00303FA8">
        <w:t xml:space="preserve"> od I do</w:t>
      </w:r>
      <w:r w:rsidR="002D5713" w:rsidRPr="00303FA8">
        <w:t xml:space="preserve"> </w:t>
      </w:r>
      <w:r w:rsidR="008F37F3" w:rsidRPr="00303FA8">
        <w:t>I</w:t>
      </w:r>
      <w:r w:rsidR="008B03FE" w:rsidRPr="00303FA8">
        <w:t>II</w:t>
      </w:r>
      <w:r w:rsidR="004F52E1" w:rsidRPr="00303FA8">
        <w:t>.</w:t>
      </w:r>
      <w:r w:rsidR="00A829BE" w:rsidRPr="00303FA8">
        <w:tab/>
      </w:r>
    </w:p>
    <w:p w:rsidRDefault="002B70A0" w:rsidP="004F52E1" w:rsidR="002B70A0" w:rsidRPr="00303FA8">
      <w:pPr>
        <w:jc w:val="both"/>
        <w:rPr>
          <w:b/>
        </w:rPr>
      </w:pPr>
    </w:p>
    <w:p w:rsidRDefault="00A6318B" w:rsidP="00A829BE" w:rsidR="004F7BC7" w:rsidRPr="00303FA8">
      <w:pPr>
        <w:jc w:val="center"/>
      </w:pPr>
      <w:r w:rsidRPr="00303FA8">
        <w:t>U Zagrebu</w:t>
      </w:r>
      <w:r w:rsidR="0047725F" w:rsidRPr="00303FA8">
        <w:t xml:space="preserve">, </w:t>
      </w:r>
      <w:r w:rsidR="000B66CC">
        <w:t>10</w:t>
      </w:r>
      <w:r w:rsidR="00A829BE" w:rsidRPr="00303FA8">
        <w:t>.</w:t>
      </w:r>
      <w:r w:rsidR="005B4E55" w:rsidRPr="00303FA8">
        <w:t xml:space="preserve"> kolovoza</w:t>
      </w:r>
      <w:r w:rsidR="00A829BE" w:rsidRPr="00303FA8">
        <w:t xml:space="preserve"> </w:t>
      </w:r>
      <w:r w:rsidR="004F7BC7" w:rsidRPr="00303FA8">
        <w:t>201</w:t>
      </w:r>
      <w:r w:rsidR="00724F40" w:rsidRPr="00303FA8">
        <w:t>6</w:t>
      </w:r>
      <w:r w:rsidR="004F7BC7" w:rsidRPr="00303FA8">
        <w:t>.</w:t>
      </w:r>
      <w:r w:rsidR="00326F29" w:rsidRPr="00303FA8">
        <w:t xml:space="preserve"> godine</w:t>
      </w:r>
    </w:p>
    <w:p w:rsidRDefault="00A829BE" w:rsidP="00A829BE" w:rsidR="0047725F" w:rsidRPr="00303FA8">
      <w:pPr>
        <w:rPr>
          <w:b/>
        </w:rPr>
      </w:pPr>
      <w:r w:rsidRPr="00303FA8">
        <w:rPr>
          <w:b/>
        </w:rPr>
        <w:t xml:space="preserve">                                                                                                        </w:t>
      </w:r>
    </w:p>
    <w:p w:rsidRDefault="0047725F" w:rsidP="00A829BE" w:rsidR="00A829BE" w:rsidRPr="00303FA8"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Pr="00303FA8">
        <w:rPr>
          <w:b/>
        </w:rPr>
        <w:tab/>
      </w:r>
      <w:r w:rsidR="00A829BE" w:rsidRPr="00303FA8">
        <w:t>STEČAJNI SUDAC:</w:t>
      </w:r>
    </w:p>
    <w:p w:rsidRDefault="00A829BE" w:rsidP="00A829BE" w:rsidR="00A829BE" w:rsidRPr="00303FA8">
      <w:r w:rsidRPr="00303FA8">
        <w:t xml:space="preserve">                                                                                                         </w:t>
      </w:r>
      <w:r w:rsidR="0047725F" w:rsidRPr="00303FA8">
        <w:t xml:space="preserve"> </w:t>
      </w:r>
      <w:r w:rsidR="002B70A0" w:rsidRPr="00303FA8">
        <w:t xml:space="preserve">     </w:t>
      </w:r>
      <w:r w:rsidR="00D7340D" w:rsidRPr="00303FA8">
        <w:t>N</w:t>
      </w:r>
      <w:r w:rsidR="00446E54" w:rsidRPr="00303FA8">
        <w:t>ikola Ribarić</w:t>
      </w:r>
      <w:r w:rsidR="00156130">
        <w:t>,v.r.</w:t>
      </w:r>
      <w:r w:rsidR="0069114B" w:rsidRPr="00303FA8">
        <w:t xml:space="preserve">   </w:t>
      </w:r>
    </w:p>
    <w:p w:rsidRDefault="00A829BE" w:rsidP="00A829BE" w:rsidR="00A829BE" w:rsidRPr="00303FA8"/>
    <w:p w:rsidRDefault="00A829BE" w:rsidP="00A829BE" w:rsidR="00A829BE" w:rsidRPr="00303FA8">
      <w:r w:rsidRPr="00303FA8">
        <w:t xml:space="preserve">POUKA O PRAVNOM LIJEKU: </w:t>
      </w:r>
    </w:p>
    <w:p w:rsidRDefault="00A829BE" w:rsidP="0077348B" w:rsidR="004F7BC7" w:rsidRPr="00303FA8">
      <w:pPr>
        <w:rPr>
          <w:b/>
        </w:rPr>
      </w:pPr>
      <w:r w:rsidRPr="00303FA8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69114B" w:rsidRPr="00303FA8">
        <w:tab/>
      </w:r>
      <w:r w:rsidR="0069114B" w:rsidRPr="00303FA8">
        <w:tab/>
      </w:r>
      <w:r w:rsidR="0069114B" w:rsidRPr="00303FA8">
        <w:tab/>
      </w:r>
      <w:r w:rsidR="0069114B" w:rsidRPr="00303FA8">
        <w:tab/>
      </w:r>
      <w:r w:rsidR="0069114B" w:rsidRPr="00303FA8">
        <w:tab/>
      </w:r>
      <w:r w:rsidR="0069114B" w:rsidRPr="00303FA8">
        <w:tab/>
      </w:r>
      <w:r w:rsidR="0069114B" w:rsidRPr="00303FA8">
        <w:tab/>
        <w:t xml:space="preserve">     </w:t>
      </w:r>
      <w:r w:rsidR="00A6318B" w:rsidRPr="00303FA8">
        <w:tab/>
      </w:r>
      <w:r w:rsidRPr="00303FA8">
        <w:tab/>
      </w:r>
      <w:r w:rsidRPr="00303FA8">
        <w:rPr>
          <w:b/>
        </w:rPr>
        <w:t xml:space="preserve">                      </w:t>
      </w:r>
    </w:p>
    <w:p w:rsidRDefault="00156130" w:rsidP="00156130" w:rsidR="00156130">
      <w:pPr>
        <w:jc w:val="right"/>
      </w:pPr>
    </w:p>
    <w:p w:rsidRDefault="00156130" w:rsidP="00156130" w:rsidR="00326F29">
      <w:pPr>
        <w:jc w:val="right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</w:p>
    <w:p w:rsidRDefault="00156130" w:rsidP="00156130" w:rsidR="00156130">
      <w:pPr>
        <w:jc w:val="right"/>
      </w:pPr>
      <w:r>
        <w:t>ovlašteni službenik</w:t>
      </w:r>
    </w:p>
    <w:p w:rsidRDefault="00156130" w:rsidP="00156130" w:rsidR="00156130" w:rsidRPr="00303FA8">
      <w:pPr>
        <w:jc w:val="right"/>
      </w:pPr>
      <w:r>
        <w:t>Katica Franjić</w:t>
      </w:r>
    </w:p>
    <w:sectPr w:rsidSect="0047725F" w:rsidR="00156130" w:rsidRPr="00303FA8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E19" w:rsidR="00402E19">
      <w:r>
        <w:separator/>
      </w:r>
    </w:p>
  </w:endnote>
  <w:endnote w:id="0" w:type="continuationSeparator">
    <w:p w:rsidRDefault="00402E19" w:rsidR="00402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E19" w:rsidR="00402E19">
      <w:r>
        <w:separator/>
      </w:r>
    </w:p>
  </w:footnote>
  <w:footnote w:id="0" w:type="continuationSeparator">
    <w:p w:rsidRDefault="00402E19" w:rsidR="00402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7DE" w:rsidR="000A57D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5613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5B4E55">
      <w:rPr>
        <w:rStyle w:val="Brojstranice"/>
      </w:rPr>
      <w:t>2048/2013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DF4F2A"/>
    <w:multiLevelType w:val="multilevel"/>
    <w:tmpl w:val="699CE12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777AF6"/>
    <w:multiLevelType w:val="multilevel"/>
    <w:tmpl w:val="F8B6008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BD076E"/>
    <w:multiLevelType w:val="multilevel"/>
    <w:tmpl w:val="340E43C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00701"/>
    <w:multiLevelType w:val="hybridMultilevel"/>
    <w:tmpl w:val="74FA1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57293"/>
    <w:multiLevelType w:val="hybridMultilevel"/>
    <w:tmpl w:val="9F8E99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B2D18"/>
    <w:multiLevelType w:val="hybridMultilevel"/>
    <w:tmpl w:val="F8B6008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3DB0701"/>
    <w:multiLevelType w:val="hybridMultilevel"/>
    <w:tmpl w:val="42948F40"/>
    <w:lvl w:tplc="3DC29DE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AF3748"/>
    <w:multiLevelType w:val="hybridMultilevel"/>
    <w:tmpl w:val="D5000E7E"/>
    <w:lvl w:tplc="6030666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8B64335"/>
    <w:multiLevelType w:val="hybridMultilevel"/>
    <w:tmpl w:val="5CFA5F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052819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9">
    <w:nsid w:val="556A0B20"/>
    <w:multiLevelType w:val="multilevel"/>
    <w:tmpl w:val="4E94D7F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E713B0E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6C4E41"/>
    <w:multiLevelType w:val="multilevel"/>
    <w:tmpl w:val="1B0E3FE4"/>
    <w:lvl w:ilvl="0">
      <w:start w:val="1"/>
      <w:numFmt w:val="none"/>
      <w:lvlText w:val="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3"/>
  </w:num>
  <w:num w:numId="5">
    <w:abstractNumId w:val="4"/>
  </w:num>
  <w:num w:numId="6">
    <w:abstractNumId w:val="22"/>
  </w:num>
  <w:num w:numId="7">
    <w:abstractNumId w:val="29"/>
  </w:num>
  <w:num w:numId="8">
    <w:abstractNumId w:val="6"/>
  </w:num>
  <w:num w:numId="9">
    <w:abstractNumId w:val="12"/>
  </w:num>
  <w:num w:numId="10">
    <w:abstractNumId w:val="20"/>
  </w:num>
  <w:num w:numId="11">
    <w:abstractNumId w:val="21"/>
  </w:num>
  <w:num w:numId="12">
    <w:abstractNumId w:val="8"/>
  </w:num>
  <w:num w:numId="13">
    <w:abstractNumId w:val="16"/>
  </w:num>
  <w:num w:numId="14">
    <w:abstractNumId w:val="28"/>
  </w:num>
  <w:num w:numId="15">
    <w:abstractNumId w:val="14"/>
  </w:num>
  <w:num w:numId="16">
    <w:abstractNumId w:val="11"/>
  </w:num>
  <w:num w:numId="17">
    <w:abstractNumId w:val="17"/>
  </w:num>
  <w:num w:numId="18">
    <w:abstractNumId w:val="26"/>
  </w:num>
  <w:num w:numId="19">
    <w:abstractNumId w:val="30"/>
  </w:num>
  <w:num w:numId="20">
    <w:abstractNumId w:val="0"/>
  </w:num>
  <w:num w:numId="21">
    <w:abstractNumId w:val="10"/>
  </w:num>
  <w:num w:numId="22">
    <w:abstractNumId w:val="3"/>
  </w:num>
  <w:num w:numId="23">
    <w:abstractNumId w:val="2"/>
  </w:num>
  <w:num w:numId="24">
    <w:abstractNumId w:val="5"/>
  </w:num>
  <w:num w:numId="25">
    <w:abstractNumId w:val="1"/>
  </w:num>
  <w:num w:numId="26">
    <w:abstractNumId w:val="19"/>
  </w:num>
  <w:num w:numId="27">
    <w:abstractNumId w:val="25"/>
  </w:num>
  <w:num w:numId="28">
    <w:abstractNumId w:val="23"/>
  </w:num>
  <w:num w:numId="29">
    <w:abstractNumId w:val="24"/>
  </w:num>
  <w:num w:numId="30">
    <w:abstractNumId w:val="15"/>
  </w:num>
  <w:num w:numId="3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08A6"/>
    <w:rsid w:val="000211E6"/>
    <w:rsid w:val="0002276D"/>
    <w:rsid w:val="00023620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412"/>
    <w:rsid w:val="000945FB"/>
    <w:rsid w:val="000951B6"/>
    <w:rsid w:val="00095200"/>
    <w:rsid w:val="00095CF6"/>
    <w:rsid w:val="00096B26"/>
    <w:rsid w:val="00096BAC"/>
    <w:rsid w:val="00097905"/>
    <w:rsid w:val="000A0386"/>
    <w:rsid w:val="000A38DB"/>
    <w:rsid w:val="000A57DE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66CC"/>
    <w:rsid w:val="000B76C5"/>
    <w:rsid w:val="000C2C0D"/>
    <w:rsid w:val="000C47B3"/>
    <w:rsid w:val="000C4996"/>
    <w:rsid w:val="000C5332"/>
    <w:rsid w:val="000C5CA5"/>
    <w:rsid w:val="000C713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3FD8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339"/>
    <w:rsid w:val="001452E2"/>
    <w:rsid w:val="00145BA7"/>
    <w:rsid w:val="001508FC"/>
    <w:rsid w:val="00150C92"/>
    <w:rsid w:val="00152876"/>
    <w:rsid w:val="00153DB6"/>
    <w:rsid w:val="00155C83"/>
    <w:rsid w:val="00156130"/>
    <w:rsid w:val="001565C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A44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0A0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713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3FA8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6F29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3C3B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F1B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300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051A"/>
    <w:rsid w:val="003F1F46"/>
    <w:rsid w:val="003F2722"/>
    <w:rsid w:val="003F426C"/>
    <w:rsid w:val="003F457C"/>
    <w:rsid w:val="003F64C0"/>
    <w:rsid w:val="004021E5"/>
    <w:rsid w:val="004027F3"/>
    <w:rsid w:val="00402E19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6E54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824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0304"/>
    <w:rsid w:val="004E17ED"/>
    <w:rsid w:val="004E5367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44D2"/>
    <w:rsid w:val="00505982"/>
    <w:rsid w:val="0051074A"/>
    <w:rsid w:val="00513E97"/>
    <w:rsid w:val="0051420B"/>
    <w:rsid w:val="005152B4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66C0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3A9B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4E55"/>
    <w:rsid w:val="005B5E33"/>
    <w:rsid w:val="005B6344"/>
    <w:rsid w:val="005B6709"/>
    <w:rsid w:val="005C087C"/>
    <w:rsid w:val="005C4E23"/>
    <w:rsid w:val="005C4F1E"/>
    <w:rsid w:val="005C6F4F"/>
    <w:rsid w:val="005C781A"/>
    <w:rsid w:val="005D07FD"/>
    <w:rsid w:val="005D0D90"/>
    <w:rsid w:val="005D15E6"/>
    <w:rsid w:val="005D1CB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5F7EC5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14B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4C1B"/>
    <w:rsid w:val="006A5014"/>
    <w:rsid w:val="006A5EA0"/>
    <w:rsid w:val="006A61B2"/>
    <w:rsid w:val="006A76C2"/>
    <w:rsid w:val="006B0455"/>
    <w:rsid w:val="006B1E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43E5"/>
    <w:rsid w:val="00724F40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48B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0387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A92"/>
    <w:rsid w:val="00843DF8"/>
    <w:rsid w:val="008448B4"/>
    <w:rsid w:val="00844B23"/>
    <w:rsid w:val="00845044"/>
    <w:rsid w:val="00845FA7"/>
    <w:rsid w:val="008518F0"/>
    <w:rsid w:val="00852E37"/>
    <w:rsid w:val="008532CF"/>
    <w:rsid w:val="0085470A"/>
    <w:rsid w:val="00854EDD"/>
    <w:rsid w:val="00856DDD"/>
    <w:rsid w:val="00856F98"/>
    <w:rsid w:val="008573B7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3F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8E"/>
    <w:rsid w:val="008C6DFE"/>
    <w:rsid w:val="008C7D13"/>
    <w:rsid w:val="008D1352"/>
    <w:rsid w:val="008D1C2E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37F3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8A7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67F"/>
    <w:rsid w:val="00A57A0E"/>
    <w:rsid w:val="00A61CFA"/>
    <w:rsid w:val="00A6318B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5F0"/>
    <w:rsid w:val="00A85711"/>
    <w:rsid w:val="00A861AB"/>
    <w:rsid w:val="00A86461"/>
    <w:rsid w:val="00A864E1"/>
    <w:rsid w:val="00A87061"/>
    <w:rsid w:val="00A87123"/>
    <w:rsid w:val="00A9284A"/>
    <w:rsid w:val="00A94650"/>
    <w:rsid w:val="00A96067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637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0C2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3E8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3C2E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02C3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361F"/>
    <w:rsid w:val="00D04B37"/>
    <w:rsid w:val="00D05FF3"/>
    <w:rsid w:val="00D06381"/>
    <w:rsid w:val="00D06891"/>
    <w:rsid w:val="00D06E51"/>
    <w:rsid w:val="00D0763E"/>
    <w:rsid w:val="00D07785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245"/>
    <w:rsid w:val="00D2340E"/>
    <w:rsid w:val="00D23E85"/>
    <w:rsid w:val="00D248E3"/>
    <w:rsid w:val="00D24DF5"/>
    <w:rsid w:val="00D25AF6"/>
    <w:rsid w:val="00D27CC1"/>
    <w:rsid w:val="00D310CF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17E8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7197"/>
    <w:rsid w:val="00D67B30"/>
    <w:rsid w:val="00D7029F"/>
    <w:rsid w:val="00D7340D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907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2C28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1E90"/>
    <w:rsid w:val="00DE2376"/>
    <w:rsid w:val="00DE43BC"/>
    <w:rsid w:val="00DE45B0"/>
    <w:rsid w:val="00DE5871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05E1E"/>
    <w:rsid w:val="00E105D7"/>
    <w:rsid w:val="00E10E6D"/>
    <w:rsid w:val="00E1150D"/>
    <w:rsid w:val="00E1265B"/>
    <w:rsid w:val="00E13B0F"/>
    <w:rsid w:val="00E141C7"/>
    <w:rsid w:val="00E14F50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442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3B9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0648"/>
    <w:rsid w:val="00F017FC"/>
    <w:rsid w:val="00F100A7"/>
    <w:rsid w:val="00F15D7D"/>
    <w:rsid w:val="00F1621B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0EDB"/>
    <w:rsid w:val="00FA1E74"/>
    <w:rsid w:val="00FA2C18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B66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66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6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6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6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B66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66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6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6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6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St-2048/2013-60</izvorni_sadrzaj>
    <derivirana_varijabla naziv="DomainObject.Oznaka_1">St-2048/2013-60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OstaliList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izvorni_sadrzaj>
    <derivirana_varijabla naziv="DomainObject.Predmet.OstaliList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OstaliListNaziv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izvorni_sadrzaj>
    <derivirana_varijabla naziv="DomainObject.Predmet.OstaliListNaziv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St-2048/2013-60</izvorni_sadrzaj>
    <derivirana_varijabla naziv="DomainObject.PoslovniBrojDokumenta_1">St-2048/2013-60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2174</properties:Characters>
  <properties:Lines>76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2016-08-10T12:43:00Z</dcterms:created>
  <dc:creator>radicn</dc:creator>
  <cp:lastModifiedBy>Jadranka Zelić</cp:lastModifiedBy>
  <cp:lastPrinted>2016-08-10T12:45:00Z</cp:lastPrinted>
  <dcterms:modified xmlns:xsi="http://www.w3.org/2001/XMLSchema-instance" xsi:type="dcterms:W3CDTF">2016-08-10T12:46:00Z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St-2048/2013-60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