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5ea4" w14:paraId="99e5ea4" w:rsidRDefault="00CE1662" w:rsidP="00CE1662" w:rsidR="00CE1662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CE1662" w:rsidP="00CE1662" w:rsidR="00CE1662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St-120</w:t>
      </w:r>
      <w:r w:rsidRPr="00ED7FD5">
        <w:t>/</w:t>
      </w:r>
      <w:r>
        <w:t>20</w:t>
      </w:r>
      <w:r w:rsidRPr="00ED7FD5">
        <w:t>1</w:t>
      </w:r>
      <w:r>
        <w:t>8</w:t>
      </w:r>
      <w:r w:rsidRPr="00ED7FD5">
        <w:t>-</w:t>
      </w:r>
      <w:r>
        <w:t>3</w:t>
      </w:r>
    </w:p>
    <w:p w:rsidRDefault="00CE1662" w:rsidP="00CE1662" w:rsidR="00CE1662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CE1662" w:rsidP="00CE1662" w:rsidR="00CE1662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CE1662" w:rsidP="00CE1662" w:rsidR="00CE1662" w:rsidRPr="00ED7FD5">
      <w:pPr>
        <w:jc w:val="both"/>
      </w:pPr>
      <w:r w:rsidRPr="00ED7FD5">
        <w:tab/>
      </w:r>
    </w:p>
    <w:p w:rsidRDefault="00CE1662" w:rsidP="00CE1662" w:rsidR="00CE1662" w:rsidRPr="00ED7FD5">
      <w:pPr>
        <w:jc w:val="center"/>
      </w:pPr>
      <w:r w:rsidRPr="00ED7FD5">
        <w:t>R E P U B L I K A  H R V A T S K A</w:t>
      </w:r>
    </w:p>
    <w:p w:rsidRDefault="00CE1662" w:rsidP="00CE1662" w:rsidR="00CE1662" w:rsidRPr="00ED7FD5"/>
    <w:p w:rsidRDefault="00CE1662" w:rsidP="00CE1662" w:rsidR="00CE1662" w:rsidRPr="00ED7FD5">
      <w:pPr>
        <w:jc w:val="center"/>
      </w:pPr>
      <w:r w:rsidRPr="00ED7FD5">
        <w:t>R J E Š E NJ E</w:t>
      </w:r>
    </w:p>
    <w:p w:rsidRDefault="00CE1662" w:rsidP="00CE1662" w:rsidR="00CE1662" w:rsidRPr="00ED7FD5"/>
    <w:p w:rsidRDefault="00CE1662" w:rsidP="00CE1662" w:rsidR="00CE1662" w:rsidRPr="00FC3ABE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</w:t>
      </w:r>
      <w:r w:rsidRPr="00FC3ABE">
        <w:t xml:space="preserve">postupka nad dužnikom D. N. AUTO d.o.o., Poreč, </w:t>
      </w:r>
      <w:proofErr w:type="spellStart"/>
      <w:r w:rsidRPr="00FC3ABE">
        <w:t>Vrvari</w:t>
      </w:r>
      <w:proofErr w:type="spellEnd"/>
      <w:r w:rsidRPr="00FC3ABE">
        <w:t>, Školska 1, OIB: 78125063177, 1</w:t>
      </w:r>
      <w:r w:rsidR="00FC3ABE" w:rsidRPr="00FC3ABE">
        <w:t>7</w:t>
      </w:r>
      <w:r w:rsidRPr="00FC3ABE">
        <w:t xml:space="preserve">. travnja 2018. </w:t>
      </w:r>
    </w:p>
    <w:p w:rsidRDefault="00CE1662" w:rsidP="00CE1662" w:rsidR="00CE1662" w:rsidRPr="00FC3ABE">
      <w:pPr>
        <w:jc w:val="both"/>
      </w:pPr>
    </w:p>
    <w:p w:rsidRDefault="00CE1662" w:rsidP="00CE1662" w:rsidR="00CE1662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CE1662" w:rsidP="00CE1662" w:rsidR="00CE1662" w:rsidRPr="003B548F">
      <w:pPr>
        <w:jc w:val="both"/>
      </w:pPr>
    </w:p>
    <w:p w:rsidRDefault="00CE1662" w:rsidP="00CE1662" w:rsidR="00CE1662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D. N. AUTO d.o.o., Poreč, </w:t>
      </w:r>
      <w:proofErr w:type="spellStart"/>
      <w:r>
        <w:t>Vrvari</w:t>
      </w:r>
      <w:proofErr w:type="spellEnd"/>
      <w:r>
        <w:t>, Školska 1, OIB: 78125063177</w:t>
      </w:r>
      <w:r w:rsidRPr="00055160">
        <w:rPr>
          <w:lang w:val="pl-PL"/>
        </w:rPr>
        <w:t xml:space="preserve">, pa </w:t>
      </w:r>
      <w:r w:rsidRPr="00836E7C">
        <w:rPr>
          <w:lang w:val="pl-PL"/>
        </w:rPr>
        <w:t xml:space="preserve">se </w:t>
      </w:r>
      <w:r w:rsidRPr="00836E7C">
        <w:rPr>
          <w:b/>
          <w:lang w:val="pl-PL"/>
        </w:rPr>
        <w:t xml:space="preserve">ročište zakazuje za </w:t>
      </w:r>
      <w:r w:rsidR="00836E7C" w:rsidRPr="00836E7C">
        <w:rPr>
          <w:b/>
          <w:lang w:val="pl-PL"/>
        </w:rPr>
        <w:t>28</w:t>
      </w:r>
      <w:r w:rsidRPr="00836E7C">
        <w:rPr>
          <w:b/>
          <w:lang w:val="pl-PL"/>
        </w:rPr>
        <w:t>. svibnja</w:t>
      </w:r>
      <w:r w:rsidR="00836E7C" w:rsidRPr="00836E7C">
        <w:rPr>
          <w:b/>
          <w:lang w:val="pl-PL"/>
        </w:rPr>
        <w:t xml:space="preserve"> 2018. u 10</w:t>
      </w:r>
      <w:r w:rsidRPr="00836E7C">
        <w:rPr>
          <w:b/>
          <w:lang w:val="pl-PL"/>
        </w:rPr>
        <w:t>:</w:t>
      </w:r>
      <w:r w:rsidR="00836E7C" w:rsidRPr="00836E7C">
        <w:rPr>
          <w:b/>
          <w:lang w:val="pl-PL"/>
        </w:rPr>
        <w:t>3</w:t>
      </w:r>
      <w:r w:rsidRPr="00836E7C">
        <w:rPr>
          <w:b/>
          <w:lang w:val="pl-PL"/>
        </w:rPr>
        <w:t>0 sati, u</w:t>
      </w:r>
      <w:r w:rsidRPr="00836E7C">
        <w:rPr>
          <w:b/>
        </w:rPr>
        <w:t xml:space="preserve"> Trgovačkom sudu u Pazinu, </w:t>
      </w:r>
      <w:proofErr w:type="spellStart"/>
      <w:r w:rsidRPr="00055160">
        <w:rPr>
          <w:b/>
        </w:rPr>
        <w:t>Dršćevka</w:t>
      </w:r>
      <w:proofErr w:type="spellEnd"/>
      <w:r w:rsidRPr="00055160">
        <w:rPr>
          <w:b/>
        </w:rPr>
        <w:t xml:space="preserve"> 1, 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CE1662" w:rsidP="00CE1662" w:rsidR="00CE1662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CE1662" w:rsidP="00CE1662" w:rsidR="00CE1662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D. N. AUTO d.o.o., Poreč, </w:t>
      </w:r>
      <w:proofErr w:type="spellStart"/>
      <w:r>
        <w:t>Vrvari</w:t>
      </w:r>
      <w:proofErr w:type="spellEnd"/>
      <w:r>
        <w:t xml:space="preserve">, Školska 1, OIB: 78125063177, </w:t>
      </w:r>
      <w:r w:rsidRPr="003B548F">
        <w:t xml:space="preserve"> </w:t>
      </w:r>
    </w:p>
    <w:p w:rsidRDefault="00CE1662" w:rsidP="00CE1662" w:rsidR="00CE1662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Damjan Novak, Poreč, Trg kneza Branimira 11</w:t>
      </w:r>
      <w:r w:rsidRPr="003B548F">
        <w:rPr>
          <w:lang w:val="sv-SE"/>
        </w:rPr>
        <w:t>,</w:t>
      </w:r>
    </w:p>
    <w:p w:rsidRDefault="00CE1662" w:rsidP="00CE1662" w:rsidR="00CE1662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CE1662" w:rsidP="00CE1662" w:rsidR="00CE1662" w:rsidRPr="003B548F">
      <w:pPr>
        <w:jc w:val="both"/>
        <w:rPr>
          <w:lang w:val="sv-SE"/>
        </w:rPr>
      </w:pPr>
    </w:p>
    <w:p w:rsidRDefault="00CE1662" w:rsidP="00CE1662" w:rsidR="00CE1662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D. N. AUTO d.o.o., Poreč, </w:t>
      </w:r>
      <w:proofErr w:type="spellStart"/>
      <w:r>
        <w:t>Vrvari</w:t>
      </w:r>
      <w:proofErr w:type="spellEnd"/>
      <w:r>
        <w:t>, Školska 1, OIB: 78125063177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CE1662" w:rsidP="00CE1662" w:rsidR="00CE1662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E1662" w:rsidP="00CE1662" w:rsidR="00CE1662" w:rsidRPr="003B548F">
      <w:pPr>
        <w:jc w:val="both"/>
      </w:pPr>
    </w:p>
    <w:p w:rsidRDefault="00CE1662" w:rsidP="00CE1662" w:rsidR="00CE1662" w:rsidRPr="008D7D92">
      <w:pPr>
        <w:jc w:val="center"/>
      </w:pPr>
      <w:r w:rsidRPr="008D7D92">
        <w:t>U Pazi</w:t>
      </w:r>
      <w:r w:rsidRPr="00FC3ABE">
        <w:t>nu 1</w:t>
      </w:r>
      <w:r w:rsidR="00FC3ABE" w:rsidRPr="00FC3ABE">
        <w:t>7</w:t>
      </w:r>
      <w:r w:rsidRPr="00FC3ABE">
        <w:t>. travnja 201</w:t>
      </w:r>
      <w:r w:rsidRPr="008D7D92">
        <w:t>8.</w:t>
      </w:r>
    </w:p>
    <w:p w:rsidRDefault="00CE1662" w:rsidP="00CE1662" w:rsidR="00CE1662" w:rsidRPr="003B548F">
      <w:pPr>
        <w:jc w:val="center"/>
      </w:pPr>
    </w:p>
    <w:p w:rsidRDefault="00CE1662" w:rsidP="00CE1662" w:rsidR="00CE1662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CE1662" w:rsidP="00CE1662" w:rsidR="00CE1662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CE1662" w:rsidP="00CE1662" w:rsidR="00CE1662">
      <w:pPr>
        <w:jc w:val="center"/>
      </w:pPr>
    </w:p>
    <w:p w:rsidRDefault="00FC3ABE" w:rsidP="00CE1662" w:rsidR="00FC3ABE" w:rsidRPr="003B548F">
      <w:pPr>
        <w:jc w:val="center"/>
      </w:pPr>
    </w:p>
    <w:p w:rsidRDefault="00CE1662" w:rsidP="00CE1662" w:rsidR="00CE1662" w:rsidRPr="003B548F">
      <w:pPr>
        <w:jc w:val="both"/>
      </w:pPr>
      <w:r w:rsidRPr="003B548F">
        <w:t>UPUTA O PRAVNOM LIJEKU:</w:t>
      </w:r>
    </w:p>
    <w:p w:rsidRDefault="00CE1662" w:rsidP="00CE1662" w:rsidR="00CE1662" w:rsidRPr="003B548F">
      <w:pPr>
        <w:jc w:val="both"/>
      </w:pPr>
      <w:r w:rsidRPr="003B548F">
        <w:t>Protiv ovog rješenja nije dopuštena posebna žalba (čl. 115. st. 1. SZ-a).</w:t>
      </w:r>
    </w:p>
    <w:p w:rsidRDefault="00CE1662" w:rsidP="00CE1662" w:rsidR="00CE1662" w:rsidRPr="003B548F">
      <w:pPr>
        <w:jc w:val="both"/>
      </w:pPr>
    </w:p>
    <w:p w:rsidRDefault="00CE1662" w:rsidP="00CE1662" w:rsidR="00CE1662" w:rsidRPr="003B548F">
      <w:pPr>
        <w:jc w:val="both"/>
      </w:pPr>
      <w:r w:rsidRPr="003B548F">
        <w:t>DNA:</w:t>
      </w:r>
    </w:p>
    <w:p w:rsidRDefault="00CE1662" w:rsidP="00CE1662" w:rsidR="00CE1662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CE1662" w:rsidP="00CE1662" w:rsidR="00CE1662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D. N. AUTO d.o.o., Poreč, </w:t>
      </w:r>
      <w:proofErr w:type="spellStart"/>
      <w:r>
        <w:t>Vrvari</w:t>
      </w:r>
      <w:proofErr w:type="spellEnd"/>
      <w:r>
        <w:t>, Školska 1</w:t>
      </w:r>
    </w:p>
    <w:p w:rsidRDefault="00CE1662" w:rsidP="00CE1662" w:rsidR="00CE1662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Damjan Novak, Poreč, Trg kneza Branimira 11</w:t>
      </w:r>
    </w:p>
    <w:p w:rsidRDefault="00CE1662" w:rsidP="00FC3ABE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ABE" w:rsidR="008E566F">
      <w:r>
        <w:separator/>
      </w:r>
    </w:p>
  </w:endnote>
  <w:endnote w:id="0" w:type="continuationSeparator">
    <w:p w:rsidRDefault="00FC3ABE" w:rsidR="008E5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ABE" w:rsidR="008E566F">
      <w:r>
        <w:separator/>
      </w:r>
    </w:p>
  </w:footnote>
  <w:footnote w:id="0" w:type="continuationSeparator">
    <w:p w:rsidRDefault="00FC3ABE" w:rsidR="008E5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36E7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C3AB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236D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1662"/>
    <w:rsid w:val="000236D6"/>
    <w:rsid w:val="00203450"/>
    <w:rsid w:val="00554328"/>
    <w:rsid w:val="00836E7C"/>
    <w:rsid w:val="008B0AA8"/>
    <w:rsid w:val="008E566F"/>
    <w:rsid w:val="00985388"/>
    <w:rsid w:val="00CE1662"/>
    <w:rsid w:val="00FC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66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1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66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6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166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66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1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66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6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166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N. AUTO d.o.o. POREČ</izvorni_sadrzaj>
    <derivirana_varijabla naziv="DomainObject.Predmet.ProtustrankaFormated_1">  D. N. AUTO d.o.o. POREČ</derivirana_varijabla>
  </DomainObject.Predmet.ProtustrankaFormated>
  <DomainObject.Predmet.ProtustrankaFormatedOIB>
    <izvorni_sadrzaj>  D. N. AUTO d.o.o. POREČ, OIB 78125063177</izvorni_sadrzaj>
    <derivirana_varijabla naziv="DomainObject.Predmet.ProtustrankaFormatedOIB_1">  D. N. AUTO d.o.o. POREČ, OIB 78125063177</derivirana_varijabla>
  </DomainObject.Predmet.ProtustrankaFormatedOIB>
  <DomainObject.Predmet.ProtustrankaFormatedWithAdress>
    <izvorni_sadrzaj> D. N. AUTO d.o.o. POREČ, Vrvari, Školska 1, 52440 Poreč</izvorni_sadrzaj>
    <derivirana_varijabla naziv="DomainObject.Predmet.ProtustrankaFormatedWithAdress_1"> D. N. AUTO d.o.o. POREČ, Vrvari, Školska 1, 52440 Poreč</derivirana_varijabla>
  </DomainObject.Predmet.ProtustrankaFormatedWithAdress>
  <DomainObject.Predmet.ProtustrankaFormatedWithAdressOIB>
    <izvorni_sadrzaj> D. N. AUTO d.o.o. POREČ, OIB 78125063177, Vrvari, Školska 1, 52440 Poreč</izvorni_sadrzaj>
    <derivirana_varijabla naziv="DomainObject.Predmet.ProtustrankaFormatedWithAdressOIB_1"> D. N. AUTO d.o.o. POREČ, OIB 78125063177, Vrvari, Školska 1, 52440 Poreč</derivirana_varijabla>
  </DomainObject.Predmet.ProtustrankaFormatedWithAdressOIB>
  <DomainObject.Predmet.ProtustrankaWithAdress>
    <izvorni_sadrzaj>D. N. AUTO d.o.o. POREČ Vrvari, Školska 1, 52440 Poreč</izvorni_sadrzaj>
    <derivirana_varijabla naziv="DomainObject.Predmet.ProtustrankaWithAdress_1">D. N. AUTO d.o.o. POREČ Vrvari, Školska 1, 52440 Poreč</derivirana_varijabla>
  </DomainObject.Predmet.ProtustrankaWithAdress>
  <DomainObject.Predmet.ProtustrankaWithAdressOIB>
    <izvorni_sadrzaj>D. N. AUTO d.o.o. POREČ, OIB 78125063177, Vrvari, Školska 1, 52440 Poreč</izvorni_sadrzaj>
    <derivirana_varijabla naziv="DomainObject.Predmet.ProtustrankaWithAdressOIB_1">D. N. AUTO d.o.o. POREČ, OIB 78125063177, Vrvari, Školska 1, 52440 Poreč</derivirana_varijabla>
  </DomainObject.Predmet.ProtustrankaWithAdressOIB>
  <DomainObject.Predmet.ProtustrankaNazivFormated>
    <izvorni_sadrzaj>D. N. AUTO d.o.o. POREČ</izvorni_sadrzaj>
    <derivirana_varijabla naziv="DomainObject.Predmet.ProtustrankaNazivFormated_1">D. N. AUTO d.o.o. POREČ</derivirana_varijabla>
  </DomainObject.Predmet.ProtustrankaNazivFormated>
  <DomainObject.Predmet.ProtustrankaNazivFormatedOIB>
    <izvorni_sadrzaj>D. N. AUTO d.o.o. POREČ, OIB 78125063177</izvorni_sadrzaj>
    <derivirana_varijabla naziv="DomainObject.Predmet.ProtustrankaNazivFormatedOIB_1">D. N. AUTO d.o.o. POREČ, OIB 78125063177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149287.32</izvorni_sadrzaj>
    <derivirana_varijabla naziv="DomainObject.Predmet.TrenutnaVrijednost_1">149287.32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N. AUTO d.o.o. POREČ</item>
    </izvorni_sadrzaj>
    <derivirana_varijabla naziv="DomainObject.Predmet.ProtuStrankaListFormated_1">
      <item>D. N. AUTO d.o.o. POREČ</item>
    </derivirana_varijabla>
  </DomainObject.Predmet.ProtuStrankaListFormated>
  <DomainObject.Predmet.ProtuStrankaListFormatedOIB>
    <izvorni_sadrzaj>
      <item>D. N. AUTO d.o.o. POREČ, OIB 78125063177</item>
    </izvorni_sadrzaj>
    <derivirana_varijabla naziv="DomainObject.Predmet.ProtuStrankaListFormatedOIB_1">
      <item>D. N. AUTO d.o.o. POREČ, OIB 78125063177</item>
    </derivirana_varijabla>
  </DomainObject.Predmet.ProtuStrankaListFormatedOIB>
  <DomainObject.Predmet.ProtuStrankaListFormatedWithAdress>
    <izvorni_sadrzaj>
      <item>D. N. AUTO d.o.o. POREČ, Vrvari, Školska 1, 52440 Poreč</item>
    </izvorni_sadrzaj>
    <derivirana_varijabla naziv="DomainObject.Predmet.ProtuStrankaListFormatedWithAdress_1">
      <item>D. N. AUTO d.o.o. POREČ, Vrvari, Školska 1, 52440 Poreč</item>
    </derivirana_varijabla>
  </DomainObject.Predmet.ProtuStrankaListFormatedWithAdress>
  <DomainObject.Predmet.ProtuStrankaListFormatedWithAdressOIB>
    <izvorni_sadrzaj>
      <item>D. N. AUTO d.o.o. POREČ, OIB 78125063177, Vrvari, Školska 1, 52440 Poreč</item>
    </izvorni_sadrzaj>
    <derivirana_varijabla naziv="DomainObject.Predmet.ProtuStrankaListFormatedWithAdressOIB_1">
      <item>D. N. AUTO d.o.o. POREČ, OIB 78125063177, Vrvari, Školska 1, 52440 Poreč</item>
    </derivirana_varijabla>
  </DomainObject.Predmet.ProtuStrankaListFormatedWithAdressOIB>
  <DomainObject.Predmet.ProtuStrankaListNazivFormated>
    <izvorni_sadrzaj>
      <item>D. N. AUTO d.o.o. POREČ</item>
    </izvorni_sadrzaj>
    <derivirana_varijabla naziv="DomainObject.Predmet.ProtuStrankaListNazivFormated_1">
      <item>D. N. AUTO d.o.o. POREČ</item>
    </derivirana_varijabla>
  </DomainObject.Predmet.ProtuStrankaListNazivFormated>
  <DomainObject.Predmet.ProtuStrankaListNazivFormatedOIB>
    <izvorni_sadrzaj>
      <item>D. N. AUTO d.o.o. POREČ, OIB 78125063177</item>
    </izvorni_sadrzaj>
    <derivirana_varijabla naziv="DomainObject.Predmet.ProtuStrankaListNazivFormatedOIB_1">
      <item>D. N. AUTO d.o.o. POREČ, OIB 78125063177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N. AUTO d.o.o. POREČ</izvorni_sadrzaj>
    <derivirana_varijabla naziv="DomainObject.Predmet.ProtustrankaIDrugi_1">D. N. AUTO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N. AUTO d.o.o. POREČ, OIB 78125063177, Vrvari, Školska 1, 52440 Poreč</izvorni_sadrzaj>
    <derivirana_varijabla naziv="DomainObject.Predmet.ProtustrankaIDrugiAdressOIB_1">D. N. AUTO d.o.o. POREČ, OIB 78125063177, Vrvari, Školska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N. AUTO d.o.o. POREČ</item>
    </izvorni_sadrzaj>
    <derivirana_varijabla naziv="DomainObject.Predmet.SudioniciListNaziv_1">
      <item>FINANCIJSKA AGENCIJA, RC RIJEKA, PODRUŽNICA PULA, PULA</item>
      <item>D. N. AUTO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N. AUTO d.o.o. POREČ, OIB 78125063177, Vrvari, Školska 1,52440 Poreč</item>
    </izvorni_sadrzaj>
    <derivirana_varijabla naziv="DomainObject.Predmet.SudioniciListAdressOIB_1">
      <item>FINANCIJSKA AGENCIJA, RC RIJEKA, PODRUŽNICA PULA, PULA, OIB 85821130368, F. Kurelca 8,51000 Rijeka</item>
      <item>D. N. AUTO d.o.o. POREČ, OIB 78125063177, Vrvari, Školska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78125063177</item>
    </izvorni_sadrzaj>
    <derivirana_varijabla naziv="DomainObject.Predmet.SudioniciListNazivOIB_1">
      <item>, OIB 85821130368</item>
      <item>, OIB 78125063177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1546</properties:Characters>
  <properties:Lines>47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2018-04-16T07:07:00Z</dcterms:created>
  <dc:creator>Jasmina Matika</dc:creator>
  <cp:lastModifiedBy>Jasmina Matika</cp:lastModifiedBy>
  <dcterms:modified xmlns:xsi="http://www.w3.org/2001/XMLSchema-instance" xsi:type="dcterms:W3CDTF">2018-04-17T06:37:00Z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(St-120-18 -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