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5849" w14:paraId="49f5849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AB50B6">
        <w:t>1854/13-81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4D785B" w:rsidRPr="00D04202">
        <w:rPr>
          <w:sz w:val="22"/>
          <w:szCs w:val="22"/>
        </w:rPr>
        <w:t xml:space="preserve">BORMICO d.o.o. Zagreb, Sv. Mateja 79, MBS:080478499 OIB:16313311368 </w:t>
      </w:r>
      <w:r w:rsidR="004D785B">
        <w:rPr>
          <w:sz w:val="22"/>
          <w:szCs w:val="22"/>
        </w:rPr>
        <w:t xml:space="preserve"> </w:t>
      </w:r>
      <w:r w:rsidRPr="001B5B85">
        <w:t xml:space="preserve">dana </w:t>
      </w:r>
      <w:r w:rsidR="001B5B85" w:rsidRPr="001B5B85">
        <w:t xml:space="preserve">10. lipnja 2016. </w:t>
      </w:r>
      <w:r w:rsidR="00FC6AC2" w:rsidRPr="001B5B85">
        <w:t xml:space="preserve"> </w:t>
      </w:r>
      <w:r w:rsidR="00B56D54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1B5B85" w:rsidP="00FC6AC2" w:rsidR="00B56D54" w:rsidRPr="001B5B85">
      <w:pPr>
        <w:jc w:val="center"/>
      </w:pPr>
      <w:r w:rsidRPr="001B5B85">
        <w:t xml:space="preserve">9. rujna 2016.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4D785B">
        <w:t>09,30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1B5B85" w:rsidRPr="001B5B85">
        <w:t xml:space="preserve">10. lipnja 2016.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A55A4E">
        <w:t>,v.r.</w:t>
      </w:r>
    </w:p>
    <w:p w:rsidRDefault="00F6325E" w:rsidP="00A01CD9" w:rsidR="00F6325E" w:rsidRPr="001B5B85"/>
    <w:p w:rsidRDefault="00F6325E" w:rsidP="00A01CD9" w:rsidR="00F6325E" w:rsidRPr="001B5B85"/>
    <w:p w:rsidRDefault="00A55A4E" w:rsidR="00A55A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55A4E" w:rsidP="00A55A4E" w:rsidR="00A55A4E">
      <w:pPr>
        <w:ind w:firstLine="708" w:left="4956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D785B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FB1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5A4E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0B6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3CF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SV. MATEJA 79, 10000 Zagreb zastupanog po punomoćniku ODVJETNIČKO DRUŠTVO BELOŠA &amp; JUKIĆ j.t.d.</izvorni_sadrzaj>
    <derivirana_varijabla naziv="DomainObject.Predmet.ProtustrankaFormatedWithAdress_1"> BORMICO d.o.o., SV.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SV. MATEJA 79, 10000 Zagreb zastupanog po punomoćniku ODVJETNIČKO DRUŠTVO BELOŠA &amp; JUKIĆ j.t.d.</izvorni_sadrzaj>
    <derivirana_varijabla naziv="DomainObject.Predmet.ProtustrankaFormatedWithAdressOIB_1"> BORMICO d.o.o., OIB 16313311368, SV. MATEJA 79, 10000 Zagreb zastupanog po punomoćniku ODVJETNIČKO DRUŠTVO BELOŠA &amp; JUKIĆ j.t.d.</derivirana_varijabla>
  </DomainObject.Predmet.ProtustrankaFormatedWithAdressOIB>
  <DomainObject.Predmet.ProtustrankaWithAdress>
    <izvorni_sadrzaj>BORMICO d.o.o. SV. MATEJA 79, 10000 Zagreb</izvorni_sadrzaj>
    <derivirana_varijabla naziv="DomainObject.Predmet.ProtustrankaWithAdress_1">BORMICO d.o.o. SV. MATEJA 79, 10000 Zagreb</derivirana_varijabla>
  </DomainObject.Predmet.ProtustrankaWithAdress>
  <DomainObject.Predmet.ProtustrankaWithAdressOIB>
    <izvorni_sadrzaj>BORMICO d.o.o., OIB 16313311368, SV. MATEJA 79, 10000 Zagreb</izvorni_sadrzaj>
    <derivirana_varijabla naziv="DomainObject.Predmet.ProtustrankaWithAdressOIB_1">BORMICO d.o.o., OIB 16313311368, SV.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BORMICO d.o.o.; VJEROVNICI; Tvrtko Galac</izvorni_sadrzaj>
    <derivirana_varijabla naziv="DomainObject.Predmet.StrankaFormated_1">  BORMICO d.o.o.; VJEROVNICI; Tvrtko Galac</derivirana_varijabla>
  </DomainObject.Predmet.StrankaFormated>
  <DomainObject.Predmet.StrankaFormatedOIB>
    <izvorni_sadrzaj>  BORMICO d.o.o., OIB 16313311368; VJEROVNICI; Tvrtko Galac, OIB 06118006568</izvorni_sadrzaj>
    <derivirana_varijabla naziv="DomainObject.Predmet.StrankaFormatedOIB_1">  BORMICO d.o.o., OIB 16313311368; VJEROVNICI; Tvrtko Galac, OIB 06118006568</derivirana_varijabla>
  </DomainObject.Predmet.StrankaFormatedOIB>
  <DomainObject.Predmet.StrankaFormatedWithAdress>
    <izvorni_sadrzaj> BORMICO d.o.o., SV. MATEJA 79, 10000 Zagreb; VJEROVNICI; Tvrtko Galac, Šljivik 6, 10000 Zagreb</izvorni_sadrzaj>
    <derivirana_varijabla naziv="DomainObject.Predmet.StrankaFormatedWithAdress_1"> BORMICO d.o.o., SV. MATEJA 79, 10000 Zagreb; VJEROVNICI; Tvrtko Galac, Šljivik 6, 10000 Zagreb</derivirana_varijabla>
  </DomainObject.Predmet.StrankaFormatedWithAdress>
  <DomainObject.Predmet.StrankaFormatedWithAdressOIB>
    <izvorni_sadrzaj> BORMICO d.o.o., OIB 16313311368, SV. MATEJA 79, 10000 Zagreb; VJEROVNICI; Tvrtko Galac, OIB 06118006568, Šljivik 6, 10000 Zagreb</izvorni_sadrzaj>
    <derivirana_varijabla naziv="DomainObject.Predmet.StrankaFormatedWithAdressOIB_1"> BORMICO d.o.o., OIB 16313311368, SV. MATEJA 79, 10000 Zagreb; VJEROVNICI; Tvrtko Galac, OIB 06118006568, Šljivik 6, 10000 Zagreb</derivirana_varijabla>
  </DomainObject.Predmet.StrankaFormatedWithAdressOIB>
  <DomainObject.Predmet.StrankaWithAdress>
    <izvorni_sadrzaj>BORMICO d.o.o. SV. MATEJA 79,10000 Zagreb,VJEROVNICI ,Tvrtko Galac Šljivik 6,10000 Zagreb</izvorni_sadrzaj>
    <derivirana_varijabla naziv="DomainObject.Predmet.StrankaWithAdress_1">BORMICO d.o.o. SV. MATEJA 79,10000 Zagreb,VJEROVNICI ,Tvrtko Galac Šljivik 6,10000 Zagreb</derivirana_varijabla>
  </DomainObject.Predmet.StrankaWithAdress>
  <DomainObject.Predmet.StrankaWithAdressOIB>
    <izvorni_sadrzaj>BORMICO d.o.o., OIB 16313311368, SV. MATEJA 79,10000 Zagreb,VJEROVNICI,Tvrtko Galac, OIB 06118006568, Šljivik 6,10000 Zagreb</izvorni_sadrzaj>
    <derivirana_varijabla naziv="DomainObject.Predmet.StrankaWithAdressOIB_1">BORMICO d.o.o., OIB 16313311368, SV. MATEJA 79,10000 Zagreb,VJEROVNICI,Tvrtko Galac, OIB 06118006568, Šljivik 6,10000 Zagreb</derivirana_varijabla>
  </DomainObject.Predmet.StrankaWithAdressOIB>
  <DomainObject.Predmet.StrankaNazivFormated>
    <izvorni_sadrzaj>BORMICO d.o.o.,VJEROVNICI,Tvrtko Galac</izvorni_sadrzaj>
    <derivirana_varijabla naziv="DomainObject.Predmet.StrankaNazivFormated_1">BORMICO d.o.o.,VJEROVNICI,Tvrtko Galac</derivirana_varijabla>
  </DomainObject.Predmet.StrankaNazivFormated>
  <DomainObject.Predmet.StrankaNazivFormatedOIB>
    <izvorni_sadrzaj>BORMICO d.o.o., OIB 16313311368,VJEROVNICI,Tvrtko Galac, OIB 06118006568</izvorni_sadrzaj>
    <derivirana_varijabla naziv="DomainObject.Predmet.StrankaNazivFormatedOIB_1">BORMICO d.o.o., OIB 16313311368,VJEROVNICI,Tvrtko Galac, OIB 06118006568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BORMICO d.o.o.</item>
      <item>VJEROVNICI</item>
      <item>Tvrtko Galac</item>
    </izvorni_sadrzaj>
    <derivirana_varijabla naziv="DomainObject.Predmet.StrankaListFormated_1">
      <item>BORMICO d.o.o.</item>
      <item>VJEROVNICI</item>
      <item>Tvrtko Galac</item>
    </derivirana_varijabla>
  </DomainObject.Predmet.StrankaListFormated>
  <DomainObject.Predmet.StrankaListFormatedOIB>
    <izvorni_sadrzaj>
      <item>BORMICO d.o.o., OIB 16313311368</item>
      <item>VJEROVNICI</item>
      <item>Tvrtko Galac, OIB 06118006568</item>
    </izvorni_sadrzaj>
    <derivirana_varijabla naziv="DomainObject.Predmet.StrankaListFormatedOIB_1">
      <item>BORMICO d.o.o., OIB 16313311368</item>
      <item>VJEROVNICI</item>
      <item>Tvrtko Galac, OIB 06118006568</item>
    </derivirana_varijabla>
  </DomainObject.Predmet.StrankaListFormatedOIB>
  <DomainObject.Predmet.StrankaListFormatedWithAdress>
    <izvorni_sadrzaj>
      <item>BORMICO d.o.o., SV. MATEJA 79, 10000 Zagreb</item>
      <item>VJEROVNICI</item>
      <item>Tvrtko Galac, Šljivik 6, 10000 Zagreb</item>
    </izvorni_sadrzaj>
    <derivirana_varijabla naziv="DomainObject.Predmet.StrankaListFormatedWithAdress_1">
      <item>BORMICO d.o.o., SV. MATEJA 79, 10000 Zagreb</item>
      <item>VJEROVNICI</item>
      <item>Tvrtko Galac, Šljivik 6, 10000 Zagreb</item>
    </derivirana_varijabla>
  </DomainObject.Predmet.StrankaListFormatedWithAdress>
  <DomainObject.Predmet.StrankaListFormatedWithAdressOIB>
    <izvorni_sadrzaj>
      <item>BORMICO d.o.o., OIB 16313311368, SV. MATEJA 79, 10000 Zagreb</item>
      <item>VJEROVNICI</item>
      <item>Tvrtko Galac, OIB 06118006568, Šljivik 6, 10000 Zagreb</item>
    </izvorni_sadrzaj>
    <derivirana_varijabla naziv="DomainObject.Predmet.StrankaListFormatedWithAdressOIB_1">
      <item>BORMICO d.o.o., OIB 16313311368, SV. MATEJA 79, 10000 Zagreb</item>
      <item>VJEROVNICI</item>
      <item>Tvrtko Galac, OIB 06118006568, Šljivik 6, 10000 Zagreb</item>
    </derivirana_varijabla>
  </DomainObject.Predmet.StrankaListFormatedWithAdressOIB>
  <DomainObject.Predmet.StrankaListNazivFormated>
    <izvorni_sadrzaj>
      <item>BORMICO d.o.o.</item>
      <item>VJEROVNICI</item>
      <item>Tvrtko Galac</item>
    </izvorni_sadrzaj>
    <derivirana_varijabla naziv="DomainObject.Predmet.StrankaListNazivFormated_1">
      <item>BORMICO d.o.o.</item>
      <item>VJEROVNICI</item>
      <item>Tvrtko Galac</item>
    </derivirana_varijabla>
  </DomainObject.Predmet.StrankaListNazivFormated>
  <DomainObject.Predmet.StrankaListNazivFormatedOIB>
    <izvorni_sadrzaj>
      <item>BORMICO d.o.o., OIB 16313311368</item>
      <item>VJEROVNICI</item>
      <item>Tvrtko Galac, OIB 06118006568</item>
    </izvorni_sadrzaj>
    <derivirana_varijabla naziv="DomainObject.Predmet.StrankaListNazivFormatedOIB_1">
      <item>BORMICO d.o.o., OIB 16313311368</item>
      <item>VJEROVNICI</item>
      <item>Tvrtko Galac, OIB 06118006568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SV. MATEJA 79, 10000 Zagreb zastupanog po punomoćniku ODVJETNIČKO DRUŠTVO BELOŠA &amp; JUKIĆ j.t.d.</item>
    </izvorni_sadrzaj>
    <derivirana_varijabla naziv="DomainObject.Predmet.ProtuStrankaListFormatedWithAdress_1">
      <item>BORMICO d.o.o., SV.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SV. MATEJA 79, 10000 Zagreb zastupanog po punomoćniku ODVJETNIČKO DRUŠTVO BELOŠA &amp; JUKIĆ j.t.d.</item>
    </izvorni_sadrzaj>
    <derivirana_varijabla naziv="DomainObject.Predmet.ProtuStrankaListFormatedWithAdressOIB_1">
      <item>BORMICO d.o.o., OIB 16313311368, SV.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i dr.</izvorni_sadrzaj>
    <derivirana_varijabla naziv="DomainObject.Predmet.StrankaIDrugi_1">BORMICO d.o.o.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d.o.o., OIB 16313311368, SV. MATEJA 79, 10000 Zagreb i dr.</izvorni_sadrzaj>
    <derivirana_varijabla naziv="DomainObject.Predmet.StrankaIDrugiAdressOIB_1">BORMICO d.o.o., OIB 16313311368, SV. MATEJA 79, 10000 Zagreb i dr.</derivirana_varijabla>
  </DomainObject.Predmet.StrankaIDrugiAdressOIB>
  <DomainObject.Predmet.ProtustrankaIDrugiAdressOIB>
    <izvorni_sadrzaj>BORMICO d.o.o., OIB 16313311368, SV. MATEJA 79, 10000 Zagreb</izvorni_sadrzaj>
    <derivirana_varijabla naziv="DomainObject.Predmet.ProtustrankaIDrugiAdressOIB_1">BORMICO d.o.o., OIB 16313311368,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izvorni_sadrzaj>
    <derivirana_varijabla naziv="DomainObject.Predmet.SudioniciListNaziv_1"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derivirana_varijabla>
  </DomainObject.Predmet.SudioniciListNaziv>
  <DomainObject.Predmet.SudioniciListAdressOIB>
    <izvorni_sadrzaj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izvorni_sadrzaj>
    <derivirana_varijabla naziv="DomainObject.Predmet.SudioniciListAdressOIB_1"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izvorni_sadrzaj>
    <derivirana_varijabla naziv="DomainObject.Predmet.SudioniciListNazivOIB_1"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692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2016-06-10T11:43:00Z</dcterms:created>
  <dc:creator>kraljicn</dc:creator>
  <cp:lastModifiedBy>Vinka Mihalinčić</cp:lastModifiedBy>
  <cp:lastPrinted>2016-06-10T09:51:00Z</cp:lastPrinted>
  <dcterms:modified xmlns:xsi="http://www.w3.org/2001/XMLSchema-instance" xsi:type="dcterms:W3CDTF">2016-06-10T11:45:00Z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