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182d" w14:paraId="613182d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282D4E">
        <w:rPr>
          <w:rFonts w:hAnsi="Times New Roman" w:ascii="Times New Roman"/>
          <w:szCs w:val="24"/>
          <w:lang w:val="hr-HR"/>
        </w:rPr>
        <w:t>2948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0605A" w:rsidRPr="00D14632">
        <w:rPr>
          <w:rFonts w:hAnsi="Times New Roman" w:ascii="Times New Roman"/>
        </w:rPr>
        <w:t xml:space="preserve">VERIZON TEHNOLOGIJE d.o.o., Zagreb, Augustinčićeva 18/1, </w:t>
      </w:r>
      <w:r w:rsidR="00E0605A" w:rsidRPr="00D14632">
        <w:rPr>
          <w:rFonts w:hAnsi="Times New Roman" w:ascii="Times New Roman"/>
          <w:szCs w:val="24"/>
        </w:rPr>
        <w:t>OIB:</w:t>
      </w:r>
      <w:r w:rsidR="00E0605A" w:rsidRPr="00D14632">
        <w:rPr>
          <w:rFonts w:hAnsi="Times New Roman" w:ascii="Times New Roman"/>
        </w:rPr>
        <w:t xml:space="preserve"> </w:t>
      </w:r>
      <w:r w:rsidR="00E0605A" w:rsidRPr="00D14632">
        <w:rPr>
          <w:rFonts w:hAnsi="Times New Roman" w:ascii="Times New Roman"/>
          <w:szCs w:val="24"/>
        </w:rPr>
        <w:t>48367181694</w:t>
      </w:r>
      <w:r w:rsidR="00735003" w:rsidRPr="004C2E76">
        <w:rPr>
          <w:rFonts w:hAnsi="Times New Roman" w:ascii="Times New Roman"/>
          <w:szCs w:val="24"/>
        </w:rPr>
        <w:t>,</w:t>
      </w:r>
      <w:r w:rsidR="00A85F59" w:rsidRPr="00995D02">
        <w:rPr>
          <w:rFonts w:hAnsi="Times New Roman" w:ascii="Times New Roman"/>
          <w:szCs w:val="24"/>
        </w:rPr>
        <w:t xml:space="preserve">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E0605A">
        <w:rPr>
          <w:rFonts w:hAnsi="Times New Roman" w:ascii="Times New Roman"/>
          <w:szCs w:val="24"/>
        </w:rPr>
        <w:t>532604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01.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E0605A" w:rsidRPr="00D14632">
        <w:rPr>
          <w:rFonts w:hAnsi="Times New Roman" w:ascii="Times New Roman"/>
        </w:rPr>
        <w:t xml:space="preserve">VERIZON TEHNOLOGIJE d.o.o., Zagreb, Augustinčićeva 18/1, </w:t>
      </w:r>
      <w:r w:rsidR="00E0605A" w:rsidRPr="00D14632">
        <w:rPr>
          <w:rFonts w:hAnsi="Times New Roman" w:ascii="Times New Roman"/>
          <w:szCs w:val="24"/>
        </w:rPr>
        <w:t>OIB:</w:t>
      </w:r>
      <w:r w:rsidR="00E0605A" w:rsidRPr="00D14632">
        <w:rPr>
          <w:rFonts w:hAnsi="Times New Roman" w:ascii="Times New Roman"/>
        </w:rPr>
        <w:t xml:space="preserve"> </w:t>
      </w:r>
      <w:r w:rsidR="00E0605A" w:rsidRPr="00D14632">
        <w:rPr>
          <w:rFonts w:hAnsi="Times New Roman" w:ascii="Times New Roman"/>
          <w:szCs w:val="24"/>
        </w:rPr>
        <w:t>48367181694</w:t>
      </w:r>
      <w:r w:rsidR="00E0605A" w:rsidRPr="004C2E76">
        <w:rPr>
          <w:rFonts w:hAnsi="Times New Roman" w:ascii="Times New Roman"/>
          <w:szCs w:val="24"/>
        </w:rPr>
        <w:t>,</w:t>
      </w:r>
      <w:r w:rsidR="00E0605A" w:rsidRPr="00995D02">
        <w:rPr>
          <w:rFonts w:hAnsi="Times New Roman" w:ascii="Times New Roman"/>
          <w:szCs w:val="24"/>
        </w:rPr>
        <w:t xml:space="preserve"> </w:t>
      </w:r>
      <w:r w:rsidR="00E0605A">
        <w:rPr>
          <w:rFonts w:hAnsi="Times New Roman" w:ascii="Times New Roman"/>
          <w:szCs w:val="24"/>
        </w:rPr>
        <w:t>MBS: 080532604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249AD">
        <w:rPr>
          <w:rFonts w:hAnsi="Times New Roman" w:ascii="Times New Roman"/>
          <w:szCs w:val="24"/>
        </w:rPr>
        <w:t>01.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E0605A">
        <w:rPr>
          <w:rFonts w:hAnsi="Times New Roman" w:ascii="Times New Roman"/>
          <w:szCs w:val="24"/>
        </w:rPr>
        <w:t>Hrvoje Kraljičković, Zagreb, Trg hrvatskih velikana 4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E0605A" w:rsidRPr="00D14632">
        <w:rPr>
          <w:rFonts w:hAnsi="Times New Roman" w:ascii="Times New Roman"/>
        </w:rPr>
        <w:t xml:space="preserve">VERIZON TEHNOLOGIJE d.o.o., Zagreb, Augustinčićeva 18/1, </w:t>
      </w:r>
      <w:r w:rsidR="00E0605A" w:rsidRPr="00D14632">
        <w:rPr>
          <w:rFonts w:hAnsi="Times New Roman" w:ascii="Times New Roman"/>
          <w:szCs w:val="24"/>
        </w:rPr>
        <w:t>OIB:</w:t>
      </w:r>
      <w:r w:rsidR="00E0605A" w:rsidRPr="00D14632">
        <w:rPr>
          <w:rFonts w:hAnsi="Times New Roman" w:ascii="Times New Roman"/>
        </w:rPr>
        <w:t xml:space="preserve"> </w:t>
      </w:r>
      <w:r w:rsidR="00E0605A" w:rsidRPr="00D14632">
        <w:rPr>
          <w:rFonts w:hAnsi="Times New Roman" w:ascii="Times New Roman"/>
          <w:szCs w:val="24"/>
        </w:rPr>
        <w:t>48367181694</w:t>
      </w:r>
      <w:r w:rsidR="00E0605A" w:rsidRPr="004C2E76">
        <w:rPr>
          <w:rFonts w:hAnsi="Times New Roman" w:ascii="Times New Roman"/>
          <w:szCs w:val="24"/>
        </w:rPr>
        <w:t>,</w:t>
      </w:r>
      <w:r w:rsidR="00E0605A" w:rsidRPr="00995D02">
        <w:rPr>
          <w:rFonts w:hAnsi="Times New Roman" w:ascii="Times New Roman"/>
          <w:szCs w:val="24"/>
        </w:rPr>
        <w:t xml:space="preserve"> </w:t>
      </w:r>
      <w:r w:rsidR="00E0605A">
        <w:rPr>
          <w:rFonts w:hAnsi="Times New Roman" w:ascii="Times New Roman"/>
          <w:szCs w:val="24"/>
        </w:rPr>
        <w:t>MBS: 080532604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01.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3C6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282D4E">
      <w:rPr>
        <w:rFonts w:hAnsi="Times New Roman" w:ascii="Times New Roman"/>
        <w:lang w:val="hr-HR"/>
      </w:rPr>
      <w:t>2948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1257C"/>
    <w:rsid w:val="00032596"/>
    <w:rsid w:val="000B1717"/>
    <w:rsid w:val="000B609B"/>
    <w:rsid w:val="000C47B3"/>
    <w:rsid w:val="00110F1B"/>
    <w:rsid w:val="00112B50"/>
    <w:rsid w:val="0012231E"/>
    <w:rsid w:val="0013420C"/>
    <w:rsid w:val="001650CE"/>
    <w:rsid w:val="00182088"/>
    <w:rsid w:val="00190C11"/>
    <w:rsid w:val="00192F79"/>
    <w:rsid w:val="00237133"/>
    <w:rsid w:val="0025015D"/>
    <w:rsid w:val="00274728"/>
    <w:rsid w:val="00282D4E"/>
    <w:rsid w:val="00293DC0"/>
    <w:rsid w:val="002974EE"/>
    <w:rsid w:val="00297A45"/>
    <w:rsid w:val="00297E3C"/>
    <w:rsid w:val="002E1B3E"/>
    <w:rsid w:val="0031751B"/>
    <w:rsid w:val="003401A1"/>
    <w:rsid w:val="00343131"/>
    <w:rsid w:val="00385410"/>
    <w:rsid w:val="003C4581"/>
    <w:rsid w:val="0041643E"/>
    <w:rsid w:val="0042162E"/>
    <w:rsid w:val="0042799B"/>
    <w:rsid w:val="004442C6"/>
    <w:rsid w:val="0044662D"/>
    <w:rsid w:val="00476242"/>
    <w:rsid w:val="004C2FE6"/>
    <w:rsid w:val="004F71E0"/>
    <w:rsid w:val="004F7DD6"/>
    <w:rsid w:val="00511DA9"/>
    <w:rsid w:val="005274D0"/>
    <w:rsid w:val="00532B71"/>
    <w:rsid w:val="00561E9F"/>
    <w:rsid w:val="005940E9"/>
    <w:rsid w:val="005D573E"/>
    <w:rsid w:val="006327C4"/>
    <w:rsid w:val="006356C5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F4163"/>
    <w:rsid w:val="008130C6"/>
    <w:rsid w:val="008249AD"/>
    <w:rsid w:val="00840E3D"/>
    <w:rsid w:val="00867F16"/>
    <w:rsid w:val="00870918"/>
    <w:rsid w:val="0088293F"/>
    <w:rsid w:val="0089131D"/>
    <w:rsid w:val="008A73BA"/>
    <w:rsid w:val="00907BA0"/>
    <w:rsid w:val="00920A43"/>
    <w:rsid w:val="00952884"/>
    <w:rsid w:val="00997BA9"/>
    <w:rsid w:val="009F5765"/>
    <w:rsid w:val="009F6827"/>
    <w:rsid w:val="00A703A0"/>
    <w:rsid w:val="00A75276"/>
    <w:rsid w:val="00A80E26"/>
    <w:rsid w:val="00A85F59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F322F"/>
    <w:rsid w:val="00C16AB0"/>
    <w:rsid w:val="00C57CAF"/>
    <w:rsid w:val="00C86A43"/>
    <w:rsid w:val="00C86BD1"/>
    <w:rsid w:val="00C90E2C"/>
    <w:rsid w:val="00CF2939"/>
    <w:rsid w:val="00D44D4F"/>
    <w:rsid w:val="00D50546"/>
    <w:rsid w:val="00D955F3"/>
    <w:rsid w:val="00DB29D2"/>
    <w:rsid w:val="00DB4528"/>
    <w:rsid w:val="00DB7105"/>
    <w:rsid w:val="00DC3711"/>
    <w:rsid w:val="00DD3C69"/>
    <w:rsid w:val="00E0605A"/>
    <w:rsid w:val="00E25DA9"/>
    <w:rsid w:val="00E31F06"/>
    <w:rsid w:val="00E568E4"/>
    <w:rsid w:val="00E56A7A"/>
    <w:rsid w:val="00E64446"/>
    <w:rsid w:val="00EA3B87"/>
    <w:rsid w:val="00EA6CFF"/>
    <w:rsid w:val="00EE136E"/>
    <w:rsid w:val="00EE5750"/>
    <w:rsid w:val="00EE69E5"/>
    <w:rsid w:val="00F159E6"/>
    <w:rsid w:val="00F258DE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3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C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C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C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C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3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C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C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C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C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2948</izvorni_sadrzaj>
    <derivirana_varijabla naziv="DomainObject.Predmet.Broj_1">2948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St-2948/2015</izvorni_sadrzaj>
    <derivirana_varijabla naziv="DomainObject.Predmet.OznakaBroj_1">St-2948/2015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VERIZON TEHNOLOGIJE d.o.o. zastupanog po punomoćniku ANTUN NEKIĆ</izvorni_sadrzaj>
    <derivirana_varijabla naziv="DomainObject.Predmet.ProtustrankaFormated_1">  VERIZON TEHNOLOGIJE d.o.o. zastupanog po punomoćniku ANTUN NEKIĆ</derivirana_varijabla>
  </DomainObject.Predmet.ProtustrankaFormated>
  <DomainObject.Predmet.ProtustrankaFormatedOIB>
    <izvorni_sadrzaj>  VERIZON TEHNOLOGIJE d.o.o., OIB 48367181694 zastupanog po punomoćniku ANTUN NEKIĆ</izvorni_sadrzaj>
    <derivirana_varijabla naziv="DomainObject.Predmet.ProtustrankaFormatedOIB_1">  VERIZON TEHNOLOGIJE d.o.o., OIB 48367181694 zastupanog po punomoćniku ANTUN NEKIĆ</derivirana_varijabla>
  </DomainObject.Predmet.ProtustrankaFormatedOIB>
  <DomainObject.Predmet.ProtustrankaFormatedWithAdress>
    <izvorni_sadrzaj> VERIZON TEHNOLOGIJE d.o.o., Augustinčićeva 18/1, 10000 Zagreb zastupanog po punomoćniku ANTUN NEKIĆ</izvorni_sadrzaj>
    <derivirana_varijabla naziv="DomainObject.Predmet.ProtustrankaFormatedWithAdress_1"> VERIZON TEHNOLOGIJE d.o.o., Augustinčićeva 18/1, 10000 Zagreb zastupanog po punomoćniku ANTUN NEKIĆ</derivirana_varijabla>
  </DomainObject.Predmet.ProtustrankaFormatedWithAdress>
  <DomainObject.Predmet.ProtustrankaFormatedWithAdressOIB>
    <izvorni_sadrzaj> VERIZON TEHNOLOGIJE d.o.o., OIB 48367181694, Augustinčićeva 18/1, 10000 Zagreb zastupanog po punomoćniku ANTUN NEKIĆ</izvorni_sadrzaj>
    <derivirana_varijabla naziv="DomainObject.Predmet.ProtustrankaFormatedWithAdressOIB_1"> VERIZON TEHNOLOGIJE d.o.o., OIB 48367181694, Augustinčićeva 18/1, 10000 Zagreb zastupanog po punomoćniku ANTUN NEKIĆ</derivirana_varijabla>
  </DomainObject.Predmet.ProtustrankaFormatedWithAdressOIB>
  <DomainObject.Predmet.ProtustrankaWithAdress>
    <izvorni_sadrzaj>VERIZON TEHNOLOGIJE d.o.o. Augustinčićeva 18/1, 10000 Zagreb</izvorni_sadrzaj>
    <derivirana_varijabla naziv="DomainObject.Predmet.ProtustrankaWithAdress_1">VERIZON TEHNOLOGIJE d.o.o. Augustinčićeva 18/1, 10000 Zagreb</derivirana_varijabla>
  </DomainObject.Predmet.ProtustrankaWithAdress>
  <DomainObject.Predmet.ProtustrankaWithAdressOIB>
    <izvorni_sadrzaj>VERIZON TEHNOLOGIJE d.o.o., OIB 48367181694, Augustinčićeva 18/1, 10000 Zagreb</izvorni_sadrzaj>
    <derivirana_varijabla naziv="DomainObject.Predmet.ProtustrankaWithAdressOIB_1">VERIZON TEHNOLOGIJE d.o.o., OIB 48367181694, Augustinčićeva 18/1, 10000 Zagreb</derivirana_varijabla>
  </DomainObject.Predmet.ProtustrankaWithAdressOIB>
  <DomainObject.Predmet.ProtustrankaNazivFormated>
    <izvorni_sadrzaj>VERIZON TEHNOLOGIJE d.o.o.</izvorni_sadrzaj>
    <derivirana_varijabla naziv="DomainObject.Predmet.ProtustrankaNazivFormated_1">VERIZON TEHNOLOGIJE d.o.o.</derivirana_varijabla>
  </DomainObject.Predmet.ProtustrankaNazivFormated>
  <DomainObject.Predmet.ProtustrankaNazivFormatedOIB>
    <izvorni_sadrzaj>VERIZON TEHNOLOGIJE d.o.o., OIB 48367181694</izvorni_sadrzaj>
    <derivirana_varijabla naziv="DomainObject.Predmet.ProtustrankaNazivFormatedOIB_1">VERIZON TEHNOLOGIJE d.o.o., OIB 48367181694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VERIZON TEHNOLOGIJE d.o.o. zastupanog po punomoćniku ANTUN NEKIĆ</item>
    </izvorni_sadrzaj>
    <derivirana_varijabla naziv="DomainObject.Predmet.ProtuStrankaListFormated_1">
      <item>VERIZON TEHNOLOGIJE d.o.o. zastupanog po punomoćniku ANTUN NEKIĆ</item>
    </derivirana_varijabla>
  </DomainObject.Predmet.ProtuStrankaListFormated>
  <DomainObject.Predmet.ProtuStrankaListFormatedOIB>
    <izvorni_sadrzaj>
      <item>VERIZON TEHNOLOGIJE d.o.o., OIB 48367181694 zastupanog po punomoćniku ANTUN NEKIĆ</item>
    </izvorni_sadrzaj>
    <derivirana_varijabla naziv="DomainObject.Predmet.ProtuStrankaListFormatedOIB_1">
      <item>VERIZON TEHNOLOGIJE d.o.o., OIB 48367181694 zastupanog po punomoćniku ANTUN NEKIĆ</item>
    </derivirana_varijabla>
  </DomainObject.Predmet.ProtuStrankaListFormatedOIB>
  <DomainObject.Predmet.ProtuStrankaListFormatedWithAdress>
    <izvorni_sadrzaj>
      <item>VERIZON TEHNOLOGIJE d.o.o., Augustinčićeva 18/1, 10000 Zagreb zastupanog po punomoćniku ANTUN NEKIĆ</item>
    </izvorni_sadrzaj>
    <derivirana_varijabla naziv="DomainObject.Predmet.ProtuStrankaListFormatedWithAdress_1">
      <item>VERIZON TEHNOLOGIJE d.o.o., Augustinčićeva 18/1, 10000 Zagreb zastupanog po punomoćniku ANTUN NEKIĆ</item>
    </derivirana_varijabla>
  </DomainObject.Predmet.ProtuStrankaListFormatedWithAdress>
  <DomainObject.Predmet.ProtuStrankaListFormatedWithAdressOIB>
    <izvorni_sadrzaj>
      <item>VERIZON TEHNOLOGIJE d.o.o., OIB 48367181694, Augustinčićeva 18/1, 10000 Zagreb zastupanog po punomoćniku ANTUN NEKIĆ</item>
    </izvorni_sadrzaj>
    <derivirana_varijabla naziv="DomainObject.Predmet.ProtuStrankaListFormatedWithAdressOIB_1">
      <item>VERIZON TEHNOLOGIJE d.o.o., OIB 48367181694, Augustinčićeva 18/1, 10000 Zagreb zastupanog po punomoćniku ANTUN NEKIĆ</item>
    </derivirana_varijabla>
  </DomainObject.Predmet.ProtuStrankaListFormatedWithAdressOIB>
  <DomainObject.Predmet.ProtuStrankaListNazivFormated>
    <izvorni_sadrzaj>
      <item>VERIZON TEHNOLOGIJE d.o.o.</item>
    </izvorni_sadrzaj>
    <derivirana_varijabla naziv="DomainObject.Predmet.ProtuStrankaListNazivFormated_1">
      <item>VERIZON TEHNOLOGIJE d.o.o.</item>
    </derivirana_varijabla>
  </DomainObject.Predmet.ProtuStrankaListNazivFormated>
  <DomainObject.Predmet.ProtuStrankaListNazivFormatedOIB>
    <izvorni_sadrzaj>
      <item>VERIZON TEHNOLOGIJE d.o.o., OIB 48367181694</item>
    </izvorni_sadrzaj>
    <derivirana_varijabla naziv="DomainObject.Predmet.ProtuStrankaListNazivFormatedOIB_1">
      <item>VERIZON TEHNOLOGIJE d.o.o., OIB 48367181694</item>
    </derivirana_varijabla>
  </DomainObject.Predmet.ProtuStrankaListNazivFormatedOIB>
  <DomainObject.Predmet.OstaliListFormated>
    <izvorni_sadrzaj>
      <item>ANTUN NEKIĆ punomoćnik sudionika u postupku VERIZON TEHNOLOGIJE d.o.o.</item>
    </izvorni_sadrzaj>
    <derivirana_varijabla naziv="DomainObject.Predmet.OstaliListFormated_1">
      <item>ANTUN NEKIĆ punomoćnik sudionika u postupku VERIZON TEHNOLOGIJE d.o.o.</item>
    </derivirana_varijabla>
  </DomainObject.Predmet.OstaliListFormated>
  <DomainObject.Predmet.OstaliListFormatedOIB>
    <izvorni_sadrzaj>
      <item>ANTUN NEKIĆ punomoćnik sudionika u postupku VERIZON TEHNOLOGIJE d.o.o.</item>
    </izvorni_sadrzaj>
    <derivirana_varijabla naziv="DomainObject.Predmet.OstaliListFormatedOIB_1">
      <item>ANTUN NEKIĆ punomoćnik sudionika u postupku VERIZON TEHNOLOGIJE d.o.o.</item>
    </derivirana_varijabla>
  </DomainObject.Predmet.OstaliListFormatedOIB>
  <DomainObject.Predmet.OstaliListFormatedWithAdress>
    <izvorni_sadrzaj>
      <item>ANTUN NEKIĆ, Rebro 36, 10360 Sesvete punomoćnik sudionika u postupku VERIZON TEHNOLOGIJE d.o.o.</item>
    </izvorni_sadrzaj>
    <derivirana_varijabla naziv="DomainObject.Predmet.OstaliListFormatedWithAdress_1">
      <item>ANTUN NEKIĆ, Rebro 36, 10360 Sesvete punomoćnik sudionika u postupku VERIZON TEHNOLOGIJE d.o.o.</item>
    </derivirana_varijabla>
  </DomainObject.Predmet.OstaliListFormatedWithAdress>
  <DomainObject.Predmet.OstaliListFormatedWithAdressOIB>
    <izvorni_sadrzaj>
      <item>ANTUN NEKIĆ, Rebro 36, 10360 Sesvete punomoćnik sudionika u postupku VERIZON TEHNOLOGIJE d.o.o.</item>
    </izvorni_sadrzaj>
    <derivirana_varijabla naziv="DomainObject.Predmet.OstaliListFormatedWithAdressOIB_1">
      <item>ANTUN NEKIĆ, Rebro 36, 10360 Sesvete punomoćnik sudionika u postupku VERIZON TEHNOLOGIJE d.o.o.</item>
    </derivirana_varijabla>
  </DomainObject.Predmet.OstaliListFormatedWithAdressOIB>
  <DomainObject.Predmet.OstaliListNazivFormated>
    <izvorni_sadrzaj>
      <item>ANTUN NEKIĆ</item>
    </izvorni_sadrzaj>
    <derivirana_varijabla naziv="DomainObject.Predmet.OstaliListNazivFormated_1">
      <item>ANTUN NEKIĆ</item>
    </derivirana_varijabla>
  </DomainObject.Predmet.OstaliListNazivFormated>
  <DomainObject.Predmet.OstaliListNazivFormatedOIB>
    <izvorni_sadrzaj>
      <item>ANTUN NEKIĆ</item>
    </izvorni_sadrzaj>
    <derivirana_varijabla naziv="DomainObject.Predmet.OstaliListNazivFormatedOIB_1">
      <item>ANTUN NEKIĆ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VERIZON TEHNOLOGIJE d.o.o.</izvorni_sadrzaj>
    <derivirana_varijabla naziv="DomainObject.Predmet.ProtustrankaIDrugi_1">VERIZON TEHNOLOGIJE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VERIZON TEHNOLOGIJE d.o.o., OIB 48367181694, Augustinčićeva 18/1, 10000 Zagreb</izvorni_sadrzaj>
    <derivirana_varijabla naziv="DomainObject.Predmet.ProtustrankaIDrugiAdressOIB_1">VERIZON TEHNOLOGIJE d.o.o., OIB 48367181694, Augustinčićeva 18/1,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VERIZON TEHNOLOGIJE d.o.o.</item>
      <item>FINA Regionalni centar Zagreb</item>
      <item>ANTUN NEKIĆ</item>
    </izvorni_sadrzaj>
    <derivirana_varijabla naziv="DomainObject.Predmet.SudioniciListNaziv_1">
      <item>VERIZON TEHNOLOGIJE d.o.o.</item>
      <item>FINA Regionalni centar Zagreb</item>
      <item>ANTUN NEKIĆ</item>
    </derivirana_varijabla>
  </DomainObject.Predmet.SudioniciListNaziv>
  <DomainObject.Predmet.SudioniciListAdressOIB>
    <izvorni_sadrzaj>
      <item>VERIZON TEHNOLOGIJE d.o.o., OIB 48367181694, Augustinčićeva 18/1,10000 Zagreb</item>
      <item>FINA Regionalni centar Zagreb, OIB 85821130368, Trg svibanjskih žrtava 1995. 1,10000 Zagreb</item>
      <item>ANTUN NEKIĆ, Rebro 36,10360 Sesvete</item>
    </izvorni_sadrzaj>
    <derivirana_varijabla naziv="DomainObject.Predmet.SudioniciListAdressOIB_1">
      <item>VERIZON TEHNOLOGIJE d.o.o., OIB 48367181694, Augustinčićeva 18/1,10000 Zagreb</item>
      <item>FINA Regionalni centar Zagreb, OIB 85821130368, Trg svibanjskih žrtava 1995. 1,10000 Zagreb</item>
      <item>ANTUN NEKIĆ, Rebro 36,10360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48367181694</item>
      <item>, OIB 85821130368</item>
      <item>, OIB null</item>
    </izvorni_sadrzaj>
    <derivirana_varijabla naziv="DomainObject.Predmet.SudioniciListNazivOIB_1">
      <item>, OIB 48367181694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2426</properties:Characters>
  <properties:Lines>74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2016-04-01T09:24:00Z</dcterms:created>
  <dc:creator>Sudsko vijeæe</dc:creator>
  <cp:lastModifiedBy>Nevenka Furić</cp:lastModifiedBy>
  <cp:lastPrinted>2016-04-01T09:26:00Z</cp:lastPrinted>
  <dcterms:modified xmlns:xsi="http://www.w3.org/2001/XMLSchema-instance" xsi:type="dcterms:W3CDTF">2016-04-01T09:28:00Z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