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ecdf" w14:paraId="e1decdf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6852D0">
        <w:t>15/02</w:t>
      </w:r>
      <w:r w:rsidR="000C2BB3">
        <w:t>-</w:t>
      </w:r>
      <w:r w:rsidR="00CC2638">
        <w:t>82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6852D0">
        <w:t>KAMEN d.d. Obrovac u stečaju</w:t>
      </w:r>
      <w:r w:rsidR="00A562E3" w:rsidRPr="001A7D60">
        <w:t xml:space="preserve">,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6852D0">
        <w:t>Branko Morić</w:t>
      </w:r>
      <w:r w:rsidRPr="009219F7">
        <w:t xml:space="preserve">, dana </w:t>
      </w:r>
      <w:r w:rsidR="003D2E1C">
        <w:t>08</w:t>
      </w:r>
      <w:r w:rsidR="00E36BDA">
        <w:t xml:space="preserve">. </w:t>
      </w:r>
      <w:r w:rsidR="000C2BB3">
        <w:t>travnja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</w:t>
      </w:r>
      <w:r w:rsidR="00F8344A">
        <w:t>-</w:t>
      </w:r>
      <w:r w:rsidR="00750E4E">
        <w:t>15/02</w:t>
      </w:r>
      <w:r w:rsidR="00A562E3">
        <w:t xml:space="preserve"> </w:t>
      </w:r>
      <w:r>
        <w:t xml:space="preserve">od </w:t>
      </w:r>
      <w:r w:rsidR="00750E4E">
        <w:t>18. studenog 2005</w:t>
      </w:r>
      <w:r w:rsidR="00F8344A">
        <w:t>.</w:t>
      </w:r>
      <w:r>
        <w:t xml:space="preserve"> dopunjuje se na način </w:t>
      </w:r>
      <w:r w:rsidR="00071091">
        <w:t xml:space="preserve">da se dodaju točke </w:t>
      </w:r>
      <w:r w:rsidR="00750E4E">
        <w:t>III</w:t>
      </w:r>
      <w:r w:rsidR="00261DA2" w:rsidRPr="000F0617">
        <w:t xml:space="preserve"> i </w:t>
      </w:r>
      <w:r w:rsidR="00750E4E">
        <w:t>IV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750E4E" w:rsidP="00071091" w:rsidR="00071091">
      <w:pPr>
        <w:ind w:firstLine="708"/>
        <w:jc w:val="both"/>
      </w:pPr>
      <w:r>
        <w:t>III</w:t>
      </w:r>
      <w:r w:rsidR="00071091">
        <w:t xml:space="preserve"> Stečajna masa stečajnog dužnika </w:t>
      </w:r>
      <w:r>
        <w:t xml:space="preserve">KAMEN d.d. Obrovac u stečaju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3D2E1C" w:rsidP="000B6D44" w:rsidR="00071091" w:rsidRPr="003D2E1C">
      <w:pPr>
        <w:ind w:firstLine="708"/>
        <w:jc w:val="both"/>
      </w:pPr>
      <w:r>
        <w:t>I</w:t>
      </w:r>
      <w:r w:rsidR="00261DA2" w:rsidRPr="00261DA2">
        <w:t>V</w:t>
      </w:r>
      <w:r w:rsidR="00071091">
        <w:t xml:space="preserve"> Stečajn</w:t>
      </w:r>
      <w:r w:rsidR="00951138">
        <w:t>i</w:t>
      </w:r>
      <w:r w:rsidR="00071091">
        <w:t xml:space="preserve"> upravitelj stečajne mase stečajnog dužnika </w:t>
      </w:r>
      <w:r w:rsidR="00750E4E">
        <w:t xml:space="preserve">KAMEN d.d. Obrovac u stečaju </w:t>
      </w:r>
      <w:r w:rsidR="00071091">
        <w:t xml:space="preserve">je </w:t>
      </w:r>
      <w:r w:rsidRPr="003A377A">
        <w:t>Branko Morić, rođen 29. kolovoza 1942. godine, iz Zadra, Miroslava Krleže 1e, osobna iskaznica izdana od PU Zadarske broj: 104928260, OIB: 89888559843</w:t>
      </w:r>
      <w:r w:rsidR="00E36BDA" w:rsidRPr="003D2E1C">
        <w:t xml:space="preserve">, </w:t>
      </w:r>
      <w:r w:rsidR="00071091" w:rsidRPr="003D2E1C">
        <w:t xml:space="preserve">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750E4E">
        <w:t>15/02</w:t>
      </w:r>
      <w:r w:rsidR="00A562E3">
        <w:t xml:space="preserve"> od </w:t>
      </w:r>
      <w:r w:rsidR="00750E4E">
        <w:t>18. studenoga 2005</w:t>
      </w:r>
      <w:r w:rsidR="00C26CF1">
        <w:t xml:space="preserve">. </w:t>
      </w:r>
      <w:r>
        <w:t xml:space="preserve">zaključen </w:t>
      </w:r>
      <w:r w:rsidR="00BC39FD">
        <w:t xml:space="preserve">je </w:t>
      </w:r>
      <w:r>
        <w:t xml:space="preserve">stečajni postupak nad stečajnim dužnikom </w:t>
      </w:r>
      <w:r w:rsidR="00750E4E">
        <w:t>KAMEN d.d. Obrovac u stečaju</w:t>
      </w:r>
      <w:r>
        <w:t>.</w:t>
      </w:r>
    </w:p>
    <w:p w:rsidRDefault="00BC39FD" w:rsidP="000D77A7" w:rsidR="00BC39FD">
      <w:pPr>
        <w:pStyle w:val="Tijeloteksta"/>
        <w:ind w:firstLine="709"/>
      </w:pPr>
      <w:r>
        <w:t>Uvidom u predmet utvrđeno je da na kontovniku istog postoje novčana sredstva u iznosu od 1.500.000,00 kuna, te je od stečajnog upravitelja zatraženo očitovanje u smislu čl. 289. st. 6. Stečajnog zakona (Narodne novine 71/15). Iz izvješća stečajnog upravitelja proizišlo je da su sredstva deponirana radi vođenja sudskih postupaka.</w:t>
      </w:r>
    </w:p>
    <w:p w:rsidRDefault="00BC39FD" w:rsidP="000D77A7" w:rsidR="00BC39FD">
      <w:pPr>
        <w:pStyle w:val="Tijeloteksta"/>
        <w:ind w:firstLine="709"/>
      </w:pPr>
      <w:r>
        <w:t xml:space="preserve">Obzirom da stečajna masa ovog stečajnog dužnika ima novčanih sredstava, a bez obzira na činjenicu da nisu stečeni uvjeti za diobu tih sredstava, te obzirom da stečajna masa vodi stečajne postupke u kojima mora iskazati OIB odlučeno je istu upisati u sudski registar kao nositelja prava u smislu čl. 289. st. 4. Stečajnog zakona. </w:t>
      </w:r>
    </w:p>
    <w:p w:rsidRDefault="002C2F57" w:rsidP="00BC39FD" w:rsidR="002C2F57">
      <w:pPr>
        <w:pStyle w:val="Tijeloteksta"/>
        <w:ind w:firstLine="708"/>
      </w:pPr>
      <w:r>
        <w:t>Stoga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3D2E1C">
        <w:t>08</w:t>
      </w:r>
      <w:r w:rsidR="00061B79">
        <w:t>. travnja</w:t>
      </w:r>
      <w:r w:rsidR="00C26CF1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</w:t>
      </w:r>
      <w:r w:rsidR="00C26CF1">
        <w:t>a</w:t>
      </w:r>
      <w:r>
        <w:t xml:space="preserve"> su</w:t>
      </w:r>
      <w:r w:rsidR="00C26CF1">
        <w:t>tkinja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33B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A60889">
          <w:t>15/02</w:t>
        </w:r>
        <w:r w:rsidR="00061B79">
          <w:t>-</w:t>
        </w:r>
        <w:r w:rsidR="00CC2638">
          <w:t>82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F5633B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61B79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A7E21"/>
    <w:rsid w:val="0020186C"/>
    <w:rsid w:val="00223895"/>
    <w:rsid w:val="00234DC5"/>
    <w:rsid w:val="00261DA2"/>
    <w:rsid w:val="002C2F57"/>
    <w:rsid w:val="00365D1F"/>
    <w:rsid w:val="003D16F6"/>
    <w:rsid w:val="003D2E1C"/>
    <w:rsid w:val="003F1475"/>
    <w:rsid w:val="004616BF"/>
    <w:rsid w:val="004B42D9"/>
    <w:rsid w:val="004D3A06"/>
    <w:rsid w:val="004D663C"/>
    <w:rsid w:val="004E41F3"/>
    <w:rsid w:val="006356E9"/>
    <w:rsid w:val="006466C1"/>
    <w:rsid w:val="00657942"/>
    <w:rsid w:val="006639AA"/>
    <w:rsid w:val="006852D0"/>
    <w:rsid w:val="006914EA"/>
    <w:rsid w:val="006B45E8"/>
    <w:rsid w:val="006D5987"/>
    <w:rsid w:val="00710FFA"/>
    <w:rsid w:val="00750E4E"/>
    <w:rsid w:val="007A5740"/>
    <w:rsid w:val="008021B9"/>
    <w:rsid w:val="00846D27"/>
    <w:rsid w:val="008E1367"/>
    <w:rsid w:val="008E6DB3"/>
    <w:rsid w:val="009219F7"/>
    <w:rsid w:val="00951138"/>
    <w:rsid w:val="00961C56"/>
    <w:rsid w:val="00A562E3"/>
    <w:rsid w:val="00A60889"/>
    <w:rsid w:val="00A94666"/>
    <w:rsid w:val="00AA7BE2"/>
    <w:rsid w:val="00AB02AB"/>
    <w:rsid w:val="00AD608D"/>
    <w:rsid w:val="00AE03AE"/>
    <w:rsid w:val="00B2536D"/>
    <w:rsid w:val="00BC39FD"/>
    <w:rsid w:val="00BE6C59"/>
    <w:rsid w:val="00C26CF1"/>
    <w:rsid w:val="00CC2638"/>
    <w:rsid w:val="00CE56A0"/>
    <w:rsid w:val="00D13B38"/>
    <w:rsid w:val="00D86209"/>
    <w:rsid w:val="00E00E4D"/>
    <w:rsid w:val="00E36BDA"/>
    <w:rsid w:val="00E52B77"/>
    <w:rsid w:val="00F339F8"/>
    <w:rsid w:val="00F5633B"/>
    <w:rsid w:val="00F8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6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6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1. travnja 2015.</izvorni_sadrzaj>
    <derivirana_varijabla naziv="DomainObject.Predmet.DatumArhiviranja_1">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2002.</izvorni_sadrzaj>
    <derivirana_varijabla naziv="DomainObject.Predmet.DatumOsnivanja_1">7.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2005.</izvorni_sadrzaj>
    <derivirana_varijabla naziv="DomainObject.Predmet.DatumRjesavanja_1">12. prosinca 2005.</derivirana_varijabla>
  </DomainObject.Predmet.DatumRjesavanja>
  <DomainObject.Predmet.DatumRokaCuvanja>
    <izvorni_sadrzaj>1. travnja 2025.</izvorni_sadrzaj>
    <derivirana_varijabla naziv="DomainObject.Predmet.DatumRokaCuvanja_1">1. travnja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1. travnja 2015.</izvorni_sadrzaj>
    <derivirana_varijabla naziv="DomainObject.Predmet.DatumZatvaranja_1">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hr.ibm.icms.common.model.sluzbeneosobe.UstrojstvenaJedinica@74c074c0[id=1000000836, dbStatus=null, naziv=Arhiva, oznaka=null, sudac=null]</izvorni_sadrzaj>
    <derivirana_varijabla naziv="DomainObject.Predmet.MjestoCuvanja_1">hr.ibm.icms.common.model.sluzbeneosobe.UstrojstvenaJedinica@74c074c0[id=1000000836, dbStatus=null, naziv=Arhiva,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Povijest stečajnih upravitelja: BRANKO MORIĆ;</izvorni_sadrzaj>
    <derivirana_varijabla naziv="DomainObject.Predmet.Opis_1">MIGRIRANO IZ IN2 IN2 napomene: PREDMET a/a Povijest stečajnih upravitelja: BRANKO MORIĆ;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St-15/2002</izvorni_sadrzaj>
    <derivirana_varijabla naziv="DomainObject.Predmet.OznakaBroj_1">St-15/2002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Spis poslan u referadu 29.02.2016.</izvorni_sadrzaj>
    <derivirana_varijabla naziv="DomainObject.Predmet.PrimjedbaSuca_1">Spis poslan u referadu 29.02.2016.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vađenje i obrada kamena d.d., u stečaju</izvorni_sadrzaj>
    <derivirana_varijabla naziv="DomainObject.Predmet.ProtustrankaFormated_1">  KAMEN vađenje i obrada kamena d.d., u stečaju</derivirana_varijabla>
  </DomainObject.Predmet.ProtustrankaFormated>
  <DomainObject.Predmet.ProtustrankaFormatedOIB>
    <izvorni_sadrzaj>  KAMEN vađenje i obrada kamena d.d., u stečaju</izvorni_sadrzaj>
    <derivirana_varijabla naziv="DomainObject.Predmet.ProtustrankaFormatedOIB_1">  KAMEN vađenje i obrada kamena d.d., u stečaju</derivirana_varijabla>
  </DomainObject.Predmet.ProtustrankaFormatedOIB>
  <DomainObject.Predmet.ProtustrankaFormatedWithAdress>
    <izvorni_sadrzaj> KAMEN vađenje i obrada kamena d.d., u stečaju, Bravar b.b., Obrovac</izvorni_sadrzaj>
    <derivirana_varijabla naziv="DomainObject.Predmet.ProtustrankaFormatedWithAdress_1"> KAMEN vađenje i obrada kamena d.d., u stečaju, Bravar b.b., Obrovac</derivirana_varijabla>
  </DomainObject.Predmet.ProtustrankaFormatedWithAdress>
  <DomainObject.Predmet.ProtustrankaFormatedWithAdressOIB>
    <izvorni_sadrzaj> KAMEN vađenje i obrada kamena d.d., u stečaju, Bravar b.b., Obrovac</izvorni_sadrzaj>
    <derivirana_varijabla naziv="DomainObject.Predmet.ProtustrankaFormatedWithAdressOIB_1"> KAMEN vađenje i obrada kamena d.d., u stečaju, Bravar b.b., Obrovac</derivirana_varijabla>
  </DomainObject.Predmet.ProtustrankaFormatedWithAdressOIB>
  <DomainObject.Predmet.ProtustrankaWithAdress>
    <izvorni_sadrzaj>KAMEN vađenje i obrada kamena d.d., u stečaju Bravar b.b., Obrovac</izvorni_sadrzaj>
    <derivirana_varijabla naziv="DomainObject.Predmet.ProtustrankaWithAdress_1">KAMEN vađenje i obrada kamena d.d., u stečaju Bravar b.b., Obrovac</derivirana_varijabla>
  </DomainObject.Predmet.ProtustrankaWithAdress>
  <DomainObject.Predmet.ProtustrankaWithAdressOIB>
    <izvorni_sadrzaj>KAMEN vađenje i obrada kamena d.d., u stečaju, Bravar b.b., Obrovac</izvorni_sadrzaj>
    <derivirana_varijabla naziv="DomainObject.Predmet.ProtustrankaWithAdressOIB_1">KAMEN vađenje i obrada kamena d.d., u stečaju, Bravar b.b., Obrovac</derivirana_varijabla>
  </DomainObject.Predmet.ProtustrankaWithAdressOIB>
  <DomainObject.Predmet.ProtustrankaNazivFormated>
    <izvorni_sadrzaj>KAMEN vađenje i obrada kamena d.d., u stečaju</izvorni_sadrzaj>
    <derivirana_varijabla naziv="DomainObject.Predmet.ProtustrankaNazivFormated_1">KAMEN vađenje i obrada kamena d.d., u stečaju</derivirana_varijabla>
  </DomainObject.Predmet.ProtustrankaNazivFormated>
  <DomainObject.Predmet.ProtustrankaNazivFormatedOIB>
    <izvorni_sadrzaj>KAMEN vađenje i obrada kamena d.d., u stečaju</izvorni_sadrzaj>
    <derivirana_varijabla naziv="DomainObject.Predmet.ProtustrankaNazivFormatedOIB_1">KAMEN vađenje i obrada kamena d.d.,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 vađenje i obrada kamena d.d., u stečaju</izvorni_sadrzaj>
    <derivirana_varijabla naziv="DomainObject.Predmet.StrankaFormated_1">  KAMEN vađenje i obrada kamena d.d., u stečaju</derivirana_varijabla>
  </DomainObject.Predmet.StrankaFormated>
  <DomainObject.Predmet.StrankaFormatedOIB>
    <izvorni_sadrzaj>  KAMEN vađenje i obrada kamena d.d., u stečaju</izvorni_sadrzaj>
    <derivirana_varijabla naziv="DomainObject.Predmet.StrankaFormatedOIB_1">  KAMEN vađenje i obrada kamena d.d., u stečaju</derivirana_varijabla>
  </DomainObject.Predmet.StrankaFormatedOIB>
  <DomainObject.Predmet.StrankaFormatedWithAdress>
    <izvorni_sadrzaj> KAMEN vađenje i obrada kamena d.d., u stečaju, Bravar b.b., Obrovac</izvorni_sadrzaj>
    <derivirana_varijabla naziv="DomainObject.Predmet.StrankaFormatedWithAdress_1"> KAMEN vađenje i obrada kamena d.d., u stečaju, Bravar b.b., Obrovac</derivirana_varijabla>
  </DomainObject.Predmet.StrankaFormatedWithAdress>
  <DomainObject.Predmet.StrankaFormatedWithAdressOIB>
    <izvorni_sadrzaj> KAMEN vađenje i obrada kamena d.d., u stečaju, Bravar b.b., Obrovac</izvorni_sadrzaj>
    <derivirana_varijabla naziv="DomainObject.Predmet.StrankaFormatedWithAdressOIB_1"> KAMEN vađenje i obrada kamena d.d., u stečaju, Bravar b.b., Obrovac</derivirana_varijabla>
  </DomainObject.Predmet.StrankaFormatedWithAdressOIB>
  <DomainObject.Predmet.StrankaWithAdress>
    <izvorni_sadrzaj>KAMEN vađenje i obrada kamena d.d., u stečaju Bravar b.b.,Obrovac</izvorni_sadrzaj>
    <derivirana_varijabla naziv="DomainObject.Predmet.StrankaWithAdress_1">KAMEN vađenje i obrada kamena d.d., u stečaju Bravar b.b.,Obrovac</derivirana_varijabla>
  </DomainObject.Predmet.StrankaWithAdress>
  <DomainObject.Predmet.StrankaWithAdressOIB>
    <izvorni_sadrzaj>KAMEN vađenje i obrada kamena d.d., u stečaju, Bravar b.b.,Obrovac</izvorni_sadrzaj>
    <derivirana_varijabla naziv="DomainObject.Predmet.StrankaWithAdressOIB_1">KAMEN vađenje i obrada kamena d.d., u stečaju, Bravar b.b.,Obrovac</derivirana_varijabla>
  </DomainObject.Predmet.StrankaWithAdressOIB>
  <DomainObject.Predmet.StrankaNazivFormated>
    <izvorni_sadrzaj>KAMEN vađenje i obrada kamena d.d., u stečaju</izvorni_sadrzaj>
    <derivirana_varijabla naziv="DomainObject.Predmet.StrankaNazivFormated_1">KAMEN vađenje i obrada kamena d.d., u stečaju</derivirana_varijabla>
  </DomainObject.Predmet.StrankaNazivFormated>
  <DomainObject.Predmet.StrankaNazivFormatedOIB>
    <izvorni_sadrzaj>KAMEN vađenje i obrada kamena d.d., u stečaju</izvorni_sadrzaj>
    <derivirana_varijabla naziv="DomainObject.Predmet.StrankaNazivFormatedOIB_1">KAMEN vađenje i obrada kamena d.d.,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KAMEN vađenje i obrada kamena d.d., u stečaju</item>
    </izvorni_sadrzaj>
    <derivirana_varijabla naziv="DomainObject.Predmet.StrankaListFormated_1">
      <item>KAMEN vađenje i obrada kamena d.d., u stečaju</item>
    </derivirana_varijabla>
  </DomainObject.Predmet.StrankaListFormated>
  <DomainObject.Predmet.StrankaListFormatedOIB>
    <izvorni_sadrzaj>
      <item>KAMEN vađenje i obrada kamena d.d., u stečaju</item>
    </izvorni_sadrzaj>
    <derivirana_varijabla naziv="DomainObject.Predmet.StrankaListFormatedOIB_1">
      <item>KAMEN vađenje i obrada kamena d.d., u stečaju</item>
    </derivirana_varijabla>
  </DomainObject.Predmet.StrankaListFormatedOIB>
  <DomainObject.Predmet.StrankaListFormatedWithAdress>
    <izvorni_sadrzaj>
      <item>KAMEN vađenje i obrada kamena d.d., u stečaju, Bravar b.b., Obrovac</item>
    </izvorni_sadrzaj>
    <derivirana_varijabla naziv="DomainObject.Predmet.StrankaListFormatedWithAdress_1">
      <item>KAMEN vađenje i obrada kamena d.d., u stečaju, Bravar b.b., Obrovac</item>
    </derivirana_varijabla>
  </DomainObject.Predmet.StrankaListFormatedWithAdress>
  <DomainObject.Predmet.StrankaListFormatedWithAdressOIB>
    <izvorni_sadrzaj>
      <item>KAMEN vađenje i obrada kamena d.d., u stečaju, Bravar b.b., Obrovac</item>
    </izvorni_sadrzaj>
    <derivirana_varijabla naziv="DomainObject.Predmet.StrankaListFormatedWithAdressOIB_1">
      <item>KAMEN vađenje i obrada kamena d.d., u stečaju, Bravar b.b., Obrovac</item>
    </derivirana_varijabla>
  </DomainObject.Predmet.StrankaListFormatedWithAdressOIB>
  <DomainObject.Predmet.StrankaListNazivFormated>
    <izvorni_sadrzaj>
      <item>KAMEN vađenje i obrada kamena d.d., u stečaju</item>
    </izvorni_sadrzaj>
    <derivirana_varijabla naziv="DomainObject.Predmet.StrankaListNazivFormated_1">
      <item>KAMEN vađenje i obrada kamena d.d., u stečaju</item>
    </derivirana_varijabla>
  </DomainObject.Predmet.StrankaListNazivFormated>
  <DomainObject.Predmet.StrankaListNazivFormatedOIB>
    <izvorni_sadrzaj>
      <item>KAMEN vađenje i obrada kamena d.d., u stečaju</item>
    </izvorni_sadrzaj>
    <derivirana_varijabla naziv="DomainObject.Predmet.StrankaListNazivFormatedOIB_1">
      <item>KAMEN vađenje i obrada kamena d.d., u stečaju</item>
    </derivirana_varijabla>
  </DomainObject.Predmet.StrankaListNazivFormatedOIB>
  <DomainObject.Predmet.ProtuStrankaListFormated>
    <izvorni_sadrzaj>
      <item>KAMEN vađenje i obrada kamena d.d., u stečaju</item>
    </izvorni_sadrzaj>
    <derivirana_varijabla naziv="DomainObject.Predmet.ProtuStrankaListFormated_1">
      <item>KAMEN vađenje i obrada kamena d.d., u stečaju</item>
    </derivirana_varijabla>
  </DomainObject.Predmet.ProtuStrankaListFormated>
  <DomainObject.Predmet.ProtuStrankaListFormatedOIB>
    <izvorni_sadrzaj>
      <item>KAMEN vađenje i obrada kamena d.d., u stečaju</item>
    </izvorni_sadrzaj>
    <derivirana_varijabla naziv="DomainObject.Predmet.ProtuStrankaListFormatedOIB_1">
      <item>KAMEN vađenje i obrada kamena d.d., u stečaju</item>
    </derivirana_varijabla>
  </DomainObject.Predmet.ProtuStrankaListFormatedOIB>
  <DomainObject.Predmet.ProtuStrankaListFormatedWithAdress>
    <izvorni_sadrzaj>
      <item>KAMEN vađenje i obrada kamena d.d., u stečaju, Bravar b.b., Obrovac</item>
    </izvorni_sadrzaj>
    <derivirana_varijabla naziv="DomainObject.Predmet.ProtuStrankaListFormatedWithAdress_1">
      <item>KAMEN vađenje i obrada kamena d.d., u stečaju, Bravar b.b., Obrovac</item>
    </derivirana_varijabla>
  </DomainObject.Predmet.ProtuStrankaListFormatedWithAdress>
  <DomainObject.Predmet.ProtuStrankaListFormatedWithAdressOIB>
    <izvorni_sadrzaj>
      <item>KAMEN vađenje i obrada kamena d.d., u stečaju, Bravar b.b., Obrovac</item>
    </izvorni_sadrzaj>
    <derivirana_varijabla naziv="DomainObject.Predmet.ProtuStrankaListFormatedWithAdressOIB_1">
      <item>KAMEN vađenje i obrada kamena d.d., u stečaju, Bravar b.b., Obrovac</item>
    </derivirana_varijabla>
  </DomainObject.Predmet.ProtuStrankaListFormatedWithAdressOIB>
  <DomainObject.Predmet.ProtuStrankaListNazivFormated>
    <izvorni_sadrzaj>
      <item>KAMEN vađenje i obrada kamena d.d., u stečaju</item>
    </izvorni_sadrzaj>
    <derivirana_varijabla naziv="DomainObject.Predmet.ProtuStrankaListNazivFormated_1">
      <item>KAMEN vađenje i obrada kamena d.d., u stečaju</item>
    </derivirana_varijabla>
  </DomainObject.Predmet.ProtuStrankaListNazivFormated>
  <DomainObject.Predmet.ProtuStrankaListNazivFormatedOIB>
    <izvorni_sadrzaj>
      <item>KAMEN vađenje i obrada kamena d.d., u stečaju</item>
    </izvorni_sadrzaj>
    <derivirana_varijabla naziv="DomainObject.Predmet.ProtuStrankaListNazivFormatedOIB_1">
      <item>KAMEN vađenje i obrada kamena d.d.,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 vađenje i obrada kamena d.d., u stečaju</izvorni_sadrzaj>
    <derivirana_varijabla naziv="DomainObject.Predmet.StrankaIDrugi_1">KAMEN vađenje i obrada kamena d.d., u stečaju</derivirana_varijabla>
  </DomainObject.Predmet.StrankaIDrugi>
  <DomainObject.Predmet.ProtustrankaIDrugi>
    <izvorni_sadrzaj>KAMEN vađenje i obrada kamena d.d., u stečaju</izvorni_sadrzaj>
    <derivirana_varijabla naziv="DomainObject.Predmet.ProtustrankaIDrugi_1">KAMEN vađenje i obrada kamena d.d., u stečaju</derivirana_varijabla>
  </DomainObject.Predmet.ProtustrankaIDrugi>
  <DomainObject.Predmet.StrankaIDrugiAdressOIB>
    <izvorni_sadrzaj>KAMEN vađenje i obrada kamena d.d., u stečaju, Bravar b.b., Obrovac</izvorni_sadrzaj>
    <derivirana_varijabla naziv="DomainObject.Predmet.StrankaIDrugiAdressOIB_1">KAMEN vađenje i obrada kamena d.d., u stečaju, Bravar b.b., Obrovac</derivirana_varijabla>
  </DomainObject.Predmet.StrankaIDrugiAdressOIB>
  <DomainObject.Predmet.ProtustrankaIDrugiAdressOIB>
    <izvorni_sadrzaj>KAMEN vađenje i obrada kamena d.d., u stečaju, Bravar b.b., Obrovac</izvorni_sadrzaj>
    <derivirana_varijabla naziv="DomainObject.Predmet.ProtustrankaIDrugiAdressOIB_1">KAMEN vađenje i obrada kamena d.d., u stečaju, Bravar b.b.,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2000.</izvorni_sadrzaj>
    <derivirana_varijabla naziv="DomainObject.Predmet.OdlukaRjesenje.DatumDonosenjaOdluke_1">31. listopada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St-15/2002-2</izvorni_sadrzaj>
    <derivirana_varijabla naziv="DomainObject.Predmet.OdlukaRjesenje.Oznaka_1">St-15/2002-2</derivirana_varijabla>
  </DomainObject.Predmet.OdlukaRjesenje.Oznaka>
  <DomainObject.Predmet.SudioniciListNaziv>
    <izvorni_sadrzaj>
      <item>KAMEN vađenje i obrada kamena d.d., u stečaju</item>
      <item>KAMEN vađenje i obrada kamena d.d., u stečaju</item>
    </izvorni_sadrzaj>
    <derivirana_varijabla naziv="DomainObject.Predmet.SudioniciListNaziv_1">
      <item>KAMEN vađenje i obrada kamena d.d., u stečaju</item>
      <item>KAMEN vađenje i obrada kamena d.d., u stečaju</item>
    </derivirana_varijabla>
  </DomainObject.Predmet.SudioniciListNaziv>
  <DomainObject.Predmet.SudioniciListAdressOIB>
    <izvorni_sadrzaj>
      <item>KAMEN vađenje i obrada kamena d.d., u stečaju, Bravar b.b.,Obrovac</item>
      <item>KAMEN vađenje i obrada kamena d.d., u stečaju, Bravar b.b.,Obrovac</item>
    </izvorni_sadrzaj>
    <derivirana_varijabla naziv="DomainObject.Predmet.SudioniciListAdressOIB_1">
      <item>KAMEN vađenje i obrada kamena d.d., u stečaju, Bravar b.b.,Obrovac</item>
      <item>KAMEN vađenje i obrada kamena d.d., u stečaju, Bravar b.b.,Obrovac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366</properties:Words>
  <properties:Characters>1721</properties:Characters>
  <properties:Lines>61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2016-03-31T11:13:00Z</dcterms:created>
  <dc:creator>Ardena Bajlo</dc:creator>
  <cp:lastModifiedBy>Martina Kalmeta</cp:lastModifiedBy>
  <cp:lastPrinted>2010-02-05T10:42:00Z</cp:lastPrinted>
  <dcterms:modified xmlns:xsi="http://www.w3.org/2001/XMLSchema-instance" xsi:type="dcterms:W3CDTF">2016-04-08T09:42:00Z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