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2df8" w14:paraId="03f2df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2D3090">
        <w:rPr>
          <w:sz w:val="22"/>
          <w:szCs w:val="22"/>
        </w:rPr>
        <w:t>4</w:t>
      </w:r>
      <w:r w:rsidR="00CF2EFB">
        <w:rPr>
          <w:sz w:val="22"/>
          <w:szCs w:val="22"/>
        </w:rPr>
        <w:t>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CF2EFB">
        <w:rPr>
          <w:sz w:val="22"/>
          <w:szCs w:val="22"/>
        </w:rPr>
        <w:t>13</w:t>
      </w:r>
      <w:r w:rsidRPr="00A17674">
        <w:rPr>
          <w:sz w:val="22"/>
          <w:szCs w:val="22"/>
        </w:rPr>
        <w:t xml:space="preserve">. </w:t>
      </w:r>
      <w:r w:rsidR="00CF2EFB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187107" w:rsidP="000865BF" w:rsidR="00187107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5C75D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 xml:space="preserve">alaže se stečajnom upravitelju </w:t>
      </w:r>
      <w:r w:rsidR="003D4360">
        <w:rPr>
          <w:sz w:val="22"/>
          <w:szCs w:val="22"/>
        </w:rPr>
        <w:t xml:space="preserve">bez odlaganja </w:t>
      </w:r>
      <w:r w:rsidR="00CF2EFB">
        <w:rPr>
          <w:sz w:val="22"/>
          <w:szCs w:val="22"/>
        </w:rPr>
        <w:t>očitovati se</w:t>
      </w:r>
      <w:r w:rsidR="005C75D1">
        <w:rPr>
          <w:sz w:val="22"/>
          <w:szCs w:val="22"/>
        </w:rPr>
        <w:t>:</w:t>
      </w:r>
    </w:p>
    <w:p w:rsidRDefault="00F83CC5" w:rsidP="005C75D1" w:rsidR="00F83CC5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kod koga se nalaze ključ</w:t>
      </w:r>
      <w:r w:rsidR="00CF7C14">
        <w:rPr>
          <w:sz w:val="22"/>
          <w:szCs w:val="22"/>
        </w:rPr>
        <w:t>ev</w:t>
      </w:r>
      <w:r>
        <w:rPr>
          <w:sz w:val="22"/>
          <w:szCs w:val="22"/>
        </w:rPr>
        <w:t>i</w:t>
      </w:r>
      <w:r w:rsidR="00055534">
        <w:rPr>
          <w:sz w:val="22"/>
          <w:szCs w:val="22"/>
        </w:rPr>
        <w:t>,</w:t>
      </w:r>
      <w:r>
        <w:rPr>
          <w:sz w:val="22"/>
          <w:szCs w:val="22"/>
        </w:rPr>
        <w:t xml:space="preserve"> prometna dozvola i </w:t>
      </w:r>
      <w:r w:rsidR="00055534">
        <w:rPr>
          <w:sz w:val="22"/>
          <w:szCs w:val="22"/>
        </w:rPr>
        <w:t>knjižica vozila predmetnih motornih vozila, ako se ne nalaz</w:t>
      </w:r>
      <w:r w:rsidR="00CF7C14">
        <w:rPr>
          <w:sz w:val="22"/>
          <w:szCs w:val="22"/>
        </w:rPr>
        <w:t>e</w:t>
      </w:r>
      <w:r w:rsidR="00055534">
        <w:rPr>
          <w:sz w:val="22"/>
          <w:szCs w:val="22"/>
        </w:rPr>
        <w:t xml:space="preserve"> kod stečajnog upravitelja kod koga se nalaze i zbog čega, te da li se naplaćuje naknada za korištenje vozila, a a</w:t>
      </w:r>
      <w:r w:rsidR="00CF7C14">
        <w:rPr>
          <w:sz w:val="22"/>
          <w:szCs w:val="22"/>
        </w:rPr>
        <w:t xml:space="preserve">ko </w:t>
      </w:r>
      <w:r w:rsidR="004F6765">
        <w:rPr>
          <w:sz w:val="22"/>
          <w:szCs w:val="22"/>
        </w:rPr>
        <w:t xml:space="preserve">se ne naplaćuje, zbog čega se ne naplaćuje, kada </w:t>
      </w:r>
      <w:r w:rsidR="00185C2F">
        <w:rPr>
          <w:sz w:val="22"/>
          <w:szCs w:val="22"/>
        </w:rPr>
        <w:t xml:space="preserve">je istekla </w:t>
      </w:r>
      <w:r w:rsidR="004F6765">
        <w:rPr>
          <w:sz w:val="22"/>
          <w:szCs w:val="22"/>
        </w:rPr>
        <w:t>registracija predmetnih vozila</w:t>
      </w:r>
      <w:r w:rsidR="00185C2F">
        <w:rPr>
          <w:sz w:val="22"/>
          <w:szCs w:val="22"/>
        </w:rPr>
        <w:t>, a ako nije istekla, tko je kada i zašto produljio registraciju vozila ako se ne koriste</w:t>
      </w:r>
      <w:r w:rsidR="00285A87">
        <w:rPr>
          <w:sz w:val="22"/>
          <w:szCs w:val="22"/>
        </w:rPr>
        <w:t>, kolika je bila kilometraža vozila u trenutku otvaranja stečajnog postupka (</w:t>
      </w:r>
      <w:r w:rsidR="00161D5A">
        <w:rPr>
          <w:sz w:val="22"/>
          <w:szCs w:val="22"/>
        </w:rPr>
        <w:t xml:space="preserve">odnosno kada "ostala su </w:t>
      </w:r>
      <w:r w:rsidR="00285A87">
        <w:rPr>
          <w:sz w:val="22"/>
          <w:szCs w:val="22"/>
        </w:rPr>
        <w:t>u posjedu bivšeg zakonskog zastupnika</w:t>
      </w:r>
      <w:r w:rsidR="00161D5A">
        <w:rPr>
          <w:sz w:val="22"/>
          <w:szCs w:val="22"/>
        </w:rPr>
        <w:t>"</w:t>
      </w:r>
      <w:r w:rsidR="00285A87">
        <w:rPr>
          <w:sz w:val="22"/>
          <w:szCs w:val="22"/>
        </w:rPr>
        <w:t>), a koliko je iznosi danas</w:t>
      </w:r>
      <w:r w:rsidR="00A74186">
        <w:rPr>
          <w:sz w:val="22"/>
          <w:szCs w:val="22"/>
        </w:rPr>
        <w:t>,</w:t>
      </w:r>
    </w:p>
    <w:p w:rsidRDefault="00A74186" w:rsidP="005C75D1" w:rsidR="00493A19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kako to da "bez ikakvih informacija kako se i gdje" dogodila predmetna šteta</w:t>
      </w:r>
      <w:r w:rsidR="00980F26">
        <w:rPr>
          <w:sz w:val="22"/>
          <w:szCs w:val="22"/>
        </w:rPr>
        <w:t xml:space="preserve"> </w:t>
      </w:r>
      <w:r w:rsidR="008F558B">
        <w:rPr>
          <w:sz w:val="22"/>
          <w:szCs w:val="22"/>
        </w:rPr>
        <w:t xml:space="preserve">i </w:t>
      </w:r>
      <w:r w:rsidR="00980F26">
        <w:rPr>
          <w:sz w:val="22"/>
          <w:szCs w:val="22"/>
        </w:rPr>
        <w:t xml:space="preserve">kada "od sve dokumentacije" koju je stečajni upravitelj dobio odnosno iz obavijesti o primitku odštetnog zahtjeva </w:t>
      </w:r>
      <w:r w:rsidR="00965617">
        <w:rPr>
          <w:sz w:val="22"/>
          <w:szCs w:val="22"/>
        </w:rPr>
        <w:t xml:space="preserve">od 7. ožujka 2018. godine </w:t>
      </w:r>
      <w:r w:rsidR="008F558B">
        <w:rPr>
          <w:sz w:val="22"/>
          <w:szCs w:val="22"/>
        </w:rPr>
        <w:t>(</w:t>
      </w:r>
      <w:r w:rsidR="00965617">
        <w:rPr>
          <w:sz w:val="22"/>
          <w:szCs w:val="22"/>
        </w:rPr>
        <w:t>kojeg stečajni upravitelj dostavlja u privitku očitovanja</w:t>
      </w:r>
      <w:r w:rsidR="008F558B">
        <w:rPr>
          <w:sz w:val="22"/>
          <w:szCs w:val="22"/>
        </w:rPr>
        <w:t>)</w:t>
      </w:r>
      <w:r w:rsidR="00965617">
        <w:rPr>
          <w:sz w:val="22"/>
          <w:szCs w:val="22"/>
        </w:rPr>
        <w:t xml:space="preserve"> proizlaz</w:t>
      </w:r>
      <w:r w:rsidR="00E84535">
        <w:rPr>
          <w:sz w:val="22"/>
          <w:szCs w:val="22"/>
        </w:rPr>
        <w:t xml:space="preserve">i da </w:t>
      </w:r>
      <w:r w:rsidR="00965617">
        <w:rPr>
          <w:sz w:val="22"/>
          <w:szCs w:val="22"/>
        </w:rPr>
        <w:t xml:space="preserve">osiguratelj Jadransko osiguranje </w:t>
      </w:r>
      <w:r w:rsidR="00E84535">
        <w:rPr>
          <w:sz w:val="22"/>
          <w:szCs w:val="22"/>
        </w:rPr>
        <w:t xml:space="preserve">d.d. </w:t>
      </w:r>
      <w:r w:rsidR="00965617">
        <w:rPr>
          <w:sz w:val="22"/>
          <w:szCs w:val="22"/>
        </w:rPr>
        <w:t>Podružnica Split</w:t>
      </w:r>
      <w:r w:rsidR="00E84535">
        <w:rPr>
          <w:sz w:val="22"/>
          <w:szCs w:val="22"/>
        </w:rPr>
        <w:t xml:space="preserve"> stečajnom dužniku </w:t>
      </w:r>
      <w:r w:rsidR="0075169E">
        <w:rPr>
          <w:sz w:val="22"/>
          <w:szCs w:val="22"/>
        </w:rPr>
        <w:t xml:space="preserve">potvrđuje primitak odštetnog zahtjeva i priloga, </w:t>
      </w:r>
      <w:r w:rsidR="0091233B">
        <w:rPr>
          <w:sz w:val="22"/>
          <w:szCs w:val="22"/>
        </w:rPr>
        <w:t>tj.</w:t>
      </w:r>
      <w:r w:rsidR="0075169E">
        <w:rPr>
          <w:sz w:val="22"/>
          <w:szCs w:val="22"/>
        </w:rPr>
        <w:t xml:space="preserve"> da je upravo stečajni dužnik </w:t>
      </w:r>
      <w:r w:rsidR="00AF7C38">
        <w:rPr>
          <w:sz w:val="22"/>
          <w:szCs w:val="22"/>
        </w:rPr>
        <w:t>podnio odštetni zahtjev</w:t>
      </w:r>
      <w:r w:rsidR="00AF7C38" w:rsidRPr="00AF7C38">
        <w:rPr>
          <w:sz w:val="22"/>
          <w:szCs w:val="22"/>
        </w:rPr>
        <w:t xml:space="preserve"> </w:t>
      </w:r>
      <w:r w:rsidR="00AF7C38">
        <w:rPr>
          <w:sz w:val="22"/>
          <w:szCs w:val="22"/>
        </w:rPr>
        <w:t xml:space="preserve">i priloge, a </w:t>
      </w:r>
      <w:r w:rsidR="00835F67">
        <w:rPr>
          <w:sz w:val="22"/>
          <w:szCs w:val="22"/>
        </w:rPr>
        <w:t>za kojeg je to jedino mogao učiniti stečajni upravitelj</w:t>
      </w:r>
      <w:r w:rsidR="00493A19">
        <w:rPr>
          <w:sz w:val="22"/>
          <w:szCs w:val="22"/>
        </w:rPr>
        <w:t>,</w:t>
      </w:r>
    </w:p>
    <w:p w:rsidRDefault="00493A19" w:rsidP="005C75D1" w:rsidR="00A74186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da li i dalje oglašava prodaju vozila za koje podnesen </w:t>
      </w:r>
      <w:r w:rsidRPr="00493A19">
        <w:rPr>
          <w:sz w:val="22"/>
          <w:szCs w:val="22"/>
        </w:rPr>
        <w:t>odštetni zahtjev</w:t>
      </w:r>
      <w:r>
        <w:rPr>
          <w:sz w:val="22"/>
          <w:szCs w:val="22"/>
        </w:rPr>
        <w:t xml:space="preserve"> i naplaćena šteta, tj</w:t>
      </w:r>
      <w:r w:rsidR="008F558B">
        <w:rPr>
          <w:sz w:val="22"/>
          <w:szCs w:val="22"/>
        </w:rPr>
        <w:t>.</w:t>
      </w:r>
      <w:r>
        <w:rPr>
          <w:sz w:val="22"/>
          <w:szCs w:val="22"/>
        </w:rPr>
        <w:t xml:space="preserve"> da li je vozilo popravljeno, ako jest tko je to učinio i po čijem nalogu, a ako nije da li je za iznos štete umanjena prodajna cijena</w:t>
      </w:r>
      <w:r w:rsidR="00F600DE">
        <w:rPr>
          <w:sz w:val="22"/>
          <w:szCs w:val="22"/>
        </w:rPr>
        <w:t>, te o kojem se vozilu radi.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493A19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493A19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64D95" w:rsidP="000865BF" w:rsidR="00064D95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93A19">
        <w:rPr>
          <w:sz w:val="22"/>
          <w:szCs w:val="22"/>
        </w:rPr>
        <w:t>13</w:t>
      </w:r>
      <w:r w:rsidR="000B35A4">
        <w:rPr>
          <w:sz w:val="22"/>
          <w:szCs w:val="22"/>
        </w:rPr>
        <w:t>.0</w:t>
      </w:r>
      <w:r w:rsidR="00493A19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064D95" w:rsidR="00FC2EF3" w:rsidRPr="00493727">
      <w:headerReference w:type="even" r:id="rId13"/>
      <w:headerReference w:type="default" r:id="rId14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2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40748"/>
    <w:rsid w:val="00161D5A"/>
    <w:rsid w:val="00181A48"/>
    <w:rsid w:val="001821C7"/>
    <w:rsid w:val="00185C2F"/>
    <w:rsid w:val="00187107"/>
    <w:rsid w:val="00190BBC"/>
    <w:rsid w:val="00196474"/>
    <w:rsid w:val="001A4149"/>
    <w:rsid w:val="001A6CB3"/>
    <w:rsid w:val="001D5649"/>
    <w:rsid w:val="001E2686"/>
    <w:rsid w:val="00214D23"/>
    <w:rsid w:val="00226054"/>
    <w:rsid w:val="00285A87"/>
    <w:rsid w:val="002A68BA"/>
    <w:rsid w:val="002D3090"/>
    <w:rsid w:val="002D35A8"/>
    <w:rsid w:val="00300B25"/>
    <w:rsid w:val="003019DB"/>
    <w:rsid w:val="0030466A"/>
    <w:rsid w:val="00312A40"/>
    <w:rsid w:val="003358E9"/>
    <w:rsid w:val="003767CE"/>
    <w:rsid w:val="003A486E"/>
    <w:rsid w:val="003B1012"/>
    <w:rsid w:val="003B1E1C"/>
    <w:rsid w:val="003C2522"/>
    <w:rsid w:val="003D4360"/>
    <w:rsid w:val="003E3949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7DBB"/>
    <w:rsid w:val="004D21E1"/>
    <w:rsid w:val="004D418E"/>
    <w:rsid w:val="004D568E"/>
    <w:rsid w:val="004F5514"/>
    <w:rsid w:val="004F6765"/>
    <w:rsid w:val="00555D62"/>
    <w:rsid w:val="005A4EC4"/>
    <w:rsid w:val="005A564F"/>
    <w:rsid w:val="005B7CE8"/>
    <w:rsid w:val="005C3F89"/>
    <w:rsid w:val="005C7384"/>
    <w:rsid w:val="005C75D1"/>
    <w:rsid w:val="005F39F5"/>
    <w:rsid w:val="006002A4"/>
    <w:rsid w:val="00615978"/>
    <w:rsid w:val="0061786A"/>
    <w:rsid w:val="0067689C"/>
    <w:rsid w:val="006B218C"/>
    <w:rsid w:val="006C1EAF"/>
    <w:rsid w:val="006F47D5"/>
    <w:rsid w:val="0071205D"/>
    <w:rsid w:val="007252CF"/>
    <w:rsid w:val="00732EEF"/>
    <w:rsid w:val="00750C79"/>
    <w:rsid w:val="0075169E"/>
    <w:rsid w:val="007564B0"/>
    <w:rsid w:val="007569A3"/>
    <w:rsid w:val="007B3620"/>
    <w:rsid w:val="007D4604"/>
    <w:rsid w:val="007F7B7D"/>
    <w:rsid w:val="00821053"/>
    <w:rsid w:val="008214F2"/>
    <w:rsid w:val="00835F67"/>
    <w:rsid w:val="008475C7"/>
    <w:rsid w:val="00860EA0"/>
    <w:rsid w:val="00887641"/>
    <w:rsid w:val="0089626D"/>
    <w:rsid w:val="008F43F1"/>
    <w:rsid w:val="008F558B"/>
    <w:rsid w:val="0091233B"/>
    <w:rsid w:val="009442FA"/>
    <w:rsid w:val="00950CB2"/>
    <w:rsid w:val="00961EC4"/>
    <w:rsid w:val="00965617"/>
    <w:rsid w:val="00980F26"/>
    <w:rsid w:val="009A4C8B"/>
    <w:rsid w:val="009F23BC"/>
    <w:rsid w:val="00A03718"/>
    <w:rsid w:val="00A74186"/>
    <w:rsid w:val="00AA6998"/>
    <w:rsid w:val="00AB4122"/>
    <w:rsid w:val="00AC125D"/>
    <w:rsid w:val="00AE094B"/>
    <w:rsid w:val="00AF7C38"/>
    <w:rsid w:val="00B22BBD"/>
    <w:rsid w:val="00B31F2A"/>
    <w:rsid w:val="00B45C53"/>
    <w:rsid w:val="00BB50A3"/>
    <w:rsid w:val="00BE2E59"/>
    <w:rsid w:val="00BF0ABB"/>
    <w:rsid w:val="00C026FF"/>
    <w:rsid w:val="00C0646A"/>
    <w:rsid w:val="00C07ECE"/>
    <w:rsid w:val="00C33DBE"/>
    <w:rsid w:val="00C412A7"/>
    <w:rsid w:val="00C44BF4"/>
    <w:rsid w:val="00CC4D27"/>
    <w:rsid w:val="00CF2EFB"/>
    <w:rsid w:val="00CF3D53"/>
    <w:rsid w:val="00CF7C1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449BE"/>
    <w:rsid w:val="00F600DE"/>
    <w:rsid w:val="00F82E1B"/>
    <w:rsid w:val="00F83CC5"/>
    <w:rsid w:val="00FA52C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5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8E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8E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8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8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35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8E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8E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8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8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DFD7E-71E0-4E82-8CE7-AF5866A14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347</properties:Words>
  <properties:Characters>1735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2018-08-13T09:53:00Z</dcterms:created>
  <dc:creator>Ante Kačić</dc:creator>
  <cp:lastModifiedBy>Srđan Gavranić</cp:lastModifiedBy>
  <cp:lastPrinted>2018-07-27T09:21:00Z</cp:lastPrinted>
  <dcterms:modified xmlns:xsi="http://www.w3.org/2001/XMLSchema-instance" xsi:type="dcterms:W3CDTF">2018-08-13T10:00:00Z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izvješću.docx)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