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be37" w14:paraId="8a0be37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800B5D">
        <w:t>452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800B5D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800B5D">
        <w:t>ZADAR TURIST j.d.o.o., Zadar, Ulica Stjepana Radića 16, OIB: 31551674309</w:t>
      </w:r>
      <w:r w:rsidR="00F37EDE">
        <w:t>,</w:t>
      </w:r>
      <w:r w:rsidR="00EA47D6">
        <w:t xml:space="preserve"> </w:t>
      </w:r>
      <w:r w:rsidR="00CC47CA">
        <w:t xml:space="preserve"> </w:t>
      </w:r>
      <w:r w:rsidR="00D72904">
        <w:t>21</w:t>
      </w:r>
      <w:r w:rsidR="006F5F41">
        <w:t>.</w:t>
      </w:r>
      <w:r w:rsidR="0048705D">
        <w:t xml:space="preserve"> </w:t>
      </w:r>
      <w:r w:rsidR="00800B5D">
        <w:t>lipnja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800B5D">
        <w:t>ZADAR TURIST j.d.o.o., Zadar, Ulica Stjepana Radića 16, OIB: 31551674309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D72904">
        <w:t>17.800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00B5D">
        <w:t>452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0F4C51" w:rsidP="000F4C51" w:rsidR="000F4C51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D72904" w:rsidRPr="00D72904">
        <w:t>8.358,79</w:t>
      </w:r>
      <w:r>
        <w:t xml:space="preserve">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stečajni</w:t>
      </w:r>
      <w:r w:rsidRPr="001D7D49">
        <w:t xml:space="preserve"> upravitelj</w:t>
      </w:r>
      <w:r>
        <w:t xml:space="preserve"> procijenio</w:t>
      </w:r>
      <w:r w:rsidRPr="001D7D49">
        <w:t xml:space="preserve"> na iznos </w:t>
      </w:r>
      <w:r w:rsidRPr="0053479F">
        <w:t xml:space="preserve">od </w:t>
      </w:r>
      <w:r w:rsidR="00D72904">
        <w:t>38</w:t>
      </w:r>
      <w:r w:rsidRPr="005F5CEF">
        <w:t>.</w:t>
      </w:r>
      <w:r w:rsidR="00D72904">
        <w:t>6</w:t>
      </w:r>
      <w:r w:rsidR="00800B5D">
        <w:t>0</w:t>
      </w:r>
      <w:r>
        <w:t>0</w:t>
      </w:r>
      <w:r w:rsidRPr="005F5CEF">
        <w:t>,</w:t>
      </w:r>
      <w:r>
        <w:t>00</w:t>
      </w:r>
      <w:r w:rsidRPr="005F5CEF">
        <w:t xml:space="preserve"> </w:t>
      </w:r>
      <w:r w:rsidRPr="0053479F">
        <w:t>kuna</w:t>
      </w:r>
      <w:r w:rsidR="00D72904">
        <w:t>, koji iznos sudac nije prihvatio već je utvrdio da bi troškovi iznosili 17.800</w:t>
      </w:r>
      <w:r w:rsidR="00D72904" w:rsidRPr="005F5CEF">
        <w:t>,</w:t>
      </w:r>
      <w:r w:rsidR="00D72904">
        <w:t>00</w:t>
      </w:r>
      <w:r w:rsidR="00D72904" w:rsidRPr="005F5CEF">
        <w:t xml:space="preserve"> </w:t>
      </w:r>
      <w:r w:rsidR="00D72904" w:rsidRPr="001C5505">
        <w:t>kuna</w:t>
      </w:r>
      <w:r w:rsidRPr="0053479F">
        <w:t xml:space="preserve">, a koji se sastoji od </w:t>
      </w:r>
      <w:r w:rsidR="00503732">
        <w:lastRenderedPageBreak/>
        <w:t xml:space="preserve">troškova </w:t>
      </w:r>
      <w:r w:rsidR="00800B5D">
        <w:t xml:space="preserve">uredskog materijala, kopiranja i izrade pečata, telefonskih i režijskih troškova stečajnog upravitelja u iznosu od </w:t>
      </w:r>
      <w:r w:rsidR="00D72904">
        <w:t>300</w:t>
      </w:r>
      <w:r w:rsidR="00800B5D">
        <w:t xml:space="preserve">,00 kuna, </w:t>
      </w:r>
      <w:r w:rsidR="00F6232D">
        <w:t>nagrade</w:t>
      </w:r>
      <w:r w:rsidR="00503732">
        <w:t xml:space="preserve"> stečajnog upravitelja</w:t>
      </w:r>
      <w:r w:rsidR="00800B5D">
        <w:t xml:space="preserve"> u iznosu od </w:t>
      </w:r>
      <w:r w:rsidR="00D72904">
        <w:t>5</w:t>
      </w:r>
      <w:r w:rsidR="00800B5D">
        <w:t xml:space="preserve">.000,00 kuna, troškova puta u iznosu od </w:t>
      </w:r>
      <w:r w:rsidR="00D72904">
        <w:t>500</w:t>
      </w:r>
      <w:r w:rsidR="00800B5D">
        <w:t>,00 kuna</w:t>
      </w:r>
      <w:r w:rsidR="00D72904">
        <w:t>, troškova vođenja knjigovodstva 12.000,00 kuna.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D72904">
        <w:t>21</w:t>
      </w:r>
      <w:r w:rsidR="006F5F41">
        <w:t>.</w:t>
      </w:r>
      <w:r>
        <w:t xml:space="preserve"> </w:t>
      </w:r>
      <w:r w:rsidR="00800B5D">
        <w:t>lipnja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5C65DB" w:rsidP="002444DB" w:rsidR="00EF4552" w:rsidRPr="00C0736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5C65DB" w:rsidP="002444DB" w:rsidR="00EF4552" w:rsidRPr="00C07369">
      <w:r>
        <w:t xml:space="preserve">Ante </w:t>
      </w:r>
      <w:proofErr w:type="spellStart"/>
      <w:r>
        <w:t>Rubelj</w:t>
      </w:r>
      <w:proofErr w:type="spellEnd"/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F6232D">
        <w:tab/>
      </w:r>
      <w:r w:rsidR="00EF4552" w:rsidRPr="00C07369">
        <w:t xml:space="preserve">Ardena </w:t>
      </w:r>
      <w:proofErr w:type="spellStart"/>
      <w:r w:rsidR="00EF4552" w:rsidRPr="00C07369">
        <w:t>Bajlo</w:t>
      </w:r>
      <w:proofErr w:type="spellEnd"/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800B5D">
      <w:t>452</w:t>
    </w:r>
    <w:r w:rsidR="00604571">
      <w:t>/2017-</w:t>
    </w:r>
    <w:r w:rsidR="00800B5D">
      <w:t>11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73582"/>
    <w:rsid w:val="0048705D"/>
    <w:rsid w:val="00487C2D"/>
    <w:rsid w:val="00495B7C"/>
    <w:rsid w:val="004C7D6E"/>
    <w:rsid w:val="005023C1"/>
    <w:rsid w:val="00503732"/>
    <w:rsid w:val="00506F8D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C65DB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00B5D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D0EFE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4214"/>
    <w:rsid w:val="00CB76D4"/>
    <w:rsid w:val="00CC00F1"/>
    <w:rsid w:val="00CC47CA"/>
    <w:rsid w:val="00CE40D2"/>
    <w:rsid w:val="00CE483C"/>
    <w:rsid w:val="00D72904"/>
    <w:rsid w:val="00DA5DD4"/>
    <w:rsid w:val="00DE6466"/>
    <w:rsid w:val="00E24AC3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TURIST j.d.o.o. za turizam, ugostiteljstvo i djelatnost turističke agencije</izvorni_sadrzaj>
    <derivirana_varijabla naziv="DomainObject.Predmet.ProtustrankaFormated_1">  ZADAR TURIST j.d.o.o. za turizam, ugostiteljstvo i djelatnost turističke agencije</derivirana_varijabla>
  </DomainObject.Predmet.ProtustrankaFormated>
  <DomainObject.Predmet.ProtustrankaFormatedOIB>
    <izvorni_sadrzaj>  ZADAR TURIST j.d.o.o. za turizam, ugostiteljstvo i djelatnost turističke agencije, OIB 31551674309</izvorni_sadrzaj>
    <derivirana_varijabla naziv="DomainObject.Predmet.ProtustrankaFormatedOIB_1">  ZADAR TURIST j.d.o.o. za turizam, ugostiteljstvo i djelatnost turističke agencije, OIB 31551674309</derivirana_varijabla>
  </DomainObject.Predmet.ProtustrankaFormatedOIB>
  <DomainObject.Predmet.ProtustrankaFormatedWithAdress>
    <izvorni_sadrzaj> ZADAR TURIST j.d.o.o. za turizam, ugostiteljstvo i djelatnost turističke agencije, Ulica Stjepana Radića 16, 23000 Zadar</izvorni_sadrzaj>
    <derivirana_varijabla naziv="DomainObject.Predmet.ProtustrankaFormatedWithAdress_1"> ZADAR TURIST j.d.o.o. za turizam, ugostiteljstvo i djelatnost turističke agencije, Ulica Stjepana Radića 16, 23000 Zadar</derivirana_varijabla>
  </DomainObject.Predmet.ProtustrankaFormatedWithAdress>
  <DomainObject.Predmet.ProtustrankaFormatedWithAdressOIB>
    <izvorni_sadrzaj> ZADAR TURIST j.d.o.o. za turizam, ugostiteljstvo i djelatnost turističke agencije, OIB 31551674309, Ulica Stjepana Radića 16, 23000 Zadar</izvorni_sadrzaj>
    <derivirana_varijabla naziv="DomainObject.Predmet.ProtustrankaFormatedWithAdressOIB_1"> ZADAR TURIST j.d.o.o. za turizam, ugostiteljstvo i djelatnost turističke agencije, OIB 31551674309, Ulica Stjepana Radića 16, 23000 Zadar</derivirana_varijabla>
  </DomainObject.Predmet.ProtustrankaFormatedWithAdressOIB>
  <DomainObject.Predmet.ProtustrankaWithAdress>
    <izvorni_sadrzaj>ZADAR TURIST j.d.o.o. za turizam, ugostiteljstvo i djelatnost turističke agencije Ulica Stjepana Radića 16, 23000 Zadar</izvorni_sadrzaj>
    <derivirana_varijabla naziv="DomainObject.Predmet.ProtustrankaWithAdress_1">ZADAR TURIST j.d.o.o. za turizam, ugostiteljstvo i djelatnost turističke agencije Ulica Stjepana Radića 16, 23000 Zadar</derivirana_varijabla>
  </DomainObject.Predmet.ProtustrankaWithAdress>
  <DomainObject.Predmet.ProtustrankaWithAdressOIB>
    <izvorni_sadrzaj>ZADAR TURIST j.d.o.o. za turizam, ugostiteljstvo i djelatnost turističke agencije, OIB 31551674309, Ulica Stjepana Radića 16, 23000 Zadar</izvorni_sadrzaj>
    <derivirana_varijabla naziv="DomainObject.Predmet.ProtustrankaWithAdressOIB_1">ZADAR TURIST j.d.o.o. za turizam, ugostiteljstvo i djelatnost turističke agencije, OIB 31551674309, Ulica Stjepana Radića 16, 23000 Zadar</derivirana_varijabla>
  </DomainObject.Predmet.ProtustrankaWithAdressOIB>
  <DomainObject.Predmet.ProtustrankaNazivFormated>
    <izvorni_sadrzaj>ZADAR TURIST j.d.o.o. za turizam, ugostiteljstvo i djelatnost turističke agencije</izvorni_sadrzaj>
    <derivirana_varijabla naziv="DomainObject.Predmet.ProtustrankaNazivFormated_1">ZADAR TURIST j.d.o.o. za turizam, ugostiteljstvo i djelatnost turističke agencije</derivirana_varijabla>
  </DomainObject.Predmet.ProtustrankaNazivFormated>
  <DomainObject.Predmet.ProtustrankaNazivFormatedOIB>
    <izvorni_sadrzaj>ZADAR TURIST j.d.o.o. za turizam, ugostiteljstvo i djelatnost turističke agencije, OIB 31551674309</izvorni_sadrzaj>
    <derivirana_varijabla naziv="DomainObject.Predmet.ProtustrankaNazivFormatedOIB_1">ZADAR TURIST j.d.o.o. za turizam, ugostiteljstvo i djelatnost turističke agencije, OIB 31551674309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državno odvjetništvo</izvorni_sadrzaj>
    <derivirana_varijabla naziv="DomainObject.Predmet.StrankaFormated_1">  FINA; Županijsko državno odvjetništvo</derivirana_varijabla>
  </DomainObject.Predmet.StrankaFormated>
  <DomainObject.Predmet.StrankaFormatedOIB>
    <izvorni_sadrzaj>  FINA, OIB 85821130368; Županijsko državno odvjetništvo</izvorni_sadrzaj>
    <derivirana_varijabla naziv="DomainObject.Predmet.StrankaFormatedOIB_1">  FINA, OIB 85821130368; Županijsko državno odvjetništvo</derivirana_varijabla>
  </DomainObject.Predmet.StrankaFormatedOIB>
  <DomainObject.Predmet.StrankaFormatedWithAdress>
    <izvorni_sadrzaj> FINA; Županijsko državno odvjetništvo</izvorni_sadrzaj>
    <derivirana_varijabla naziv="DomainObject.Predmet.StrankaFormatedWithAdress_1"> FINA; Županijsko državno odvjetništvo</derivirana_varijabla>
  </DomainObject.Predmet.StrankaFormatedWithAdress>
  <DomainObject.Predmet.StrankaFormatedWithAdressOIB>
    <izvorni_sadrzaj> FINA, OIB 85821130368; Županijsko državno odvjetništvo</izvorni_sadrzaj>
    <derivirana_varijabla naziv="DomainObject.Predmet.StrankaFormatedWithAdressOIB_1"> FINA, OIB 85821130368; Županijsko državno odvjetništvo</derivirana_varijabla>
  </DomainObject.Predmet.StrankaFormatedWithAdressOIB>
  <DomainObject.Predmet.StrankaWithAdress>
    <izvorni_sadrzaj>FINA ,Županijsko državno odvjetništvo </izvorni_sadrzaj>
    <derivirana_varijabla naziv="DomainObject.Predmet.StrankaWithAdress_1">FINA ,Županijsko državno odvjetništvo </derivirana_varijabla>
  </DomainObject.Predmet.StrankaWithAdress>
  <DomainObject.Predmet.StrankaWithAdressOIB>
    <izvorni_sadrzaj>FINA, OIB 85821130368,Županijsko državno odvjetništvo</izvorni_sadrzaj>
    <derivirana_varijabla naziv="DomainObject.Predmet.StrankaWithAdressOIB_1">FINA, OIB 85821130368,Županijsko državno odvjetništvo</derivirana_varijabla>
  </DomainObject.Predmet.StrankaWithAdressOIB>
  <DomainObject.Predmet.StrankaNazivFormated>
    <izvorni_sadrzaj>FINA,Županijsko državno odvjetništvo</izvorni_sadrzaj>
    <derivirana_varijabla naziv="DomainObject.Predmet.StrankaNazivFormated_1">FINA,Županijsko državno odvjetništvo</derivirana_varijabla>
  </DomainObject.Predmet.StrankaNazivFormated>
  <DomainObject.Predmet.StrankaNazivFormatedOIB>
    <izvorni_sadrzaj>FINA, OIB 85821130368,Županijsko državno odvjetništvo</izvorni_sadrzaj>
    <derivirana_varijabla naziv="DomainObject.Predmet.StrankaNazivFormatedOIB_1">FINA, OIB 85821130368,Županijsko državno odvjetništvo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državno odvjetništvo</item>
    </izvorni_sadrzaj>
    <derivirana_varijabla naziv="DomainObject.Predmet.StrankaListFormated_1">
      <item>FINA</item>
      <item>Županijsko državno odvjetništvo</item>
    </derivirana_varijabla>
  </DomainObject.Predmet.StrankaListFormated>
  <DomainObject.Predmet.StrankaListFormatedOIB>
    <izvorni_sadrzaj>
      <item>FINA, OIB 85821130368</item>
      <item>Županijsko državno odvjetništvo</item>
    </izvorni_sadrzaj>
    <derivirana_varijabla naziv="DomainObject.Predmet.StrankaListFormatedOIB_1">
      <item>FINA, OIB 85821130368</item>
      <item>Županijsko državno odvjetništvo</item>
    </derivirana_varijabla>
  </DomainObject.Predmet.StrankaListFormatedOIB>
  <DomainObject.Predmet.StrankaListFormatedWithAdress>
    <izvorni_sadrzaj>
      <item>FINA</item>
      <item>Županijsko državno odvjetništvo</item>
    </izvorni_sadrzaj>
    <derivirana_varijabla naziv="DomainObject.Predmet.StrankaListFormatedWithAdress_1">
      <item>FINA</item>
      <item>Županijsko državno odvjetništvo</item>
    </derivirana_varijabla>
  </DomainObject.Predmet.StrankaListFormatedWithAdress>
  <DomainObject.Predmet.StrankaListFormatedWithAdressOIB>
    <izvorni_sadrzaj>
      <item>FINA, OIB 85821130368</item>
      <item>Županijsko državno odvjetništvo</item>
    </izvorni_sadrzaj>
    <derivirana_varijabla naziv="DomainObject.Predmet.StrankaListFormatedWithAdressOIB_1">
      <item>FINA, OIB 85821130368</item>
      <item>Županijsko državno odvjetništvo</item>
    </derivirana_varijabla>
  </DomainObject.Predmet.StrankaListFormatedWithAdressOIB>
  <DomainObject.Predmet.StrankaListNazivFormated>
    <izvorni_sadrzaj>
      <item>FINA</item>
      <item>Županijsko državno odvjetništvo</item>
    </izvorni_sadrzaj>
    <derivirana_varijabla naziv="DomainObject.Predmet.StrankaListNazivFormated_1">
      <item>FINA</item>
      <item>Županijsko državno odvjetništvo</item>
    </derivirana_varijabla>
  </DomainObject.Predmet.StrankaListNazivFormated>
  <DomainObject.Predmet.StrankaListNazivFormatedOIB>
    <izvorni_sadrzaj>
      <item>FINA, OIB 85821130368</item>
      <item>Županijsko državno odvjetništvo</item>
    </izvorni_sadrzaj>
    <derivirana_varijabla naziv="DomainObject.Predmet.StrankaListNazivFormatedOIB_1">
      <item>FINA, OIB 85821130368</item>
      <item>Županijsko državno odvjetništvo</item>
    </derivirana_varijabla>
  </DomainObject.Predmet.StrankaListNazivFormatedOIB>
  <DomainObject.Predmet.ProtuStrankaListFormated>
    <izvorni_sadrzaj>
      <item>ZADAR TURIST j.d.o.o. za turizam, ugostiteljstvo i djelatnost turističke agencije</item>
    </izvorni_sadrzaj>
    <derivirana_varijabla naziv="DomainObject.Predmet.ProtuStrankaListFormated_1">
      <item>ZADAR TURIST j.d.o.o. za turizam, ugostiteljstvo i djelatnost turističke agencije</item>
    </derivirana_varijabla>
  </DomainObject.Predmet.ProtuStrankaListFormated>
  <DomainObject.Predmet.ProtuStrankaListFormatedOIB>
    <izvorni_sadrzaj>
      <item>ZADAR TURIST j.d.o.o. za turizam, ugostiteljstvo i djelatnost turističke agencije, OIB 31551674309</item>
    </izvorni_sadrzaj>
    <derivirana_varijabla naziv="DomainObject.Predmet.ProtuStrankaListFormatedOIB_1">
      <item>ZADAR TURIST j.d.o.o. za turizam, ugostiteljstvo i djelatnost turističke agencije, OIB 31551674309</item>
    </derivirana_varijabla>
  </DomainObject.Predmet.ProtuStrankaListFormatedOIB>
  <DomainObject.Predmet.ProtuStrankaListFormatedWithAdress>
    <izvorni_sadrzaj>
      <item>ZADAR TURIST j.d.o.o. za turizam, ugostiteljstvo i djelatnost turističke agencije, Ulica Stjepana Radića 16, 23000 Zadar</item>
    </izvorni_sadrzaj>
    <derivirana_varijabla naziv="DomainObject.Predmet.ProtuStrankaListFormatedWithAdress_1">
      <item>ZADAR TURIST j.d.o.o. za turizam, ugostiteljstvo i djelatnost turističke agencije, Ulica Stjepana Radića 16, 23000 Zadar</item>
    </derivirana_varijabla>
  </DomainObject.Predmet.ProtuStrankaListFormatedWithAdress>
  <DomainObject.Predmet.ProtuStrankaListFormatedWithAdressOIB>
    <izvorni_sadrzaj>
      <item>ZADAR TURIST j.d.o.o. za turizam, ugostiteljstvo i djelatnost turističke agencije, OIB 31551674309, Ulica Stjepana Radića 16, 23000 Zadar</item>
    </izvorni_sadrzaj>
    <derivirana_varijabla naziv="DomainObject.Predmet.ProtuStrankaListFormatedWithAdressOIB_1">
      <item>ZADAR TURIST j.d.o.o. za turizam, ugostiteljstvo i djelatnost turističke agencije, OIB 31551674309, Ulica Stjepana Radića 16, 23000 Zadar</item>
    </derivirana_varijabla>
  </DomainObject.Predmet.ProtuStrankaListFormatedWithAdressOIB>
  <DomainObject.Predmet.ProtuStrankaListNazivFormated>
    <izvorni_sadrzaj>
      <item>ZADAR TURIST j.d.o.o. za turizam, ugostiteljstvo i djelatnost turističke agencije</item>
    </izvorni_sadrzaj>
    <derivirana_varijabla naziv="DomainObject.Predmet.ProtuStrankaListNazivFormated_1">
      <item>ZADAR TURIST j.d.o.o. za turizam, ugostiteljstvo i djelatnost turističke agencije</item>
    </derivirana_varijabla>
  </DomainObject.Predmet.ProtuStrankaListNazivFormated>
  <DomainObject.Predmet.ProtuStrankaListNazivFormatedOIB>
    <izvorni_sadrzaj>
      <item>ZADAR TURIST j.d.o.o. za turizam, ugostiteljstvo i djelatnost turističke agencije, OIB 31551674309</item>
    </izvorni_sadrzaj>
    <derivirana_varijabla naziv="DomainObject.Predmet.ProtuStrankaListNazivFormatedOIB_1">
      <item>ZADAR TURIST j.d.o.o. za turizam, ugostiteljstvo i djelatnost turističke agencije, OIB 31551674309</item>
    </derivirana_varijabla>
  </DomainObject.Predmet.ProtuStrankaListNazivFormatedOIB>
  <DomainObject.Predmet.OstaliListFormated>
    <izvorni_sadrzaj>
      <item>Ivan Župan</item>
    </izvorni_sadrzaj>
    <derivirana_varijabla naziv="DomainObject.Predmet.OstaliListFormated_1">
      <item>Ivan Župan</item>
    </derivirana_varijabla>
  </DomainObject.Predmet.OstaliListFormated>
  <DomainObject.Predmet.OstaliListFormatedOIB>
    <izvorni_sadrzaj>
      <item>Ivan Župan, OIB 09833666831</item>
    </izvorni_sadrzaj>
    <derivirana_varijabla naziv="DomainObject.Predmet.OstaliListFormatedOIB_1">
      <item>Ivan Župan, OIB 09833666831</item>
    </derivirana_varijabla>
  </DomainObject.Predmet.OstaliListFormatedOIB>
  <DomainObject.Predmet.OstaliListFormatedWithAdress>
    <izvorni_sadrzaj>
      <item>Ivan Župan, Ulica Stjepana Radića 16, 23000 Zadar</item>
    </izvorni_sadrzaj>
    <derivirana_varijabla naziv="DomainObject.Predmet.OstaliListFormatedWithAdress_1">
      <item>Ivan Župan, Ulica Stjepana Radića 16, 23000 Zadar</item>
    </derivirana_varijabla>
  </DomainObject.Predmet.OstaliListFormatedWithAdress>
  <DomainObject.Predmet.OstaliListFormatedWithAdressOIB>
    <izvorni_sadrzaj>
      <item>Ivan Župan, OIB 09833666831, Ulica Stjepana Radića 16, 23000 Zadar</item>
    </izvorni_sadrzaj>
    <derivirana_varijabla naziv="DomainObject.Predmet.OstaliListFormatedWithAdressOIB_1">
      <item>Ivan Župan, OIB 09833666831, Ulica Stjepana Radića 16, 23000 Zadar</item>
    </derivirana_varijabla>
  </DomainObject.Predmet.OstaliListFormatedWithAdressOIB>
  <DomainObject.Predmet.OstaliListNazivFormated>
    <izvorni_sadrzaj>
      <item>Ivan Župan</item>
    </izvorni_sadrzaj>
    <derivirana_varijabla naziv="DomainObject.Predmet.OstaliListNazivFormated_1">
      <item>Ivan Župan</item>
    </derivirana_varijabla>
  </DomainObject.Predmet.OstaliListNazivFormated>
  <DomainObject.Predmet.OstaliListNazivFormatedOIB>
    <izvorni_sadrzaj>
      <item>Ivan Župan, OIB 09833666831</item>
    </izvorni_sadrzaj>
    <derivirana_varijabla naziv="DomainObject.Predmet.OstaliListNazivFormatedOIB_1">
      <item>Ivan Župan, OIB 09833666831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ZADAR TURIST j.d.o.o. za turizam, ugostiteljstvo i djelatnost turističke agencije</izvorni_sadrzaj>
    <derivirana_varijabla naziv="DomainObject.Predmet.ProtustrankaIDrugi_1">ZADAR TURIST j.d.o.o. za turizam, ugostiteljstvo i djelatnost turističke agencije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ZADAR TURIST j.d.o.o. za turizam, ugostiteljstvo i djelatnost turističke agencije, OIB 31551674309, Ulica Stjepana Radića 16, 23000 Zadar</izvorni_sadrzaj>
    <derivirana_varijabla naziv="DomainObject.Predmet.ProtustrankaIDrugiAdressOIB_1">ZADAR TURIST j.d.o.o. za turizam, ugostiteljstvo i djelatnost turističke agencije, OIB 31551674309, Ulica Stjepana Radića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TURIST j.d.o.o. za turizam, ugostiteljstvo i djelatnost turističke agencije</item>
      <item>FINA</item>
      <item>Ivan Župan</item>
      <item>Županijsko državno odvjetništvo</item>
    </izvorni_sadrzaj>
    <derivirana_varijabla naziv="DomainObject.Predmet.SudioniciListNaziv_1">
      <item>ZADAR TURIST j.d.o.o. za turizam, ugostiteljstvo i djelatnost turističke agencije</item>
      <item>FINA</item>
      <item>Ivan Župan</item>
      <item>Županijsko državno odvjetništvo</item>
    </derivirana_varijabla>
  </DomainObject.Predmet.SudioniciListNaziv>
  <DomainObject.Predmet.SudioniciListAdressOIB>
    <izvorni_sadrzaj>
      <item>ZADAR TURIST j.d.o.o. za turizam, ugostiteljstvo i djelatnost turističke agencije, OIB 31551674309, Ulica Stjepana Radića 16,23000 Zadar</item>
      <item>FINA, OIB 85821130368</item>
      <item>Ivan Župan, OIB 09833666831, Ulica Stjepana Radića 16,23000 Zadar</item>
      <item>Županijsko državno odvjetništvo</item>
    </izvorni_sadrzaj>
    <derivirana_varijabla naziv="DomainObject.Predmet.SudioniciListAdressOIB_1">
      <item>ZADAR TURIST j.d.o.o. za turizam, ugostiteljstvo i djelatnost turističke agencije, OIB 31551674309, Ulica Stjepana Radića 16,23000 Zadar</item>
      <item>FINA, OIB 85821130368</item>
      <item>Ivan Župan, OIB 09833666831, Ulica Stjepana Radića 16,23000 Zadar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31551674309</item>
      <item>, OIB 85821130368</item>
      <item>, OIB 09833666831</item>
      <item>, OIB null</item>
    </izvorni_sadrzaj>
    <derivirana_varijabla naziv="DomainObject.Predmet.SudioniciListNazivOIB_1">
      <item>, OIB 31551674309</item>
      <item>, OIB 85821130368</item>
      <item>, OIB 09833666831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BE26F-828C-4CA0-9E72-DA6D8A874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468</properties:Words>
  <properties:Characters>2410</properties:Characters>
  <properties:Lines>87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2018-03-27T11:30:00Z</dcterms:created>
  <dc:creator>Ardena Bajlo</dc:creator>
  <cp:lastModifiedBy>Ante Rubelj</cp:lastModifiedBy>
  <cp:lastPrinted>2018-06-21T10:00:00Z</cp:lastPrinted>
  <dcterms:modified xmlns:xsi="http://www.w3.org/2001/XMLSchema-instance" xsi:type="dcterms:W3CDTF">2018-06-21T10:00:00Z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st-452-17 -11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