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2f18" w14:paraId="e5f2f18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793DD5">
        <w:t>238</w:t>
      </w:r>
      <w:r w:rsidR="0081351D">
        <w:t>/</w:t>
      </w:r>
      <w:r w:rsidR="00CC7B8F">
        <w:t>20</w:t>
      </w:r>
      <w:r w:rsidR="0081351D">
        <w:t>15-</w:t>
      </w:r>
      <w:r w:rsidR="00CC7B8F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FA4C26">
        <w:t>POLIESTER LAMINATI</w:t>
      </w:r>
      <w:r>
        <w:t xml:space="preserve"> d.o.o.</w:t>
      </w:r>
      <w:r w:rsidR="00DE5384">
        <w:t>,</w:t>
      </w:r>
      <w:r w:rsidR="00AF2C11">
        <w:t xml:space="preserve"> </w:t>
      </w:r>
      <w:r w:rsidR="00FA4C26">
        <w:t>Križevci</w:t>
      </w:r>
      <w:r w:rsidR="00AF2C11">
        <w:t xml:space="preserve">, </w:t>
      </w:r>
      <w:r w:rsidR="00FA4C26">
        <w:t>Kalnička 110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FA4C26" w:rsidRPr="00FA4C26">
        <w:t>010037336</w:t>
      </w:r>
      <w:r w:rsidR="00F10C2B">
        <w:t>, OIB:</w:t>
      </w:r>
      <w:r w:rsidR="00677B02" w:rsidRPr="00677B02">
        <w:t xml:space="preserve"> </w:t>
      </w:r>
      <w:r w:rsidR="00FA4C26" w:rsidRPr="00FA4C26">
        <w:t>14208309777</w:t>
      </w:r>
      <w:r w:rsidR="00637444">
        <w:t xml:space="preserve">, dana </w:t>
      </w:r>
      <w:r w:rsidR="00677B02">
        <w:t>28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FA4C26">
        <w:t xml:space="preserve">POLIESTER LAMINATI d.o.o., Križevci, Kalnička 110, MBS: </w:t>
      </w:r>
      <w:r w:rsidR="00FA4C26" w:rsidRPr="00FA4C26">
        <w:t>010037336</w:t>
      </w:r>
      <w:r w:rsidR="00FA4C26">
        <w:t>, OIB:</w:t>
      </w:r>
      <w:r w:rsidR="00FA4C26" w:rsidRPr="00677B02">
        <w:t xml:space="preserve"> </w:t>
      </w:r>
      <w:r w:rsidR="00FA4C26" w:rsidRPr="00FA4C26">
        <w:t>14208309777</w:t>
      </w:r>
      <w:r w:rsidR="00677B02">
        <w:t xml:space="preserve"> </w:t>
      </w:r>
      <w:r w:rsidR="00CB6C18">
        <w:t xml:space="preserve">iznosi </w:t>
      </w:r>
      <w:r w:rsidR="00FA4C26">
        <w:t>550.004,35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 w:rsidRPr="00793DD5">
      <w:pPr>
        <w:jc w:val="both"/>
      </w:pPr>
      <w:r w:rsidRPr="00793DD5">
        <w:t>II</w:t>
      </w:r>
      <w:r w:rsidR="0081351D" w:rsidRPr="00793DD5">
        <w:t>/</w:t>
      </w:r>
      <w:r w:rsidR="0081351D" w:rsidRPr="00793DD5">
        <w:tab/>
      </w:r>
      <w:r w:rsidRPr="00793DD5">
        <w:t xml:space="preserve"> P</w:t>
      </w:r>
      <w:r w:rsidR="00D60907" w:rsidRPr="00793DD5">
        <w:t xml:space="preserve">oziva se </w:t>
      </w:r>
      <w:r w:rsidR="00FA4C26" w:rsidRPr="00793DD5">
        <w:t xml:space="preserve">član uprave </w:t>
      </w:r>
      <w:r w:rsidR="00D60907" w:rsidRPr="00793DD5">
        <w:t xml:space="preserve">dužnika </w:t>
      </w:r>
      <w:r w:rsidR="00FA4C26" w:rsidRPr="00793DD5">
        <w:t>Božica Bermanec</w:t>
      </w:r>
      <w:r w:rsidR="0081351D" w:rsidRPr="00793DD5">
        <w:t xml:space="preserve">, </w:t>
      </w:r>
      <w:r w:rsidR="00FA4C26" w:rsidRPr="00793DD5">
        <w:t>Križevci</w:t>
      </w:r>
      <w:r w:rsidR="0081351D" w:rsidRPr="00793DD5">
        <w:t xml:space="preserve">, </w:t>
      </w:r>
      <w:r w:rsidR="00FA4C26" w:rsidRPr="00793DD5">
        <w:t>Kalnička 110</w:t>
      </w:r>
      <w:r w:rsidR="0081351D" w:rsidRPr="00793DD5">
        <w:t>, OIB:</w:t>
      </w:r>
      <w:r w:rsidR="00677B02" w:rsidRPr="00793DD5">
        <w:t xml:space="preserve"> </w:t>
      </w:r>
      <w:r w:rsidR="00FA4C26" w:rsidRPr="00793DD5">
        <w:t xml:space="preserve">12348465598 </w:t>
      </w:r>
      <w:r w:rsidR="0081351D" w:rsidRPr="00793DD5">
        <w:t xml:space="preserve">da u roku od petnaest </w:t>
      </w:r>
      <w:r w:rsidR="00D60907" w:rsidRPr="00793DD5">
        <w:t>dana</w:t>
      </w:r>
      <w:r w:rsidR="005E111A" w:rsidRPr="00793DD5">
        <w:t xml:space="preserve"> od dana objave ovog oglasa na e-oglasnoj ploči suda</w:t>
      </w:r>
      <w:r w:rsidR="00D60907" w:rsidRPr="00793DD5">
        <w:t xml:space="preserve"> podnese ovome sudu,</w:t>
      </w:r>
      <w:r w:rsidR="001159F0" w:rsidRPr="00793DD5">
        <w:t xml:space="preserve"> </w:t>
      </w:r>
      <w:r w:rsidR="00D60907" w:rsidRPr="00793DD5">
        <w:t xml:space="preserve">pozivom na gornji broj spisa, javnobilježnički ovjerovljeni </w:t>
      </w:r>
      <w:proofErr w:type="spellStart"/>
      <w:r w:rsidR="00D60907" w:rsidRPr="00793DD5">
        <w:t>prokazni</w:t>
      </w:r>
      <w:proofErr w:type="spellEnd"/>
      <w:r w:rsidR="00D60907" w:rsidRPr="00793DD5">
        <w:t xml:space="preserve"> popis imovine</w:t>
      </w:r>
      <w:r w:rsidR="005E111A" w:rsidRPr="00793DD5">
        <w:t xml:space="preserve"> i obveza</w:t>
      </w:r>
      <w:r w:rsidR="00D60907" w:rsidRPr="00793DD5">
        <w:t xml:space="preserve"> dužnika</w:t>
      </w:r>
      <w:r w:rsidR="005E111A" w:rsidRPr="00793DD5">
        <w:t xml:space="preserve"> na propisanom obrascu</w:t>
      </w:r>
      <w:r w:rsidR="00D60907" w:rsidRPr="00793DD5">
        <w:t>.</w:t>
      </w:r>
    </w:p>
    <w:p w:rsidRDefault="00D60907" w:rsidP="00D60907" w:rsidR="00D60907" w:rsidRPr="00793DD5">
      <w:pPr>
        <w:jc w:val="both"/>
      </w:pPr>
    </w:p>
    <w:p w:rsidRDefault="00D60907" w:rsidP="00CB6C18" w:rsidR="00CB6C18" w:rsidRPr="006A424F">
      <w:pPr>
        <w:jc w:val="both"/>
      </w:pPr>
      <w:r w:rsidRPr="00793DD5">
        <w:t>II</w:t>
      </w:r>
      <w:r w:rsidR="0081351D" w:rsidRPr="00793DD5">
        <w:t>I</w:t>
      </w:r>
      <w:r w:rsidR="00CB6C18" w:rsidRPr="00793DD5">
        <w:t>/</w:t>
      </w:r>
      <w:r w:rsidR="00CB6C18" w:rsidRPr="00793DD5">
        <w:tab/>
        <w:t xml:space="preserve">Upozorava se </w:t>
      </w:r>
      <w:r w:rsidR="00FA4C26" w:rsidRPr="00793DD5">
        <w:t>član uprave</w:t>
      </w:r>
      <w:r w:rsidR="00CB6C18" w:rsidRPr="00793DD5">
        <w:t xml:space="preserve"> dužnika da</w:t>
      </w:r>
      <w:r w:rsidR="0081351D" w:rsidRPr="00793DD5">
        <w:t xml:space="preserve"> će se smatrati da je dužnik nesposoban za </w:t>
      </w:r>
      <w:r w:rsidR="0081351D">
        <w:t>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677B02">
        <w:t>,</w:t>
      </w:r>
      <w:r>
        <w:t xml:space="preserve"> </w:t>
      </w:r>
      <w:r w:rsidR="00677B02">
        <w:t>28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B41F0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82F7D"/>
    <w:rsid w:val="003A7C72"/>
    <w:rsid w:val="003D385F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14B01"/>
    <w:rsid w:val="0063224D"/>
    <w:rsid w:val="00637444"/>
    <w:rsid w:val="00677B02"/>
    <w:rsid w:val="00693CD2"/>
    <w:rsid w:val="006C1AAA"/>
    <w:rsid w:val="006F25A8"/>
    <w:rsid w:val="00733A5A"/>
    <w:rsid w:val="00735822"/>
    <w:rsid w:val="00741660"/>
    <w:rsid w:val="007925A0"/>
    <w:rsid w:val="00793DD5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C2324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A4C26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B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4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B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POLIESTER LAMINATI društvo s ograničenom odgovornošću za proizvodnju, trgovinu i usluge</izvorni_sadrzaj>
    <derivirana_varijabla naziv="DomainObject.Predmet.ProtustrankaFormated_1">  POLIESTER LAMINATI društvo s ograničenom odgovornošću za proizvodnju, trgovinu i usluge</derivirana_varijabla>
  </DomainObject.Predmet.ProtustrankaFormated>
  <DomainObject.Predmet.ProtustrankaFormatedOIB>
    <izvorni_sadrzaj>  POLIESTER LAMINATI društvo s ograničenom odgovornošću za proizvodnju, trgovinu i usluge, OIB 14208309777</izvorni_sadrzaj>
    <derivirana_varijabla naziv="DomainObject.Predmet.ProtustrankaFormatedOIB_1">  POLIESTER LAMINATI društvo s ograničenom odgovornošću za proizvodnju, trgovinu i usluge, OIB 14208309777</derivirana_varijabla>
  </DomainObject.Predmet.ProtustrankaFormatedOIB>
  <DomainObject.Predmet.ProtustrankaFormatedWithAdress>
    <izvorni_sadrzaj> POLIESTER LAMINATI društvo s ograničenom odgovornošću za proizvodnju, trgovinu i usluge, Kalnička 110, 48260 Križevci</izvorni_sadrzaj>
    <derivirana_varijabla naziv="DomainObject.Predmet.ProtustrankaFormatedWithAdress_1"> POLIESTER LAMINATI društvo s ograničenom odgovornošću za proizvodnju, trgovinu i usluge, Kalnička 110, 48260 Križevci</derivirana_varijabla>
  </DomainObject.Predmet.ProtustrankaFormatedWithAdress>
  <DomainObject.Predmet.ProtustrankaFormatedWithAdressOIB>
    <izvorni_sadrzaj> POLIESTER LAMINATI društvo s ograničenom odgovornošću za proizvodnju, trgovinu i usluge, OIB 14208309777, Kalnička 110, 48260 Križevci</izvorni_sadrzaj>
    <derivirana_varijabla naziv="DomainObject.Predmet.ProtustrankaFormatedWithAdressOIB_1"> POLIESTER LAMINATI društvo s ograničenom odgovornošću za proizvodnju, trgovinu i usluge, OIB 14208309777, Kalnička 110, 48260 Križevci</derivirana_varijabla>
  </DomainObject.Predmet.ProtustrankaFormatedWithAdressOIB>
  <DomainObject.Predmet.ProtustrankaWithAdress>
    <izvorni_sadrzaj>POLIESTER LAMINATI društvo s ograničenom odgovornošću za proizvodnju, trgovinu i usluge Kalnička 110, 48260 Križevci</izvorni_sadrzaj>
    <derivirana_varijabla naziv="DomainObject.Predmet.ProtustrankaWithAdress_1">POLIESTER LAMINATI društvo s ograničenom odgovornošću za proizvodnju, trgovinu i usluge Kalnička 110, 48260 Križevci</derivirana_varijabla>
  </DomainObject.Predmet.ProtustrankaWithAdress>
  <DomainObject.Predmet.ProtustrankaWithAdressOIB>
    <izvorni_sadrzaj>POLIESTER LAMINATI društvo s ograničenom odgovornošću za proizvodnju, trgovinu i usluge, OIB 14208309777, Kalnička 110, 48260 Križevci</izvorni_sadrzaj>
    <derivirana_varijabla naziv="DomainObject.Predmet.ProtustrankaWithAdressOIB_1">POLIESTER LAMINATI društvo s ograničenom odgovornošću za proizvodnju, trgovinu i usluge, OIB 14208309777, Kalnička 110, 48260 Križevci</derivirana_varijabla>
  </DomainObject.Predmet.ProtustrankaWithAdressOIB>
  <DomainObject.Predmet.ProtustrankaNazivFormated>
    <izvorni_sadrzaj>POLIESTER LAMINATI društvo s ograničenom odgovornošću za proizvodnju, trgovinu i usluge</izvorni_sadrzaj>
    <derivirana_varijabla naziv="DomainObject.Predmet.ProtustrankaNazivFormated_1">POLIESTER LAMINATI društvo s ograničenom odgovornošću za proizvodnju, trgovinu i usluge</derivirana_varijabla>
  </DomainObject.Predmet.ProtustrankaNazivFormated>
  <DomainObject.Predmet.ProtustrankaNazivFormatedOIB>
    <izvorni_sadrzaj>POLIESTER LAMINATI društvo s ograničenom odgovornošću za proizvodnju, trgovinu i usluge, OIB 14208309777</izvorni_sadrzaj>
    <derivirana_varijabla naziv="DomainObject.Predmet.ProtustrankaNazivFormatedOIB_1">POLIESTER LAMINATI društvo s ograničenom odgovornošću za proizvodnju, trgovinu i usluge, OIB 14208309777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550004.35</izvorni_sadrzaj>
    <derivirana_varijabla naziv="DomainObject.Predmet.TrenutnaVrijednost_1">550004.35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POLIESTER LAMINATI društvo s ograničenom odgovornošću za proizvodnju, trgovinu i usluge</item>
    </izvorni_sadrzaj>
    <derivirana_varijabla naziv="DomainObject.Predmet.ProtuStrankaListFormated_1">
      <item>POLIESTER LAMINATI društvo s ograničenom odgovornošću za proizvodnju, trgovinu i usluge</item>
    </derivirana_varijabla>
  </DomainObject.Predmet.ProtuStrankaListFormated>
  <DomainObject.Predmet.ProtuStrankaListFormatedOIB>
    <izvorni_sadrzaj>
      <item>POLIESTER LAMINATI društvo s ograničenom odgovornošću za proizvodnju, trgovinu i usluge, OIB 14208309777</item>
    </izvorni_sadrzaj>
    <derivirana_varijabla naziv="DomainObject.Predmet.ProtuStrankaListFormatedOIB_1">
      <item>POLIESTER LAMINATI društvo s ograničenom odgovornošću za proizvodnju, trgovinu i usluge, OIB 14208309777</item>
    </derivirana_varijabla>
  </DomainObject.Predmet.ProtuStrankaListFormatedOIB>
  <DomainObject.Predmet.ProtuStrankaListFormatedWithAdress>
    <izvorni_sadrzaj>
      <item>POLIESTER LAMINATI društvo s ograničenom odgovornošću za proizvodnju, trgovinu i usluge, Kalnička 110, 48260 Križevci</item>
    </izvorni_sadrzaj>
    <derivirana_varijabla naziv="DomainObject.Predmet.ProtuStrankaListFormatedWithAdress_1">
      <item>POLIESTER LAMINATI društvo s ograničenom odgovornošću za proizvodnju, trgovinu i usluge, Kalnička 110, 48260 Križevci</item>
    </derivirana_varijabla>
  </DomainObject.Predmet.ProtuStrankaListFormatedWithAdress>
  <DomainObject.Predmet.ProtuStrankaListFormatedWithAdressOIB>
    <izvorni_sadrzaj>
      <item>POLIESTER LAMINATI društvo s ograničenom odgovornošću za proizvodnju, trgovinu i usluge, OIB 14208309777, Kalnička 110, 48260 Križevci</item>
    </izvorni_sadrzaj>
    <derivirana_varijabla naziv="DomainObject.Predmet.ProtuStrankaListFormatedWithAdressOIB_1">
      <item>POLIESTER LAMINATI društvo s ograničenom odgovornošću za proizvodnju, trgovinu i usluge, OIB 14208309777, Kalnička 110, 48260 Križevci</item>
    </derivirana_varijabla>
  </DomainObject.Predmet.ProtuStrankaListFormatedWithAdressOIB>
  <DomainObject.Predmet.ProtuStrankaListNazivFormated>
    <izvorni_sadrzaj>
      <item>POLIESTER LAMINATI društvo s ograničenom odgovornošću za proizvodnju, trgovinu i usluge</item>
    </izvorni_sadrzaj>
    <derivirana_varijabla naziv="DomainObject.Predmet.ProtuStrankaListNazivFormated_1">
      <item>POLIESTER LAMINATI društvo s ograničenom odgovornošću za proizvodnju, trgovinu i usluge</item>
    </derivirana_varijabla>
  </DomainObject.Predmet.ProtuStrankaListNazivFormated>
  <DomainObject.Predmet.ProtuStrankaListNazivFormatedOIB>
    <izvorni_sadrzaj>
      <item>POLIESTER LAMINATI društvo s ograničenom odgovornošću za proizvodnju, trgovinu i usluge, OIB 14208309777</item>
    </izvorni_sadrzaj>
    <derivirana_varijabla naziv="DomainObject.Predmet.ProtuStrankaListNazivFormatedOIB_1">
      <item>POLIESTER LAMINATI društvo s ograničenom odgovornošću za proizvodnju, trgovinu i usluge, OIB 14208309777</item>
    </derivirana_varijabla>
  </DomainObject.Predmet.ProtuStrankaListNazivFormatedOIB>
  <DomainObject.Predmet.OstaliListFormated>
    <izvorni_sadrzaj>
      <item>Sudski registar</item>
      <item>e-Oglasna ploča</item>
      <item>Božica Bermanec</item>
    </izvorni_sadrzaj>
    <derivirana_varijabla naziv="DomainObject.Predmet.OstaliListFormated_1">
      <item>Sudski registar</item>
      <item>e-Oglasna ploča</item>
      <item>Božica Bermanec</item>
    </derivirana_varijabla>
  </DomainObject.Predmet.OstaliListFormated>
  <DomainObject.Predmet.OstaliListFormatedOIB>
    <izvorni_sadrzaj>
      <item>Sudski registar</item>
      <item>e-Oglasna ploča</item>
      <item>Božica Bermanec, OIB 12348465598</item>
    </izvorni_sadrzaj>
    <derivirana_varijabla naziv="DomainObject.Predmet.OstaliListFormatedOIB_1">
      <item>Sudski registar</item>
      <item>e-Oglasna ploča</item>
      <item>Božica Bermanec, OIB 12348465598</item>
    </derivirana_varijabla>
  </DomainObject.Predmet.OstaliListFormatedOIB>
  <DomainObject.Predmet.OstaliListFormatedWithAdress>
    <izvorni_sadrzaj>
      <item>Sudski registar</item>
      <item>e-Oglasna ploča</item>
      <item>Božica Bermanec, Kalnička Ulica 110, 48260 Križevci</item>
    </izvorni_sadrzaj>
    <derivirana_varijabla naziv="DomainObject.Predmet.OstaliListFormatedWithAdress_1">
      <item>Sudski registar</item>
      <item>e-Oglasna ploča</item>
      <item>Božica Bermanec, Kalnička Ulica 110, 48260 Križevci</item>
    </derivirana_varijabla>
  </DomainObject.Predmet.OstaliListFormatedWithAdress>
  <DomainObject.Predmet.OstaliListFormatedWithAdressOIB>
    <izvorni_sadrzaj>
      <item>Sudski registar</item>
      <item>e-Oglasna ploča</item>
      <item>Božica Bermanec, OIB 12348465598, Kalnička Ulica 110, 48260 Križevci</item>
    </izvorni_sadrzaj>
    <derivirana_varijabla naziv="DomainObject.Predmet.OstaliListFormatedWithAdressOIB_1">
      <item>Sudski registar</item>
      <item>e-Oglasna ploča</item>
      <item>Božica Bermanec, OIB 12348465598, Kalnička Ulica 110, 48260 Križevci</item>
    </derivirana_varijabla>
  </DomainObject.Predmet.OstaliListFormatedWithAdressOIB>
  <DomainObject.Predmet.OstaliListNazivFormated>
    <izvorni_sadrzaj>
      <item>Sudski registar</item>
      <item>e-Oglasna ploča</item>
      <item>Božica Bermanec</item>
    </izvorni_sadrzaj>
    <derivirana_varijabla naziv="DomainObject.Predmet.OstaliListNazivFormated_1">
      <item>Sudski registar</item>
      <item>e-Oglasna ploča</item>
      <item>Božica Bermanec</item>
    </derivirana_varijabla>
  </DomainObject.Predmet.OstaliListNazivFormated>
  <DomainObject.Predmet.OstaliListNazivFormatedOIB>
    <izvorni_sadrzaj>
      <item>Sudski registar</item>
      <item>e-Oglasna ploča</item>
      <item>Božica Bermanec, OIB 12348465598</item>
    </izvorni_sadrzaj>
    <derivirana_varijabla naziv="DomainObject.Predmet.OstaliListNazivFormatedOIB_1">
      <item>Sudski registar</item>
      <item>e-Oglasna ploča</item>
      <item>Božica Bermanec, OIB 12348465598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POLIESTER LAMINATI društvo s ograničenom odgovornošću za proizvodnju, trgovinu i usluge</izvorni_sadrzaj>
    <derivirana_varijabla naziv="DomainObject.Predmet.ProtustrankaIDrugi_1">POLIESTER LAMINATI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POLIESTER LAMINATI društvo s ograničenom odgovornošću za proizvodnju, trgovinu i usluge, OIB 14208309777, Kalnička 110, 48260 Križevci</izvorni_sadrzaj>
    <derivirana_varijabla naziv="DomainObject.Predmet.ProtustrankaIDrugiAdressOIB_1">POLIESTER LAMINATI društvo s ograničenom odgovornošću za proizvodnju, trgovinu i usluge, OIB 14208309777, Kalnička 110,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POLIESTER LAMINATI društvo s ograničenom odgovornošću za proizvodnju, trgovinu i usluge</item>
      <item>Sudski registar</item>
      <item>e-Oglasna ploča</item>
      <item>Božica Bermanec</item>
    </izvorni_sadrzaj>
    <derivirana_varijabla naziv="DomainObject.Predmet.SudioniciListNaziv_1">
      <item>Financijska agencija, Regionalni centar Zagreb, Podružnica Varaždin</item>
      <item>POLIESTER LAMINATI društvo s ograničenom odgovornošću za proizvodnju, trgovinu i usluge</item>
      <item>Sudski registar</item>
      <item>e-Oglasna ploča</item>
      <item>Božica Bermanec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POLIESTER LAMINATI društvo s ograničenom odgovornošću za proizvodnju, trgovinu i usluge, OIB 14208309777, Kalnička 110,48260 Križevci</item>
      <item>Sudski registar</item>
      <item>e-Oglasna ploča</item>
      <item>Božica Bermanec, OIB 12348465598, Kalnička Ulica 110,48260 Križevci</item>
    </izvorni_sadrzaj>
    <derivirana_varijabla naziv="DomainObject.Predmet.SudioniciListAdressOIB_1">
      <item>Financijska agencija, Regionalni centar Zagreb, Podružnica Varaždin, A. Cesarca 2,42000 Varaždin</item>
      <item>POLIESTER LAMINATI društvo s ograničenom odgovornošću za proizvodnju, trgovinu i usluge, OIB 14208309777, Kalnička 110,48260 Križevci</item>
      <item>Sudski registar</item>
      <item>e-Oglasna ploča</item>
      <item>Božica Bermanec, OIB 12348465598, Kalnička Ulica 110,48260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14208309777</item>
      <item>, OIB null</item>
      <item>, OIB null</item>
      <item>, OIB 12348465598</item>
    </izvorni_sadrzaj>
    <derivirana_varijabla naziv="DomainObject.Predmet.SudioniciListNazivOIB_1">
      <item>, OIB null</item>
      <item>, OIB 14208309777</item>
      <item>, OIB null</item>
      <item>, OIB null</item>
      <item>, OIB 12348465598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1022B-2349-4379-AF92-DF98561D3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348</properties:Words>
  <properties:Characters>1879</properties:Characters>
  <properties:Lines>46</properties:Lines>
  <properties:Paragraphs>14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2015-09-28T11:28:00Z</dcterms:created>
  <dc:creator>Ljubica Makovec</dc:creator>
  <cp:lastModifiedBy>Nevenka Vuković</cp:lastModifiedBy>
  <cp:lastPrinted>2015-09-28T11:52:00Z</cp:lastPrinted>
  <dcterms:modified xmlns:xsi="http://www.w3.org/2001/XMLSchema-instance" xsi:type="dcterms:W3CDTF">2015-09-28T11:57:00Z</dcterms:modified>
  <cp:revision>6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