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729f" w14:paraId="96c729f" w:rsidRDefault="00A112A3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B56E81">
        <w:t>U SLAVONSKOM BRODU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P="00E611BA" w:rsidR="00E611BA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E611BA" w:rsidRPr="001F660A">
        <w:rPr>
          <w:b/>
        </w:rPr>
        <w:t>Broj: 1/St-</w:t>
      </w:r>
      <w:r w:rsidR="00E611BA">
        <w:rPr>
          <w:b/>
        </w:rPr>
        <w:t>1490/2017-9</w:t>
      </w:r>
    </w:p>
    <w:p w:rsidRDefault="00BC3524" w:rsidR="00BC3524">
      <w:pPr>
        <w:rPr>
          <w:b/>
        </w:rPr>
      </w:pPr>
    </w:p>
    <w:p w:rsidRDefault="00972391" w:rsidR="00972391" w:rsidRPr="00644CC1">
      <w:pPr>
        <w:rPr>
          <w:b/>
        </w:rPr>
      </w:pPr>
    </w:p>
    <w:p w:rsidRDefault="00972391" w:rsidP="00972391" w:rsidR="005753D5" w:rsidRPr="00972391">
      <w:pPr>
        <w:jc w:val="center"/>
        <w:rPr>
          <w:b/>
        </w:rPr>
      </w:pPr>
      <w:r w:rsidRPr="00972391">
        <w:rPr>
          <w:b/>
        </w:rPr>
        <w:t>R E P U B L I K A     H R V A T S K A</w:t>
      </w:r>
    </w:p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R J E Š E N J E</w:t>
      </w:r>
    </w:p>
    <w:p w:rsidRDefault="00E611BA" w:rsidP="005753D5" w:rsidR="00E611BA">
      <w:pPr>
        <w:jc w:val="center"/>
      </w:pPr>
    </w:p>
    <w:p w:rsidRDefault="00E611BA" w:rsidP="00E611BA" w:rsidR="005753D5">
      <w:pPr>
        <w:ind w:firstLine="708"/>
        <w:jc w:val="both"/>
      </w:pPr>
      <w:r>
        <w:t>TRGOVAČKI SUD U OSIJEKU STALNA SLUŽBA U SLAVONSKOM BRODU, po stečajnoj sutkinji Vesni Vukelić, u prethodnom postupku radi utvrđivanja pretpostavki za otvaranje stečajnog postupka nad dužnikom MARIO USLUGE j.d.o.o. za ugostiteljstvo, usluge i trgovinu, OIB 05020475478, sa sjedištem u Požegi, Primorska 32,</w:t>
      </w:r>
      <w:r w:rsidR="00F54269">
        <w:t xml:space="preserve"> odlučujući o nagradi privremenog</w:t>
      </w:r>
      <w:r w:rsidR="005753D5">
        <w:t xml:space="preserve"> stečajn</w:t>
      </w:r>
      <w:r w:rsidR="00F54269">
        <w:t>og</w:t>
      </w:r>
      <w:r w:rsidR="006F7E0B">
        <w:t xml:space="preserve"> </w:t>
      </w:r>
      <w:r w:rsidR="00F54269">
        <w:t>upravitelja</w:t>
      </w:r>
      <w:r w:rsidR="005753D5">
        <w:t xml:space="preserve">, dana </w:t>
      </w:r>
      <w:r w:rsidR="008A79DF">
        <w:t>11</w:t>
      </w:r>
      <w:r w:rsidR="00351DCF">
        <w:t>.siječnja 2018</w:t>
      </w:r>
      <w:r w:rsidR="00324AAE">
        <w:t>.</w:t>
      </w:r>
      <w:r w:rsidR="009839AD">
        <w:t>g.</w:t>
      </w:r>
    </w:p>
    <w:p w:rsidRDefault="00043E83" w:rsidP="00064D24" w:rsidR="00043E83">
      <w:pPr>
        <w:jc w:val="both"/>
      </w:pPr>
    </w:p>
    <w:p w:rsidRDefault="00CF086F" w:rsidP="00064D24" w:rsidR="00CF086F">
      <w:pPr>
        <w:jc w:val="both"/>
      </w:pPr>
    </w:p>
    <w:p w:rsidRDefault="005753D5" w:rsidP="005753D5" w:rsidR="00BC3524">
      <w:pPr>
        <w:jc w:val="center"/>
      </w:pPr>
      <w:r w:rsidRPr="005753D5">
        <w:rPr>
          <w:b/>
        </w:rPr>
        <w:t>r i j e š i o    j e</w:t>
      </w:r>
    </w:p>
    <w:p w:rsidRDefault="005753D5" w:rsidR="005753D5"/>
    <w:p w:rsidRDefault="006E2E1A" w:rsidP="005753D5" w:rsidR="009E260D" w:rsidRPr="00F0640A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F54269">
        <w:t xml:space="preserve"> Privremenom</w:t>
      </w:r>
      <w:r>
        <w:t xml:space="preserve"> s</w:t>
      </w:r>
      <w:r w:rsidR="00F54269">
        <w:t xml:space="preserve">tečajnom upravitelju </w:t>
      </w:r>
      <w:r w:rsidR="00E611BA">
        <w:rPr>
          <w:b/>
        </w:rPr>
        <w:t xml:space="preserve">KREŠIMIRU FUĆKARU, </w:t>
      </w:r>
      <w:proofErr w:type="spellStart"/>
      <w:r w:rsidR="00E611BA">
        <w:rPr>
          <w:b/>
        </w:rPr>
        <w:t>dipl.pravniku</w:t>
      </w:r>
      <w:proofErr w:type="spellEnd"/>
      <w:r w:rsidR="00E611BA">
        <w:rPr>
          <w:b/>
        </w:rPr>
        <w:t xml:space="preserve"> iz </w:t>
      </w:r>
      <w:proofErr w:type="spellStart"/>
      <w:r w:rsidR="00E611BA">
        <w:rPr>
          <w:b/>
        </w:rPr>
        <w:t>Sladojevaca</w:t>
      </w:r>
      <w:proofErr w:type="spellEnd"/>
      <w:r w:rsidR="00E611BA">
        <w:rPr>
          <w:b/>
        </w:rPr>
        <w:t>, Braće Radića 63</w:t>
      </w:r>
      <w:r w:rsidR="00F54269" w:rsidRPr="006A133E">
        <w:rPr>
          <w:b/>
        </w:rPr>
        <w:t>,</w:t>
      </w:r>
      <w:r w:rsidR="00E611BA" w:rsidRPr="00E611BA">
        <w:rPr>
          <w:b/>
        </w:rPr>
        <w:t xml:space="preserve"> </w:t>
      </w:r>
      <w:r w:rsidR="00E611BA">
        <w:rPr>
          <w:b/>
        </w:rPr>
        <w:t>OIB 01195634741,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9839AD">
        <w:t xml:space="preserve">pretpostavki </w:t>
      </w:r>
      <w:r w:rsidR="00C10F26">
        <w:t xml:space="preserve">za otvaranje stečajnog postupka </w:t>
      </w:r>
      <w:r w:rsidR="007A2787">
        <w:t xml:space="preserve">određuje </w:t>
      </w:r>
      <w:r w:rsidR="00C10F26">
        <w:t xml:space="preserve"> se nagrada u</w:t>
      </w:r>
      <w:r w:rsidR="005753D5">
        <w:t xml:space="preserve"> </w:t>
      </w:r>
      <w:r w:rsidR="00446ADB">
        <w:rPr>
          <w:b/>
        </w:rPr>
        <w:t xml:space="preserve">visini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51DCF">
        <w:rPr>
          <w:b/>
        </w:rPr>
        <w:t xml:space="preserve"> (ukupan trošak)</w:t>
      </w:r>
      <w:r w:rsidR="007A2787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857D06" w:rsidR="00857D06">
      <w:pPr>
        <w:jc w:val="both"/>
      </w:pPr>
      <w:r>
        <w:tab/>
      </w:r>
      <w:r w:rsidR="00857D06">
        <w:rPr>
          <w:b/>
        </w:rPr>
        <w:t>II</w:t>
      </w:r>
      <w:r w:rsidR="00857D06" w:rsidRPr="00642DD1">
        <w:rPr>
          <w:b/>
        </w:rPr>
        <w:t xml:space="preserve"> –</w:t>
      </w:r>
      <w:r w:rsidR="00857D06">
        <w:t xml:space="preserve"> Nalaže se računovodstvu Trgovačkog suda u Osijeku da po primitku ovog  rješenja ispla</w:t>
      </w:r>
      <w:r w:rsidR="00F54269">
        <w:t xml:space="preserve">ti odmjerenu nagradu privremenom </w:t>
      </w:r>
      <w:proofErr w:type="spellStart"/>
      <w:r w:rsidR="00857D06">
        <w:t>steč.uprav</w:t>
      </w:r>
      <w:r w:rsidR="00F54269">
        <w:t>itelju</w:t>
      </w:r>
      <w:proofErr w:type="spellEnd"/>
      <w:r w:rsidR="00F54269">
        <w:t xml:space="preserve"> </w:t>
      </w:r>
      <w:r w:rsidR="00857D06">
        <w:t>na teret Fonda za namirenje troškova stečajnog postupka.</w:t>
      </w:r>
    </w:p>
    <w:p w:rsidRDefault="009839AD" w:rsidP="00857D06" w:rsidR="009839AD">
      <w:pPr>
        <w:jc w:val="both"/>
      </w:pPr>
      <w:r>
        <w:tab/>
        <w:t>Odmjerena nagrada ima se isplatiti na</w:t>
      </w:r>
      <w:r w:rsidR="00F0640A">
        <w:t xml:space="preserve"> p</w:t>
      </w:r>
      <w:r w:rsidR="00F54269">
        <w:t xml:space="preserve">oslovni račun </w:t>
      </w:r>
      <w:proofErr w:type="spellStart"/>
      <w:r w:rsidR="00F54269">
        <w:t>steč.upravitelja</w:t>
      </w:r>
      <w:proofErr w:type="spellEnd"/>
      <w:r>
        <w:t xml:space="preserve"> IBAN </w:t>
      </w:r>
      <w:r w:rsidR="006A133E">
        <w:t>HR</w:t>
      </w:r>
      <w:r w:rsidR="008A79DF">
        <w:t xml:space="preserve">1925000093120506790, otvoren kod </w:t>
      </w:r>
      <w:proofErr w:type="spellStart"/>
      <w:r w:rsidR="008A79DF">
        <w:t>Addiko</w:t>
      </w:r>
      <w:proofErr w:type="spellEnd"/>
      <w:r w:rsidR="008A79DF">
        <w:t xml:space="preserve"> </w:t>
      </w:r>
      <w:proofErr w:type="spellStart"/>
      <w:r w:rsidR="008A79DF">
        <w:t>bank</w:t>
      </w:r>
      <w:proofErr w:type="spellEnd"/>
      <w:r w:rsidR="008A79DF">
        <w:t xml:space="preserve"> d.d., poslovnica Slatina.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BC3524">
      <w:pPr>
        <w:jc w:val="center"/>
        <w:rPr>
          <w:b/>
        </w:rPr>
      </w:pPr>
      <w:r w:rsidRPr="005753D5">
        <w:rPr>
          <w:b/>
        </w:rPr>
        <w:t>Obrazloženje</w:t>
      </w:r>
    </w:p>
    <w:p w:rsidRDefault="00043E83" w:rsidP="005753D5" w:rsidR="00043E83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</w:t>
      </w:r>
      <w:r w:rsidR="00635DC4">
        <w:t>1/</w:t>
      </w:r>
      <w:r w:rsidR="00383E62">
        <w:t>St-</w:t>
      </w:r>
      <w:r w:rsidR="00E611BA">
        <w:t>1490/2017-3 od 23.10.2017.g. pokrenuo prethodni postupak radi utvrđivanja pretpostavki za otvaranje stečajnog postupka, a rješenjem br. St-1490/2017-6 od 09.11.2017.g.</w:t>
      </w:r>
      <w:r w:rsidR="008A79DF">
        <w:t xml:space="preserve"> </w:t>
      </w:r>
      <w:r w:rsidR="002153A1">
        <w:t>za privr.steč.upravitelj</w:t>
      </w:r>
      <w:r w:rsidR="00F54269">
        <w:t xml:space="preserve">a </w:t>
      </w:r>
      <w:r w:rsidR="00F007E0">
        <w:t>imen</w:t>
      </w:r>
      <w:r w:rsidR="002153A1">
        <w:t>ovan</w:t>
      </w:r>
      <w:r w:rsidR="006C3AE9">
        <w:t xml:space="preserve"> </w:t>
      </w:r>
      <w:r w:rsidR="00A619F7">
        <w:t xml:space="preserve">je </w:t>
      </w:r>
      <w:r w:rsidR="00747896">
        <w:t xml:space="preserve">Krešimir </w:t>
      </w:r>
      <w:proofErr w:type="spellStart"/>
      <w:r w:rsidR="00747896">
        <w:t>Fućkar</w:t>
      </w:r>
      <w:proofErr w:type="spellEnd"/>
      <w:r w:rsidR="00747896">
        <w:t>,</w:t>
      </w:r>
      <w:r w:rsidR="00F54269">
        <w:t xml:space="preserve"> </w:t>
      </w:r>
      <w:proofErr w:type="spellStart"/>
      <w:r w:rsidR="00F54269">
        <w:t>dipl.pravnik</w:t>
      </w:r>
      <w:proofErr w:type="spellEnd"/>
      <w:r w:rsidR="00F54269">
        <w:t xml:space="preserve"> iz </w:t>
      </w:r>
      <w:proofErr w:type="spellStart"/>
      <w:r w:rsidR="00747896">
        <w:t>Sladojevaca</w:t>
      </w:r>
      <w:proofErr w:type="spellEnd"/>
      <w:r w:rsidR="00F54269">
        <w:t>.</w:t>
      </w:r>
    </w:p>
    <w:p w:rsidRDefault="00A619F7" w:rsidP="005753D5" w:rsidR="00931F75">
      <w:pPr>
        <w:jc w:val="both"/>
      </w:pPr>
      <w:r>
        <w:tab/>
        <w:t>Privremen</w:t>
      </w:r>
      <w:r w:rsidR="00F54269">
        <w:t>i stečajni</w:t>
      </w:r>
      <w:r w:rsidR="005753D5">
        <w:t xml:space="preserve"> upravitelj</w:t>
      </w:r>
      <w:r w:rsidR="00F54269">
        <w:t xml:space="preserve"> po nalogu </w:t>
      </w:r>
      <w:proofErr w:type="spellStart"/>
      <w:r w:rsidR="00F54269">
        <w:t>steč.suca</w:t>
      </w:r>
      <w:proofErr w:type="spellEnd"/>
      <w:r w:rsidR="00F54269">
        <w:t xml:space="preserve"> obavio</w:t>
      </w:r>
      <w:r w:rsidR="005753D5">
        <w:t xml:space="preserve"> </w:t>
      </w:r>
      <w:r w:rsidR="00635DC4">
        <w:t xml:space="preserve">je </w:t>
      </w:r>
      <w:r w:rsidR="005753D5">
        <w:t xml:space="preserve">poslove u svezi ispitivanja </w:t>
      </w:r>
      <w:r w:rsidR="006538E2">
        <w:t>obima, stru</w:t>
      </w:r>
      <w:r>
        <w:t xml:space="preserve">kture  i vrijednosti dužnikove </w:t>
      </w:r>
      <w:r w:rsidR="005753D5">
        <w:t xml:space="preserve">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F54269">
        <w:t>masu, te je o tome podnio</w:t>
      </w:r>
      <w:r w:rsidR="00E16471">
        <w:t xml:space="preserve"> pisano izvješće</w:t>
      </w:r>
      <w:r w:rsidR="006E2E1A">
        <w:t xml:space="preserve"> </w:t>
      </w:r>
      <w:r w:rsidR="006538E2">
        <w:t xml:space="preserve">od </w:t>
      </w:r>
      <w:r w:rsidR="00747896">
        <w:t>08.prosinca</w:t>
      </w:r>
      <w:r w:rsidR="009839AD">
        <w:t xml:space="preserve"> 2017.g.</w:t>
      </w:r>
      <w:r w:rsidR="00621B7A">
        <w:t xml:space="preserve"> </w:t>
      </w:r>
    </w:p>
    <w:p w:rsidRDefault="00931F75" w:rsidP="00D41971" w:rsidR="00D41971">
      <w:pPr>
        <w:jc w:val="both"/>
      </w:pPr>
      <w:r>
        <w:tab/>
      </w:r>
      <w:r w:rsidR="00F54269">
        <w:t>Obzirom da je privremeni</w:t>
      </w:r>
      <w:r w:rsidR="00A619F7">
        <w:t xml:space="preserve"> stečajn</w:t>
      </w:r>
      <w:r w:rsidR="00F54269">
        <w:t>i</w:t>
      </w:r>
      <w:r w:rsidR="00D41971">
        <w:t xml:space="preserve"> upravitelj</w:t>
      </w:r>
      <w:r w:rsidR="00F54269">
        <w:t xml:space="preserve"> time obavio</w:t>
      </w:r>
      <w:r w:rsidR="00D41971">
        <w:t xml:space="preserve"> zadatke koje </w:t>
      </w:r>
      <w:r w:rsidR="00F54269">
        <w:t>mu</w:t>
      </w:r>
      <w:r w:rsidR="00D41971">
        <w:t xml:space="preserve"> je naložio </w:t>
      </w:r>
      <w:r w:rsidR="00F54269">
        <w:t>stečajni sudac, valjalo je istom</w:t>
      </w:r>
      <w:r w:rsidR="00D41971">
        <w:t xml:space="preserve"> sukladno odredbi čl. 94 st. 2  Stečajnog zakona (NN br. 71/15,</w:t>
      </w:r>
      <w:r w:rsidR="00635DC4">
        <w:t xml:space="preserve"> 104/17,</w:t>
      </w:r>
      <w:r w:rsidR="00D41971">
        <w:t xml:space="preserve"> dalje SZ) odrediti nagradu za obavljeni rad.</w:t>
      </w:r>
    </w:p>
    <w:p w:rsidRDefault="00B438A7" w:rsidP="009839AD" w:rsidR="00B438A7">
      <w:pPr>
        <w:ind w:firstLine="708"/>
        <w:jc w:val="both"/>
      </w:pPr>
    </w:p>
    <w:p w:rsidRDefault="00B438A7" w:rsidP="009839AD" w:rsidR="00B438A7">
      <w:pPr>
        <w:ind w:firstLine="708"/>
        <w:jc w:val="both"/>
      </w:pPr>
    </w:p>
    <w:p w:rsidRDefault="00747896" w:rsidP="00B438A7" w:rsidR="00A619F7">
      <w:pPr>
        <w:ind w:firstLine="708"/>
        <w:jc w:val="right"/>
        <w:rPr>
          <w:b/>
        </w:rPr>
      </w:pPr>
      <w:r w:rsidRPr="001F660A">
        <w:rPr>
          <w:b/>
        </w:rPr>
        <w:t>Broj: 1/St-</w:t>
      </w:r>
      <w:r>
        <w:rPr>
          <w:b/>
        </w:rPr>
        <w:t>1490/2017-9</w:t>
      </w:r>
    </w:p>
    <w:p w:rsidRDefault="00747896" w:rsidP="00B438A7" w:rsidR="00747896">
      <w:pPr>
        <w:ind w:firstLine="708"/>
        <w:jc w:val="right"/>
      </w:pPr>
    </w:p>
    <w:p w:rsidRDefault="00D41971" w:rsidP="009839AD" w:rsidR="00D41971">
      <w:pPr>
        <w:ind w:firstLine="708"/>
        <w:jc w:val="both"/>
      </w:pPr>
      <w:r>
        <w:t xml:space="preserve">Imajući u vidu složenost obavljenog posla stečajni sudac je nagradu omjerio u visini 3.000,00 kn bruto sukladno čl. 4 Uredbe o kriterijima i načinu obračuna i plaćanja nagrada stečajnim upraviteljima (NN br. 105/15), pa je odlučeno kao pod </w:t>
      </w:r>
      <w:proofErr w:type="spellStart"/>
      <w:r>
        <w:t>toč</w:t>
      </w:r>
      <w:proofErr w:type="spellEnd"/>
      <w:r>
        <w:t>. I izreke rješenja.</w:t>
      </w:r>
    </w:p>
    <w:p w:rsidRDefault="00D41971" w:rsidP="00D41971" w:rsidR="00D41971">
      <w:pPr>
        <w:ind w:firstLine="708"/>
        <w:jc w:val="both"/>
      </w:pPr>
    </w:p>
    <w:p w:rsidRDefault="00D41971" w:rsidP="007A2787" w:rsidR="0053249A">
      <w:pPr>
        <w:ind w:firstLine="708"/>
        <w:jc w:val="both"/>
      </w:pPr>
      <w:r>
        <w:t>Budući  tijekom prethodnog postupka nije uplaćen predujam za pokriće troškova tog postupka, odmjerena nagrada ima se isplatiti i</w:t>
      </w:r>
      <w:r w:rsidR="009839AD">
        <w:t xml:space="preserve">z sredstava Fonda za namirenje </w:t>
      </w:r>
      <w:r>
        <w:t xml:space="preserve">troškova stečajnog postupka, pa je odlučeno kao pod </w:t>
      </w:r>
      <w:proofErr w:type="spellStart"/>
      <w:r>
        <w:t>toč.I</w:t>
      </w:r>
      <w:r w:rsidR="0034688D">
        <w:t>I</w:t>
      </w:r>
      <w:proofErr w:type="spellEnd"/>
      <w:r w:rsidR="0034688D">
        <w:t xml:space="preserve"> na temelju odredbe čl.94 st. 6</w:t>
      </w:r>
      <w:r>
        <w:t xml:space="preserve"> SZ-a. </w:t>
      </w:r>
    </w:p>
    <w:p w:rsidRDefault="00BC3524" w:rsidP="0053249A" w:rsidR="00BC3524">
      <w:pPr>
        <w:jc w:val="both"/>
      </w:pPr>
    </w:p>
    <w:p w:rsidRDefault="005753D5" w:rsidP="00B438A7" w:rsidR="005753D5">
      <w:pPr>
        <w:jc w:val="center"/>
      </w:pPr>
      <w:r>
        <w:t xml:space="preserve">U </w:t>
      </w:r>
      <w:proofErr w:type="spellStart"/>
      <w:r>
        <w:t>Slav.Brodu</w:t>
      </w:r>
      <w:proofErr w:type="spellEnd"/>
      <w:r>
        <w:t xml:space="preserve">, </w:t>
      </w:r>
      <w:r w:rsidR="00D31E82">
        <w:t xml:space="preserve"> </w:t>
      </w:r>
      <w:r w:rsidR="008A79DF">
        <w:t>11</w:t>
      </w:r>
      <w:r w:rsidR="00072559">
        <w:t>.siječnja 2018</w:t>
      </w:r>
      <w:r w:rsidR="00043E83">
        <w:t xml:space="preserve"> </w:t>
      </w:r>
      <w:r>
        <w:t>g.</w:t>
      </w:r>
    </w:p>
    <w:p w:rsidRDefault="007A2787" w:rsidR="007A2787"/>
    <w:p w:rsidRDefault="006A133E" w:rsidR="006A133E"/>
    <w:p w:rsidRDefault="005753D5" w:rsidR="005753D5">
      <w:r>
        <w:t xml:space="preserve">                                                                          </w:t>
      </w:r>
      <w:r w:rsidR="00072559">
        <w:t xml:space="preserve">                         STEČAJNA</w:t>
      </w:r>
      <w:r>
        <w:t xml:space="preserve"> SU</w:t>
      </w:r>
      <w:r w:rsidR="00072559">
        <w:t>TKINJA</w:t>
      </w:r>
      <w:r>
        <w:t>:</w:t>
      </w:r>
    </w:p>
    <w:p w:rsidRDefault="005753D5" w:rsidP="007E5958" w:rsidR="0034688D">
      <w:r>
        <w:t xml:space="preserve">                                                                                                    </w:t>
      </w:r>
      <w:r w:rsidR="006A133E">
        <w:t xml:space="preserve">   </w:t>
      </w:r>
      <w:r w:rsidR="00E62885">
        <w:t>Vesna Vukelić</w:t>
      </w:r>
      <w:r w:rsidR="007E5958">
        <w:t>, v.r.</w:t>
      </w:r>
    </w:p>
    <w:p w:rsidRDefault="00024F13" w:rsidR="00024F13"/>
    <w:p w:rsidRDefault="00D14F30" w:rsidP="00D14F30" w:rsidR="00D14F3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072559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14F30" w:rsidP="00D14F30" w:rsidR="00D14F3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14F30" w:rsidP="00D14F30" w:rsidR="00D14F30"/>
    <w:p w:rsidRDefault="00A619F7" w:rsidP="00D14F30" w:rsidR="00D14F30">
      <w:r>
        <w:t>Dostaviti putem mrežne st</w:t>
      </w:r>
      <w:r w:rsidR="00072559">
        <w:t>r</w:t>
      </w:r>
      <w:r>
        <w:t>anice e-Oglasna ploča suda:</w:t>
      </w:r>
    </w:p>
    <w:p w:rsidRDefault="00F54269" w:rsidP="00D14F30" w:rsidR="00A619F7">
      <w:r>
        <w:t>1.privr.steč. upravitelju</w:t>
      </w:r>
    </w:p>
    <w:p w:rsidRDefault="007E5958" w:rsidP="00D14F30" w:rsidR="007E5958"/>
    <w:p w:rsidRDefault="007E5958" w:rsidP="007E5958" w:rsidR="007E5958">
      <w:r>
        <w:t>računovodstvu Trgovačkog suda u Osijeku, nakon pravomoćnosti</w:t>
      </w:r>
    </w:p>
    <w:sectPr w:rsidR="007E59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24F13"/>
    <w:rsid w:val="00041609"/>
    <w:rsid w:val="00043E83"/>
    <w:rsid w:val="00064D24"/>
    <w:rsid w:val="00072559"/>
    <w:rsid w:val="000B2C32"/>
    <w:rsid w:val="00100DF1"/>
    <w:rsid w:val="00111CC9"/>
    <w:rsid w:val="00137EF8"/>
    <w:rsid w:val="00146355"/>
    <w:rsid w:val="00161CD6"/>
    <w:rsid w:val="00176DA0"/>
    <w:rsid w:val="00177FA8"/>
    <w:rsid w:val="001D38ED"/>
    <w:rsid w:val="001D5C57"/>
    <w:rsid w:val="001D63C6"/>
    <w:rsid w:val="001E3F00"/>
    <w:rsid w:val="002153A1"/>
    <w:rsid w:val="00232EDE"/>
    <w:rsid w:val="002423C5"/>
    <w:rsid w:val="00274E53"/>
    <w:rsid w:val="00280AC3"/>
    <w:rsid w:val="002A7858"/>
    <w:rsid w:val="002E5EFB"/>
    <w:rsid w:val="00324AAE"/>
    <w:rsid w:val="00326F95"/>
    <w:rsid w:val="00332829"/>
    <w:rsid w:val="00342310"/>
    <w:rsid w:val="0034688D"/>
    <w:rsid w:val="00351DCF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B2D74"/>
    <w:rsid w:val="004E6488"/>
    <w:rsid w:val="005001E5"/>
    <w:rsid w:val="00506687"/>
    <w:rsid w:val="00525A6E"/>
    <w:rsid w:val="0053249A"/>
    <w:rsid w:val="005465EC"/>
    <w:rsid w:val="005753D5"/>
    <w:rsid w:val="005E56FE"/>
    <w:rsid w:val="00621B7A"/>
    <w:rsid w:val="00635DC4"/>
    <w:rsid w:val="00636C4F"/>
    <w:rsid w:val="00642DD1"/>
    <w:rsid w:val="00644CC1"/>
    <w:rsid w:val="006538E2"/>
    <w:rsid w:val="00660E7A"/>
    <w:rsid w:val="00674132"/>
    <w:rsid w:val="006A133E"/>
    <w:rsid w:val="006A3B92"/>
    <w:rsid w:val="006C3AE9"/>
    <w:rsid w:val="006E2E1A"/>
    <w:rsid w:val="006F7E0B"/>
    <w:rsid w:val="007278F7"/>
    <w:rsid w:val="00747896"/>
    <w:rsid w:val="00752704"/>
    <w:rsid w:val="00770B6D"/>
    <w:rsid w:val="007A2787"/>
    <w:rsid w:val="007E5958"/>
    <w:rsid w:val="00846817"/>
    <w:rsid w:val="00857D06"/>
    <w:rsid w:val="00863E25"/>
    <w:rsid w:val="008A79DF"/>
    <w:rsid w:val="008D76CE"/>
    <w:rsid w:val="008E1716"/>
    <w:rsid w:val="008F3DA8"/>
    <w:rsid w:val="008F5A7D"/>
    <w:rsid w:val="0092202D"/>
    <w:rsid w:val="00931F75"/>
    <w:rsid w:val="009451C8"/>
    <w:rsid w:val="00946ECB"/>
    <w:rsid w:val="00972391"/>
    <w:rsid w:val="00972F1D"/>
    <w:rsid w:val="0097706C"/>
    <w:rsid w:val="009839AD"/>
    <w:rsid w:val="009E260D"/>
    <w:rsid w:val="00A112A3"/>
    <w:rsid w:val="00A6182D"/>
    <w:rsid w:val="00A619F7"/>
    <w:rsid w:val="00AA5CEC"/>
    <w:rsid w:val="00AC7163"/>
    <w:rsid w:val="00B011DE"/>
    <w:rsid w:val="00B01A53"/>
    <w:rsid w:val="00B438A7"/>
    <w:rsid w:val="00B56E81"/>
    <w:rsid w:val="00B870DF"/>
    <w:rsid w:val="00BA1B4E"/>
    <w:rsid w:val="00BC3524"/>
    <w:rsid w:val="00BE548C"/>
    <w:rsid w:val="00C10F26"/>
    <w:rsid w:val="00C37153"/>
    <w:rsid w:val="00C436D4"/>
    <w:rsid w:val="00C50D2B"/>
    <w:rsid w:val="00CF086F"/>
    <w:rsid w:val="00D14F30"/>
    <w:rsid w:val="00D31E82"/>
    <w:rsid w:val="00D41971"/>
    <w:rsid w:val="00D67974"/>
    <w:rsid w:val="00D72C89"/>
    <w:rsid w:val="00D904E5"/>
    <w:rsid w:val="00D96BDA"/>
    <w:rsid w:val="00E11D7A"/>
    <w:rsid w:val="00E16471"/>
    <w:rsid w:val="00E21F36"/>
    <w:rsid w:val="00E5641F"/>
    <w:rsid w:val="00E611BA"/>
    <w:rsid w:val="00E62885"/>
    <w:rsid w:val="00E67427"/>
    <w:rsid w:val="00E76B10"/>
    <w:rsid w:val="00ED422E"/>
    <w:rsid w:val="00EF48E0"/>
    <w:rsid w:val="00F007E0"/>
    <w:rsid w:val="00F027C8"/>
    <w:rsid w:val="00F0640A"/>
    <w:rsid w:val="00F312BB"/>
    <w:rsid w:val="00F40416"/>
    <w:rsid w:val="00F4605A"/>
    <w:rsid w:val="00F4741B"/>
    <w:rsid w:val="00F54269"/>
    <w:rsid w:val="00F8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B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B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B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B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B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B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BILANDŽIJA, OIB 38492469182</item>
    </izvorni_sadrzaj>
    <derivirana_varijabla naziv="DomainObject.Predmet.OstaliListFormatedOIB_1">
      <item>MARIO BILANDŽIJA, OIB 38492469182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OIB 38492469182, PRIMORSKA 32, 34000 Požega</item>
    </izvorni_sadrzaj>
    <derivirana_varijabla naziv="DomainObject.Predmet.OstaliListFormatedWithAdressOIB_1">
      <item>MARIO BILANDŽIJA, OIB 38492469182,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BILANDŽIJA, OIB 38492469182</item>
    </izvorni_sadrzaj>
    <derivirana_varijabla naziv="DomainObject.Predmet.OstaliListNazivFormatedOIB_1">
      <item>MARIO BILANDŽIJA, OIB 38492469182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38492469182</item>
    </izvorni_sadrzaj>
    <derivirana_varijabla naziv="DomainObject.Predmet.SudioniciListNazivOIB_1">
      <item>, OIB 85821130368</item>
      <item>, OIB 05020475478</item>
      <item>, OIB 38492469182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451</properties:Words>
  <properties:Characters>2604</properties:Characters>
  <properties:Lines>76</properties:Lines>
  <properties:Paragraphs>31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2017-09-07T06:38:00Z</dcterms:created>
  <dc:creator>Korisnik</dc:creator>
  <cp:lastModifiedBy>wsadmin</cp:lastModifiedBy>
  <cp:lastPrinted>2018-01-11T08:28:00Z</cp:lastPrinted>
  <dcterms:modified xmlns:xsi="http://www.w3.org/2001/XMLSchema-instance" xsi:type="dcterms:W3CDTF">2018-01-11T08:28:00Z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