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af725" w14:paraId="b0af72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A222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after="0"/>
        <w:jc w:val="right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>Poslovni broj: 3 St-912/2015-8</w:t>
      </w:r>
    </w:p>
    <w:p w:rsidRDefault="004A222C" w:rsidP="004A222C" w:rsidR="004A222C" w:rsidRPr="004A222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4A222C">
        <w:rPr>
          <w:rFonts w:cs="Times New Roman" w:eastAsia="Times New Roman"/>
          <w:lang w:eastAsia="hr-HR"/>
        </w:rPr>
        <w:t>REPUBLIKA HRVATSKA</w:t>
      </w:r>
    </w:p>
    <w:p w:rsidRDefault="004A222C" w:rsidP="004A222C" w:rsidR="004A222C" w:rsidRPr="004A222C">
      <w:pPr>
        <w:spacing w:after="0"/>
        <w:ind w:firstLine="708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>TRGOVAČKI SUD U ZADRU</w:t>
      </w:r>
    </w:p>
    <w:p w:rsidRDefault="004A222C" w:rsidP="004A222C" w:rsidR="004A222C" w:rsidRPr="004A222C">
      <w:pPr>
        <w:spacing w:after="0"/>
        <w:ind w:firstLine="708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>Zadar, Dr. Franje Tuđmana 35</w:t>
      </w:r>
    </w:p>
    <w:p w:rsidRDefault="004A222C" w:rsidP="004A222C" w:rsidR="004A222C" w:rsidRPr="004A222C">
      <w:pPr>
        <w:spacing w:after="0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ab/>
        <w:t>R E PU B L I K A   H R V A T S K A</w:t>
      </w:r>
      <w:r w:rsidRPr="004A222C">
        <w:rPr>
          <w:rFonts w:cs="Times New Roman" w:eastAsia="Times New Roman"/>
          <w:lang w:eastAsia="hr-HR"/>
        </w:rPr>
        <w:tab/>
      </w:r>
    </w:p>
    <w:p w:rsidRDefault="004A222C" w:rsidP="004A222C" w:rsidR="004A222C" w:rsidRPr="004A22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jc w:val="center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 xml:space="preserve">Z A K LJ U Č A K </w:t>
      </w:r>
    </w:p>
    <w:p w:rsidRDefault="004A222C" w:rsidP="004A222C" w:rsidR="004A222C" w:rsidRPr="004A22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jc w:val="both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ab/>
        <w:t>Trgovački sud u Zadru, OIB:</w:t>
      </w:r>
      <w:r w:rsidRPr="004A222C">
        <w:rPr>
          <w:rFonts w:cs="Times New Roman" w:eastAsia="Times New Roman"/>
          <w:szCs w:val="20"/>
          <w:lang w:eastAsia="hr-HR"/>
        </w:rPr>
        <w:t xml:space="preserve">39670464653, </w:t>
      </w:r>
      <w:r w:rsidRPr="004A222C">
        <w:rPr>
          <w:rFonts w:cs="Times New Roman" w:eastAsia="Times New Roman"/>
          <w:lang w:eastAsia="hr-HR"/>
        </w:rPr>
        <w:t xml:space="preserve">po sutkinji Tini Grgas, odlučujući o zahtjevu Financijske agencije, Regionalnog centra Split, Podružnice Zadar za provedbu skraćenoga stečajnog postupka nad dužnikom POLJOPRIVREDNO TURISTIČKA ZADRUGA SUHOZID KOLAN, Kolan, Rudina </w:t>
      </w:r>
      <w:proofErr w:type="spellStart"/>
      <w:r w:rsidRPr="004A222C">
        <w:rPr>
          <w:rFonts w:cs="Times New Roman" w:eastAsia="Times New Roman"/>
          <w:lang w:eastAsia="hr-HR"/>
        </w:rPr>
        <w:t>bb</w:t>
      </w:r>
      <w:proofErr w:type="spellEnd"/>
      <w:r w:rsidRPr="004A222C">
        <w:rPr>
          <w:rFonts w:cs="Times New Roman" w:eastAsia="Times New Roman"/>
          <w:lang w:eastAsia="hr-HR"/>
        </w:rPr>
        <w:t xml:space="preserve">, Kolan, OIB: 72519456737, 29. kolovoza 2016. </w:t>
      </w:r>
    </w:p>
    <w:p w:rsidRDefault="004A222C" w:rsidP="004A222C" w:rsidR="004A222C" w:rsidRPr="004A2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jc w:val="center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 xml:space="preserve">z a k </w:t>
      </w:r>
      <w:proofErr w:type="spellStart"/>
      <w:r w:rsidRPr="004A222C">
        <w:rPr>
          <w:rFonts w:cs="Times New Roman" w:eastAsia="Times New Roman"/>
          <w:lang w:eastAsia="hr-HR"/>
        </w:rPr>
        <w:t>lj</w:t>
      </w:r>
      <w:proofErr w:type="spellEnd"/>
      <w:r w:rsidRPr="004A222C">
        <w:rPr>
          <w:rFonts w:cs="Times New Roman" w:eastAsia="Times New Roman"/>
          <w:lang w:eastAsia="hr-HR"/>
        </w:rPr>
        <w:t xml:space="preserve"> u č i o  j e</w:t>
      </w:r>
    </w:p>
    <w:p w:rsidRDefault="004A222C" w:rsidP="004A222C" w:rsidR="004A222C" w:rsidRPr="004A2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4A222C">
        <w:rPr>
          <w:rFonts w:cs="Times New Roman" w:eastAsia="Times New Roman"/>
          <w:lang w:eastAsia="hr-HR"/>
        </w:rPr>
        <w:t>otpravka</w:t>
      </w:r>
      <w:proofErr w:type="spellEnd"/>
      <w:r w:rsidRPr="004A222C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4A222C" w:rsidP="004A222C" w:rsidR="004A222C" w:rsidRPr="004A22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jc w:val="center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>U Zadru 29. kolovoza 2016.</w:t>
      </w:r>
    </w:p>
    <w:p w:rsidRDefault="004A222C" w:rsidP="004A222C" w:rsidR="004A222C" w:rsidRPr="004A222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4A222C" w:rsidP="004A222C" w:rsidR="004A222C" w:rsidRPr="004A222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>Tina Grgas</w:t>
      </w:r>
    </w:p>
    <w:p w:rsidRDefault="004A222C" w:rsidP="004A222C" w:rsidR="004A222C" w:rsidRPr="004A222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jc w:val="right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 xml:space="preserve"> </w:t>
      </w:r>
    </w:p>
    <w:p w:rsidRDefault="004A222C" w:rsidP="004A222C" w:rsidR="004A222C" w:rsidRPr="004A2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>UPUTA O PRAVNOM LIJEKU</w:t>
      </w:r>
    </w:p>
    <w:p w:rsidRDefault="004A222C" w:rsidP="004A222C" w:rsidR="004A222C" w:rsidRPr="004A222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>Protiv ovog zaključka nije dopuštena žalba.</w:t>
      </w:r>
    </w:p>
    <w:p w:rsidRDefault="004A222C" w:rsidP="004A222C" w:rsidR="004A222C" w:rsidRPr="004A2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22C" w:rsidP="004A222C" w:rsidR="004A222C" w:rsidRPr="004A22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A222C" w:rsidP="004A222C" w:rsidR="004A222C" w:rsidRPr="004A222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4A222C" w:rsidP="004A222C" w:rsidR="004A222C" w:rsidRPr="004A222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A222C">
        <w:rPr>
          <w:rFonts w:cs="Times New Roman" w:eastAsia="Times New Roman"/>
          <w:lang w:eastAsia="hr-HR"/>
        </w:rPr>
        <w:lastRenderedPageBreak/>
        <w:t>putem e-Oglasne ploče</w:t>
      </w:r>
    </w:p>
    <w:p w:rsidRDefault="004A222C" w:rsidP="004A222C" w:rsidR="004A222C" w:rsidRPr="004A222C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A222C" w:rsidP="004A222C" w:rsidR="004A222C" w:rsidRPr="004A222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22C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21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90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St-912/2015-6</izvorni_sadrzaj>
    <derivirana_varijabla naziv="DomainObject.Oznaka_1">St-912/2015-6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 SUHOZID KOLAN</izvorni_sadrzaj>
    <derivirana_varijabla naziv="DomainObject.Predmet.ProtustrankaFormated_1">  POLJOPRIVREDNO TURISTIČKA ZADRUGA  SUHOZID KOLAN</derivirana_varijabla>
  </DomainObject.Predmet.ProtustrankaFormated>
  <DomainObject.Predmet.ProtustrankaFormatedOIB>
    <izvorni_sadrzaj>  POLJOPRIVREDNO TURISTIČKA ZADRUGA  SUHOZID KOLAN, OIB 72519456737</izvorni_sadrzaj>
    <derivirana_varijabla naziv="DomainObject.Predmet.ProtustrankaFormatedOIB_1">  POLJOPRIVREDNO TURISTIČKA ZADRUGA  SUHOZID KOLAN, OIB 72519456737</derivirana_varijabla>
  </DomainObject.Predmet.ProtustrankaFormatedOIB>
  <DomainObject.Predmet.ProtustrankaFormatedWithAdress>
    <izvorni_sadrzaj> POLJOPRIVREDNO TURISTIČKA ZADRUGA  SUHOZID KOLAN, Rudina bb, 23250 Kolan</izvorni_sadrzaj>
    <derivirana_varijabla naziv="DomainObject.Predmet.ProtustrankaFormatedWithAdress_1"> POLJOPRIVREDNO TURISTIČKA ZADRUGA  SUHOZID KOLAN, Rudina bb, 23250 Kolan</derivirana_varijabla>
  </DomainObject.Predmet.ProtustrankaFormatedWithAdress>
  <DomainObject.Predmet.ProtustrankaFormatedWithAdressOIB>
    <izvorni_sadrzaj> POLJOPRIVREDNO TURISTIČKA ZADRUGA  SUHOZID KOLAN, OIB 72519456737, Rudina bb, 23250 Kolan</izvorni_sadrzaj>
    <derivirana_varijabla naziv="DomainObject.Predmet.ProtustrankaFormatedWithAdressOIB_1"> POLJOPRIVREDNO TURISTIČKA ZADRUGA  SUHOZID KOLAN, OIB 72519456737, Rudina bb, 23250 Kolan</derivirana_varijabla>
  </DomainObject.Predmet.ProtustrankaFormatedWithAdressOIB>
  <DomainObject.Predmet.ProtustrankaWithAdress>
    <izvorni_sadrzaj>POLJOPRIVREDNO TURISTIČKA ZADRUGA  SUHOZID KOLAN Rudina bb, 23250 Kolan</izvorni_sadrzaj>
    <derivirana_varijabla naziv="DomainObject.Predmet.ProtustrankaWithAdress_1">POLJOPRIVREDNO TURISTIČKA ZADRUGA  SUHOZID KOLAN Rudina bb, 23250 Kolan</derivirana_varijabla>
  </DomainObject.Predmet.ProtustrankaWithAdress>
  <DomainObject.Predmet.ProtustrankaWithAdressOIB>
    <izvorni_sadrzaj>POLJOPRIVREDNO TURISTIČKA ZADRUGA  SUHOZID KOLAN, OIB 72519456737, Rudina bb, 23250 Kolan</izvorni_sadrzaj>
    <derivirana_varijabla naziv="DomainObject.Predmet.ProtustrankaWithAdressOIB_1">POLJOPRIVREDNO TURISTIČKA ZADRUGA  SUHOZID KOLAN, OIB 72519456737, Rudina bb, 23250 Kolan</derivirana_varijabla>
  </DomainObject.Predmet.ProtustrankaWithAdressOIB>
  <DomainObject.Predmet.ProtustrankaNazivFormated>
    <izvorni_sadrzaj>POLJOPRIVREDNO TURISTIČKA ZADRUGA  SUHOZID KOLAN</izvorni_sadrzaj>
    <derivirana_varijabla naziv="DomainObject.Predmet.ProtustrankaNazivFormated_1">POLJOPRIVREDNO TURISTIČKA ZADRUGA  SUHOZID KOLAN</derivirana_varijabla>
  </DomainObject.Predmet.ProtustrankaNazivFormated>
  <DomainObject.Predmet.ProtustrankaNazivFormatedOIB>
    <izvorni_sadrzaj>POLJOPRIVREDNO TURISTIČKA ZADRUGA  SUHOZID KOLAN, OIB 72519456737</izvorni_sadrzaj>
    <derivirana_varijabla naziv="DomainObject.Predmet.ProtustrankaNazivFormatedOIB_1">POLJOPRIVREDNO TURISTIČKA ZADRUGA  SUHOZID KOLAN, OIB 72519456737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124838.37</izvorni_sadrzaj>
    <derivirana_varijabla naziv="DomainObject.Predmet.TrenutnaVrijednost_1">124838.37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 SUHOZID KOLAN</item>
    </izvorni_sadrzaj>
    <derivirana_varijabla naziv="DomainObject.Predmet.ProtuStrankaListFormated_1">
      <item>POLJOPRIVREDNO TURISTIČKA ZADRUGA  SUHOZID KOLAN</item>
    </derivirana_varijabla>
  </DomainObject.Predmet.ProtuStrankaListFormated>
  <DomainObject.Predmet.ProtuStrankaListFormatedOIB>
    <izvorni_sadrzaj>
      <item>POLJOPRIVREDNO TURISTIČKA ZADRUGA  SUHOZID KOLAN, OIB 72519456737</item>
    </izvorni_sadrzaj>
    <derivirana_varijabla naziv="DomainObject.Predmet.ProtuStrankaListFormatedOIB_1">
      <item>POLJOPRIVREDNO TURISTIČKA ZADRUGA  SUHOZID KOLAN, OIB 72519456737</item>
    </derivirana_varijabla>
  </DomainObject.Predmet.ProtuStrankaListFormatedOIB>
  <DomainObject.Predmet.ProtuStrankaListFormatedWithAdress>
    <izvorni_sadrzaj>
      <item>POLJOPRIVREDNO TURISTIČKA ZADRUGA  SUHOZID KOLAN, Rudina bb, 23250 Kolan</item>
    </izvorni_sadrzaj>
    <derivirana_varijabla naziv="DomainObject.Predmet.ProtuStrankaListFormatedWithAdress_1">
      <item>POLJOPRIVREDNO TURISTIČKA ZADRUGA  SUHOZID KOLAN, Rudina bb, 23250 Kolan</item>
    </derivirana_varijabla>
  </DomainObject.Predmet.ProtuStrankaListFormatedWithAdress>
  <DomainObject.Predmet.ProtuStrankaListFormatedWithAdressOIB>
    <izvorni_sadrzaj>
      <item>POLJOPRIVREDNO TURISTIČKA ZADRUGA  SUHOZID KOLAN, OIB 72519456737, Rudina bb, 23250 Kolan</item>
    </izvorni_sadrzaj>
    <derivirana_varijabla naziv="DomainObject.Predmet.ProtuStrankaListFormatedWithAdressOIB_1">
      <item>POLJOPRIVREDNO TURISTIČKA ZADRUGA  SUHOZID KOLAN, OIB 72519456737, Rudina bb, 23250 Kolan</item>
    </derivirana_varijabla>
  </DomainObject.Predmet.ProtuStrankaListFormatedWithAdressOIB>
  <DomainObject.Predmet.ProtuStrankaListNazivFormated>
    <izvorni_sadrzaj>
      <item>POLJOPRIVREDNO TURISTIČKA ZADRUGA  SUHOZID KOLAN</item>
    </izvorni_sadrzaj>
    <derivirana_varijabla naziv="DomainObject.Predmet.ProtuStrankaListNazivFormated_1">
      <item>POLJOPRIVREDNO TURISTIČKA ZADRUGA  SUHOZID KOLAN</item>
    </derivirana_varijabla>
  </DomainObject.Predmet.ProtuStrankaListNazivFormated>
  <DomainObject.Predmet.ProtuStrankaListNazivFormatedOIB>
    <izvorni_sadrzaj>
      <item>POLJOPRIVREDNO TURISTIČKA ZADRUGA  SUHOZID KOLAN, OIB 72519456737</item>
    </izvorni_sadrzaj>
    <derivirana_varijabla naziv="DomainObject.Predmet.ProtuStrankaListNazivFormatedOIB_1">
      <item>POLJOPRIVREDNO TURISTIČKA ZADRUGA  SUHOZID KOLAN, OIB 72519456737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St-912/2015-6</izvorni_sadrzaj>
    <derivirana_varijabla naziv="DomainObject.PoslovniBrojDokumenta_1">St-912/2015-6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 SUHOZID KOLAN</izvorni_sadrzaj>
    <derivirana_varijabla naziv="DomainObject.Predmet.ProtustrankaIDrugi_1">POLJOPRIVREDNO TURISTIČKA ZADRUGA  SUHOZID KOLAN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 SUHOZID KOLAN, OIB 72519456737, Rudina bb, 23250 Kolan</izvorni_sadrzaj>
    <derivirana_varijabla naziv="DomainObject.Predmet.ProtustrankaIDrugiAdressOIB_1">POLJOPRIVREDNO TURISTIČKA ZADRUGA  SUHOZID KOLAN, OIB 72519456737, Rudina bb,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 SUHOZID KOLAN</item>
    </izvorni_sadrzaj>
    <derivirana_varijabla naziv="DomainObject.Predmet.SudioniciListNaziv_1">
      <item>FINA</item>
      <item>POLJOPRIVREDNO TURISTIČKA ZADRUGA  SUHOZID KOLAN</item>
    </derivirana_varijabla>
  </DomainObject.Predmet.SudioniciListNaziv>
  <DomainObject.Predmet.SudioniciListAdressOIB>
    <izvorni_sadrzaj>
      <item>FINA, OIB 85821130368</item>
      <item>POLJOPRIVREDNO TURISTIČKA ZADRUGA  SUHOZID KOLAN, OIB 72519456737, Rudina bb,23250 Kolan</item>
    </izvorni_sadrzaj>
    <derivirana_varijabla naziv="DomainObject.Predmet.SudioniciListAdressOIB_1">
      <item>FINA, OIB 85821130368</item>
      <item>POLJOPRIVREDNO TURISTIČKA ZADRUGA  SUHOZID KOLAN, OIB 72519456737, Rudina bb,23250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2EFB6-4DF4-47B1-9E4D-2EC1E91DB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159</properties:Words>
  <properties:Characters>799</properties:Characters>
  <properties:Lines>64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2016-08-30T11:28:00Z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St-912/2015-6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