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de79" w14:paraId="aacde79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4C53DD">
        <w:t>4. Sp-</w:t>
      </w:r>
      <w:r w:rsidR="00E33A1A">
        <w:t>2</w:t>
      </w:r>
      <w:r w:rsidR="00301D60">
        <w:t>4</w:t>
      </w:r>
      <w:r w:rsidR="00E33A1A">
        <w:t>/201</w:t>
      </w:r>
      <w:r w:rsidR="00301D60">
        <w:t>7</w:t>
      </w:r>
      <w:r w:rsidR="00E33A1A">
        <w:t>-</w:t>
      </w:r>
      <w:r w:rsidR="00301D60">
        <w:t>5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720544" w:rsidP="00B67D68" w:rsidR="005C2A95">
      <w:pPr>
        <w:jc w:val="both"/>
      </w:pPr>
      <w:r>
        <w:t>Op</w:t>
      </w:r>
      <w:r w:rsidR="00F46E4E">
        <w:t>ćinski sud u Osijeku, po sudskoj</w:t>
      </w:r>
      <w:r w:rsidR="005C2A95">
        <w:t xml:space="preserve"> savjetnici</w:t>
      </w:r>
      <w:r>
        <w:t xml:space="preserve"> </w:t>
      </w:r>
      <w:r w:rsidR="00F46E4E">
        <w:t>Renati Ivančić</w:t>
      </w:r>
      <w:r>
        <w:t xml:space="preserve">, u </w:t>
      </w:r>
      <w:r w:rsidR="005C2A95">
        <w:t xml:space="preserve">pravnoj stvari  </w:t>
      </w:r>
      <w:r w:rsidR="00004FF7">
        <w:t>predlagatelja – potrošača</w:t>
      </w:r>
      <w:r w:rsidR="00301D60">
        <w:t xml:space="preserve"> DUŠANA BALAŠEVIĆA, OIB: 83809255800, iz Dalja, Bana J. Jelačića 102, radi stečaja potrošača</w:t>
      </w:r>
      <w:r w:rsidR="000D6E50">
        <w:t xml:space="preserve">, </w:t>
      </w:r>
      <w:r w:rsidR="005C2A95">
        <w:t xml:space="preserve">dana </w:t>
      </w:r>
      <w:r w:rsidR="00301D60">
        <w:t>30. travnja</w:t>
      </w:r>
      <w:r w:rsidR="00F46E4E">
        <w:t xml:space="preserve"> 2018</w:t>
      </w:r>
      <w:r w:rsidR="003B61BA">
        <w:t>. godine</w:t>
      </w:r>
      <w:r w:rsidR="00B67D68">
        <w:t xml:space="preserve"> </w:t>
      </w:r>
    </w:p>
    <w:p w:rsidRDefault="00301D60" w:rsidP="00301D60" w:rsidR="00F11228">
      <w:pPr>
        <w:pStyle w:val="Tijeloteksta"/>
        <w:tabs>
          <w:tab w:pos="3060" w:val="left"/>
        </w:tabs>
      </w:pPr>
      <w:r>
        <w:tab/>
      </w: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4C53DD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2731EE">
        <w:t xml:space="preserve"> predlagatelju – potrošaču</w:t>
      </w:r>
      <w:r w:rsidR="00E33A1A">
        <w:t xml:space="preserve">  </w:t>
      </w:r>
      <w:r w:rsidR="0033025C">
        <w:t xml:space="preserve">DUŠANU BALAŠEVIĆU, OIB: 83809255800, iz Dalja, Bana J. Jelačića 102, </w:t>
      </w:r>
      <w:r w:rsidR="002731EE">
        <w:t xml:space="preserve"> </w:t>
      </w:r>
      <w:r w:rsidR="007177FF">
        <w:t>platiti sudsku pristojbu</w:t>
      </w:r>
      <w:r w:rsidR="004C53DD">
        <w:t>:</w:t>
      </w:r>
    </w:p>
    <w:p w:rsidRDefault="004C53DD" w:rsidP="00D868D5" w:rsidR="004C53DD">
      <w:pPr>
        <w:jc w:val="both"/>
      </w:pPr>
    </w:p>
    <w:p w:rsidRDefault="00053ACA" w:rsidP="001E63AB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1E63AB" w:rsidRPr="001E63AB">
        <w:t>10032907761</w:t>
      </w:r>
      <w:r w:rsidR="001E63AB">
        <w:t>,</w:t>
      </w:r>
    </w:p>
    <w:p w:rsidRDefault="004C53DD" w:rsidP="001E63AB" w:rsidR="0033025C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1E63AB" w:rsidRPr="001E63AB">
        <w:t>10033477582</w:t>
      </w:r>
      <w:r w:rsidR="001E63AB">
        <w:t>,</w:t>
      </w:r>
    </w:p>
    <w:p w:rsidRDefault="0033025C" w:rsidP="0033025C" w:rsidR="0033025C">
      <w:pPr>
        <w:pStyle w:val="Odlomakpopisa"/>
        <w:ind w:left="1425"/>
        <w:jc w:val="both"/>
      </w:pPr>
    </w:p>
    <w:p w:rsidRDefault="00256C1E" w:rsidP="0033025C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256C1E" w:rsidP="00256C1E" w:rsidR="00256C1E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>Ukoliko p</w:t>
      </w:r>
      <w:r w:rsidR="007F46FA">
        <w:t>redlagatelj-potrošač</w:t>
      </w:r>
      <w:r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>
        <w:t xml:space="preserve"> po računima i oročenim novčanim sredstvima u svim bankama prema OIB-u p</w:t>
      </w:r>
      <w:r w:rsidR="007F46FA">
        <w:t>redlagatelja-potrošača</w:t>
      </w:r>
      <w:r>
        <w:t>, tako što se nalaže FINI da novčani iznos za koji je određena ovrha, sa n</w:t>
      </w:r>
      <w:r w:rsidR="00A37230">
        <w:t>ajranije otvorenog računa te p</w:t>
      </w:r>
      <w:r>
        <w:t xml:space="preserve">potrebi sa svih ostalih kunskih i deviznih </w:t>
      </w:r>
      <w:r w:rsidR="007F46FA">
        <w:t>računa predlagatelja-potrošača</w:t>
      </w:r>
      <w:r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1E63AB" w:rsidR="001E63AB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3025C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2731EE">
        <w:t>-</w:t>
      </w:r>
      <w:r w:rsidR="001E63AB" w:rsidRPr="001E63AB">
        <w:t>10032907761</w:t>
      </w:r>
      <w:r w:rsidR="001E63AB">
        <w:t>,</w:t>
      </w:r>
    </w:p>
    <w:p w:rsidRDefault="00256C1E" w:rsidP="001E63AB" w:rsidR="00256C1E">
      <w:pPr>
        <w:pStyle w:val="Odlomakpopisa"/>
        <w:ind w:left="1425"/>
        <w:jc w:val="both"/>
      </w:pPr>
    </w:p>
    <w:p w:rsidRDefault="0033025C" w:rsidP="0033025C" w:rsidR="0033025C">
      <w:pPr>
        <w:pStyle w:val="Odlomakpopisa"/>
        <w:ind w:left="1425"/>
        <w:jc w:val="both"/>
      </w:pPr>
    </w:p>
    <w:p w:rsidRDefault="00256C1E" w:rsidP="001E63AB" w:rsidR="001E63AB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1E63AB" w:rsidRPr="001E63AB">
        <w:t>10033477582</w:t>
      </w:r>
      <w:r w:rsidR="001E63AB">
        <w:t>,</w:t>
      </w:r>
    </w:p>
    <w:p w:rsidRDefault="0033025C" w:rsidP="001E63AB" w:rsidR="0033025C">
      <w:pPr>
        <w:pStyle w:val="Odlomakpopisa"/>
        <w:ind w:left="1425"/>
        <w:jc w:val="both"/>
      </w:pPr>
    </w:p>
    <w:p w:rsidRDefault="00256C1E" w:rsidP="002731EE" w:rsidR="00256C1E">
      <w:pPr>
        <w:pStyle w:val="Odlomakpopisa"/>
        <w:ind w:left="1425"/>
        <w:jc w:val="both"/>
      </w:pPr>
      <w:r>
        <w:t>te o tome obavijestiti sud.</w:t>
      </w:r>
    </w:p>
    <w:p w:rsidRDefault="00256C1E" w:rsidP="00256C1E" w:rsidR="00256C1E">
      <w:pPr>
        <w:pStyle w:val="Tijeloteksta"/>
      </w:pPr>
    </w:p>
    <w:p w:rsidRDefault="00256C1E" w:rsidP="00256C1E" w:rsidR="00256C1E" w:rsidRPr="00640704">
      <w:pPr>
        <w:pStyle w:val="Tijeloteksta"/>
        <w:tabs>
          <w:tab w:pos="720" w:val="left"/>
        </w:tabs>
      </w:pPr>
      <w:r>
        <w:t xml:space="preserve">Zabranjuje se FINI da navedenu tražbinu ispuni </w:t>
      </w:r>
      <w:r w:rsidR="007F46FA">
        <w:t>predlagatelju-potrošaču</w:t>
      </w:r>
      <w:r>
        <w:t xml:space="preserve">, </w:t>
      </w:r>
      <w:r w:rsidR="007F46FA">
        <w:t>a predlagatelju-potrošaču</w:t>
      </w:r>
      <w:r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256C1E" w:rsidP="00256C1E" w:rsidR="00256C1E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>p</w:t>
      </w:r>
      <w:r w:rsidR="00600F22">
        <w:t>redlagatelj-potrošač</w:t>
      </w:r>
      <w:r>
        <w:t xml:space="preserve">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256C1E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>
        <w:rPr>
          <w:bCs/>
        </w:rPr>
        <w:t xml:space="preserve"> </w:t>
      </w:r>
      <w:r w:rsidR="00600F22">
        <w:rPr>
          <w:bCs/>
        </w:rPr>
        <w:t xml:space="preserve">po primitku rješenja od </w:t>
      </w:r>
      <w:r w:rsidR="0033025C">
        <w:rPr>
          <w:bCs/>
        </w:rPr>
        <w:t>15. ožujka</w:t>
      </w:r>
      <w:r w:rsidR="00DB0D00">
        <w:rPr>
          <w:bCs/>
        </w:rPr>
        <w:t xml:space="preserve"> 2018.g.</w:t>
      </w:r>
      <w:r>
        <w:rPr>
          <w:bCs/>
        </w:rPr>
        <w:t xml:space="preserve"> nije platio sudsku pristojbu za </w:t>
      </w:r>
      <w:r w:rsidR="00600F22">
        <w:rPr>
          <w:bCs/>
        </w:rPr>
        <w:t xml:space="preserve">prijedlog, </w:t>
      </w:r>
      <w:r>
        <w:rPr>
          <w:bCs/>
        </w:rPr>
        <w:t xml:space="preserve">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</w:t>
      </w:r>
      <w:r w:rsidR="0033025C">
        <w:t xml:space="preserve">30. travnja </w:t>
      </w:r>
      <w:r w:rsidR="00DB0D00">
        <w:t xml:space="preserve"> 2018</w:t>
      </w:r>
      <w:r>
        <w:t>. godine</w:t>
      </w:r>
      <w:r>
        <w:rPr>
          <w:bCs/>
        </w:rPr>
        <w:t>.</w:t>
      </w: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1E63AB" w:rsidP="00256C1E" w:rsidR="00256C1E">
      <w:pPr>
        <w:pStyle w:val="Tijeloteksta"/>
        <w:ind w:firstLine="708" w:left="4956"/>
      </w:pPr>
      <w:r>
        <w:tab/>
      </w:r>
      <w:r w:rsidR="00256C1E">
        <w:t>Ovlašteni službenik</w:t>
      </w:r>
    </w:p>
    <w:p w:rsidRDefault="001E63AB" w:rsidP="00256C1E" w:rsidR="00256C1E" w:rsidRPr="0071593F">
      <w:pPr>
        <w:pStyle w:val="Tijeloteksta"/>
        <w:ind w:firstLine="708" w:left="4956"/>
      </w:pPr>
      <w:r>
        <w:tab/>
      </w:r>
      <w:r w:rsidR="00256C1E">
        <w:t>Sudska savjetnica</w:t>
      </w:r>
    </w:p>
    <w:p w:rsidRDefault="001E63AB" w:rsidP="00256C1E" w:rsidR="00256C1E">
      <w:pPr>
        <w:pStyle w:val="Tijeloteksta"/>
        <w:ind w:left="5664"/>
      </w:pPr>
      <w:r>
        <w:tab/>
      </w:r>
      <w:r w:rsidR="002731EE">
        <w:t>RENATA I</w:t>
      </w:r>
      <w:r w:rsidR="003E08BB">
        <w:t>VANČIĆ</w:t>
      </w:r>
      <w:r w:rsidR="00256C1E">
        <w:t>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5399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</w:t>
    </w:r>
    <w:r w:rsidR="00A37230">
      <w:t>2</w:t>
    </w:r>
    <w:r w:rsidR="0033025C">
      <w:t>4/2017-5</w:t>
    </w:r>
  </w:p>
  <w:p w:rsidRDefault="003B5399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71415"/>
    <w:rsid w:val="000731B9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1E63AB"/>
    <w:rsid w:val="00203DC9"/>
    <w:rsid w:val="002465B9"/>
    <w:rsid w:val="00246A06"/>
    <w:rsid w:val="00256C1E"/>
    <w:rsid w:val="002731EE"/>
    <w:rsid w:val="00286210"/>
    <w:rsid w:val="002867E3"/>
    <w:rsid w:val="002A1813"/>
    <w:rsid w:val="002E4C55"/>
    <w:rsid w:val="00301D60"/>
    <w:rsid w:val="00302EBA"/>
    <w:rsid w:val="0033025C"/>
    <w:rsid w:val="00342E0F"/>
    <w:rsid w:val="003644E7"/>
    <w:rsid w:val="003B5399"/>
    <w:rsid w:val="003B61BA"/>
    <w:rsid w:val="003C4303"/>
    <w:rsid w:val="003D0E4E"/>
    <w:rsid w:val="003D311D"/>
    <w:rsid w:val="003D4EED"/>
    <w:rsid w:val="003E08BB"/>
    <w:rsid w:val="003F1416"/>
    <w:rsid w:val="004026F8"/>
    <w:rsid w:val="0044376D"/>
    <w:rsid w:val="0045181A"/>
    <w:rsid w:val="004566AF"/>
    <w:rsid w:val="004770F9"/>
    <w:rsid w:val="00480DB5"/>
    <w:rsid w:val="004C53DD"/>
    <w:rsid w:val="004F4792"/>
    <w:rsid w:val="00501564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00F22"/>
    <w:rsid w:val="00621ADA"/>
    <w:rsid w:val="00622A32"/>
    <w:rsid w:val="006306C9"/>
    <w:rsid w:val="00652E74"/>
    <w:rsid w:val="00691EB0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03969"/>
    <w:rsid w:val="00A3639A"/>
    <w:rsid w:val="00A37230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E1F77"/>
    <w:rsid w:val="00CE2F9F"/>
    <w:rsid w:val="00CE4A29"/>
    <w:rsid w:val="00CF4043"/>
    <w:rsid w:val="00D2252F"/>
    <w:rsid w:val="00D26928"/>
    <w:rsid w:val="00D607CC"/>
    <w:rsid w:val="00D6351C"/>
    <w:rsid w:val="00D868D5"/>
    <w:rsid w:val="00DB0D00"/>
    <w:rsid w:val="00DC7D06"/>
    <w:rsid w:val="00E00E14"/>
    <w:rsid w:val="00E042EE"/>
    <w:rsid w:val="00E26788"/>
    <w:rsid w:val="00E3360F"/>
    <w:rsid w:val="00E33A1A"/>
    <w:rsid w:val="00E65CFA"/>
    <w:rsid w:val="00E80E49"/>
    <w:rsid w:val="00EB3720"/>
    <w:rsid w:val="00EF52D4"/>
    <w:rsid w:val="00F11228"/>
    <w:rsid w:val="00F46E4E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Sp-24/2017-3</izvorni_sadrzaj>
    <derivirana_varijabla naziv="DomainObject.Predmet.OdlukaRjesenje.Oznaka_1">Sp-24/2017-3</derivirana_varijabla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2662</properties:Characters>
  <properties:Lines>89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2018-02-02T09:04:00Z</dcterms:created>
  <dc:creator>Sanela Maričić</dc:creator>
  <cp:lastModifiedBy>Sanela Maričić</cp:lastModifiedBy>
  <cp:lastPrinted>2018-04-30T09:21:00Z</cp:lastPrinted>
  <dcterms:modified xmlns:xsi="http://www.w3.org/2001/XMLSchema-instance" xsi:type="dcterms:W3CDTF">2018-04-30T09:23:00Z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prijedlog i dodatnih 100,00 kn..docx)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